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Hlk174737716"/>
    <w:bookmarkEnd w:id="0"/>
    <w:p w:rsidR="00404549" w:rsidRPr="000D082E" w:rsidRDefault="002771A2" w:rsidP="002771A2">
      <w:pPr>
        <w:rPr>
          <w:lang w:val="en-AU"/>
        </w:rPr>
      </w:pPr>
      <w:r w:rsidRPr="002771A2">
        <w:rPr>
          <w:noProof/>
        </w:rPr>
        <mc:AlternateContent>
          <mc:Choice Requires="wpg">
            <w:drawing>
              <wp:anchor distT="0" distB="0" distL="114300" distR="114300" simplePos="0" relativeHeight="252796928" behindDoc="0" locked="0" layoutInCell="1" allowOverlap="1" wp14:anchorId="711AC09C" wp14:editId="2504E7FA">
                <wp:simplePos x="0" y="0"/>
                <wp:positionH relativeFrom="column">
                  <wp:posOffset>1913373</wp:posOffset>
                </wp:positionH>
                <wp:positionV relativeFrom="paragraph">
                  <wp:posOffset>-393700</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54BBDA" id="Group 18" o:spid="_x0000_s1026" style="position:absolute;margin-left:150.65pt;margin-top:-31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r>
        <w:rPr>
          <w:noProof/>
        </w:rPr>
        <mc:AlternateContent>
          <mc:Choice Requires="wps">
            <w:drawing>
              <wp:anchor distT="0" distB="0" distL="114300" distR="114300" simplePos="0" relativeHeight="252794880" behindDoc="0" locked="0" layoutInCell="1" allowOverlap="1" wp14:anchorId="36FA1D4E" wp14:editId="462949AD">
                <wp:simplePos x="0" y="0"/>
                <wp:positionH relativeFrom="column">
                  <wp:posOffset>701173</wp:posOffset>
                </wp:positionH>
                <wp:positionV relativeFrom="paragraph">
                  <wp:posOffset>-63500</wp:posOffset>
                </wp:positionV>
                <wp:extent cx="1667913" cy="457200"/>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667913" cy="457200"/>
                        </a:xfrm>
                        <a:prstGeom prst="rect">
                          <a:avLst/>
                        </a:prstGeom>
                        <a:noFill/>
                        <a:ln w="6350">
                          <a:noFill/>
                        </a:ln>
                      </wps:spPr>
                      <wps:txbx>
                        <w:txbxContent>
                          <w:p w:rsidR="00FD5841" w:rsidRPr="002771A2" w:rsidRDefault="007516E6" w:rsidP="002771A2">
                            <w:pPr>
                              <w:jc w:val="center"/>
                              <w:rPr>
                                <w:rFonts w:ascii="Adobe Arabic" w:hAnsi="Adobe Arabic" w:cs="Adobe Arabic"/>
                                <w:b/>
                                <w:bCs/>
                                <w:sz w:val="48"/>
                                <w:szCs w:val="52"/>
                                <w:rtl/>
                                <w:lang w:bidi="ar-SY"/>
                              </w:rPr>
                            </w:pPr>
                            <w:hyperlink r:id="rId9" w:history="1">
                              <w:r w:rsidR="00FD5841" w:rsidRPr="007516E6">
                                <w:rPr>
                                  <w:rStyle w:val="Hyperlink"/>
                                  <w:rFonts w:ascii="Adobe Arabic" w:hAnsi="Adobe Arabic" w:cs="Adobe Arabic"/>
                                  <w:b/>
                                  <w:bCs/>
                                  <w:sz w:val="48"/>
                                  <w:szCs w:val="52"/>
                                  <w:rtl/>
                                  <w:lang w:bidi="ar-SY"/>
                                </w:rPr>
                                <w:t>دليل الم</w:t>
                              </w:r>
                              <w:r w:rsidR="00FD5841" w:rsidRPr="007516E6">
                                <w:rPr>
                                  <w:rStyle w:val="Hyperlink"/>
                                  <w:rFonts w:ascii="Adobe Arabic" w:hAnsi="Adobe Arabic" w:cs="Adobe Arabic" w:hint="cs"/>
                                  <w:b/>
                                  <w:bCs/>
                                  <w:sz w:val="48"/>
                                  <w:szCs w:val="52"/>
                                  <w:rtl/>
                                  <w:lang w:bidi="ar-SY"/>
                                </w:rPr>
                                <w:t>ت</w:t>
                              </w:r>
                              <w:r w:rsidR="00FD5841" w:rsidRPr="007516E6">
                                <w:rPr>
                                  <w:rStyle w:val="Hyperlink"/>
                                  <w:rFonts w:ascii="Adobe Arabic" w:hAnsi="Adobe Arabic" w:cs="Adobe Arabic"/>
                                  <w:b/>
                                  <w:bCs/>
                                  <w:sz w:val="48"/>
                                  <w:szCs w:val="52"/>
                                  <w:rtl/>
                                  <w:lang w:bidi="ar-SY"/>
                                </w:rPr>
                                <w:t>درب</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608691345" o:spid="_x0000_s1026" type="#_x0000_t202" style="position:absolute;left:0;text-align:left;margin-left:55.2pt;margin-top:-5pt;width:131.35pt;height:36pt;z-index:252794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" filled="f" stroked="f" strokeweight=".5pt">
                <v:textbox>
                  <w:txbxContent>
                    <w:p w:rsidR="00FD5841" w:rsidRPr="002771A2" w:rsidRDefault="007516E6" w:rsidP="002771A2">
                      <w:pPr>
                        <w:jc w:val="center"/>
                        <w:rPr>
                          <w:rFonts w:ascii="Adobe Arabic" w:hAnsi="Adobe Arabic" w:cs="Adobe Arabic"/>
                          <w:b/>
                          <w:bCs/>
                          <w:sz w:val="48"/>
                          <w:szCs w:val="52"/>
                          <w:rtl/>
                          <w:lang w:bidi="ar-SY"/>
                        </w:rPr>
                      </w:pPr>
                      <w:hyperlink r:id="rId10" w:history="1">
                        <w:r w:rsidR="00FD5841" w:rsidRPr="007516E6">
                          <w:rPr>
                            <w:rStyle w:val="Hyperlink"/>
                            <w:rFonts w:ascii="Adobe Arabic" w:hAnsi="Adobe Arabic" w:cs="Adobe Arabic"/>
                            <w:b/>
                            <w:bCs/>
                            <w:sz w:val="48"/>
                            <w:szCs w:val="52"/>
                            <w:rtl/>
                            <w:lang w:bidi="ar-SY"/>
                          </w:rPr>
                          <w:t>دليل الم</w:t>
                        </w:r>
                        <w:r w:rsidR="00FD5841" w:rsidRPr="007516E6">
                          <w:rPr>
                            <w:rStyle w:val="Hyperlink"/>
                            <w:rFonts w:ascii="Adobe Arabic" w:hAnsi="Adobe Arabic" w:cs="Adobe Arabic" w:hint="cs"/>
                            <w:b/>
                            <w:bCs/>
                            <w:sz w:val="48"/>
                            <w:szCs w:val="52"/>
                            <w:rtl/>
                            <w:lang w:bidi="ar-SY"/>
                          </w:rPr>
                          <w:t>ت</w:t>
                        </w:r>
                        <w:r w:rsidR="00FD5841" w:rsidRPr="007516E6">
                          <w:rPr>
                            <w:rStyle w:val="Hyperlink"/>
                            <w:rFonts w:ascii="Adobe Arabic" w:hAnsi="Adobe Arabic" w:cs="Adobe Arabic"/>
                            <w:b/>
                            <w:bCs/>
                            <w:sz w:val="48"/>
                            <w:szCs w:val="52"/>
                            <w:rtl/>
                            <w:lang w:bidi="ar-SY"/>
                          </w:rPr>
                          <w:t>درب</w:t>
                        </w:r>
                      </w:hyperlink>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8FC41B9">
                <wp:simplePos x="0" y="0"/>
                <wp:positionH relativeFrom="column">
                  <wp:posOffset>-2413000</wp:posOffset>
                </wp:positionH>
                <wp:positionV relativeFrom="paragraph">
                  <wp:posOffset>-117475</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BAB3B4" id="Group 15" o:spid="_x0000_s1026" style="position:absolute;margin-left:-190pt;margin-top:-9.25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">
                <v:rect id="Rectangle 1608691340"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p>
    <w:p w:rsidR="00F53D08" w:rsidRPr="00F53D08" w:rsidRDefault="002771A2"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79A68B11">
                <wp:simplePos x="0" y="0"/>
                <wp:positionH relativeFrom="column">
                  <wp:posOffset>446523</wp:posOffset>
                </wp:positionH>
                <wp:positionV relativeFrom="paragraph">
                  <wp:posOffset>213360</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C8DBF3" id="Group 18" o:spid="_x0000_s1026" style="position:absolute;margin-left:35.15pt;margin-top:16.8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6B7D25" w:rsidP="00F53D08">
      <w:pPr>
        <w:rPr>
          <w:rtl/>
        </w:rPr>
      </w:pPr>
      <w:r>
        <w:rPr>
          <w:noProof/>
        </w:rPr>
        <mc:AlternateContent>
          <mc:Choice Requires="wps">
            <w:drawing>
              <wp:anchor distT="0" distB="0" distL="114300" distR="114300" simplePos="0" relativeHeight="252801024" behindDoc="0" locked="0" layoutInCell="1" allowOverlap="1" wp14:anchorId="1204E107" wp14:editId="01370867">
                <wp:simplePos x="0" y="0"/>
                <wp:positionH relativeFrom="column">
                  <wp:posOffset>246490</wp:posOffset>
                </wp:positionH>
                <wp:positionV relativeFrom="paragraph">
                  <wp:posOffset>67089</wp:posOffset>
                </wp:positionV>
                <wp:extent cx="5494352" cy="9144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5494352" cy="914400"/>
                        </a:xfrm>
                        <a:prstGeom prst="rect">
                          <a:avLst/>
                        </a:prstGeom>
                        <a:noFill/>
                        <a:ln w="6350">
                          <a:noFill/>
                        </a:ln>
                      </wps:spPr>
                      <wps:txbx>
                        <w:txbxContent>
                          <w:p w:rsidR="00FD5841" w:rsidRPr="002771A2" w:rsidRDefault="00FD5841" w:rsidP="002771A2">
                            <w:pPr>
                              <w:bidi w:val="0"/>
                              <w:jc w:val="center"/>
                              <w:rPr>
                                <w:rFonts w:ascii="Adobe Arabic" w:hAnsi="Adobe Arabic" w:cs="Adobe Arabic"/>
                                <w:b/>
                                <w:bCs/>
                                <w:sz w:val="72"/>
                                <w:szCs w:val="96"/>
                                <w:rtl/>
                                <w:lang w:bidi="ar-SY"/>
                              </w:rPr>
                            </w:pPr>
                            <w:r w:rsidRPr="006B7D25">
                              <w:rPr>
                                <w:rFonts w:ascii="Adobe Arabic" w:hAnsi="Adobe Arabic" w:cs="Adobe Arabic"/>
                                <w:b/>
                                <w:bCs/>
                                <w:sz w:val="72"/>
                                <w:szCs w:val="96"/>
                                <w:rtl/>
                                <w:lang w:bidi="ar-SY"/>
                              </w:rPr>
                              <w:t>الحوكمة في عصر التحوّل الرقمي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08691354" o:spid="_x0000_s1027" type="#_x0000_t202" style="position:absolute;left:0;text-align:left;margin-left:19.4pt;margin-top:5.3pt;width:432.65pt;height:1in;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" filled="f" stroked="f" strokeweight=".5pt">
                <v:textbox>
                  <w:txbxContent>
                    <w:p w:rsidR="00FD5841" w:rsidRPr="002771A2" w:rsidRDefault="00FD5841" w:rsidP="002771A2">
                      <w:pPr>
                        <w:bidi w:val="0"/>
                        <w:jc w:val="center"/>
                        <w:rPr>
                          <w:rFonts w:ascii="Adobe Arabic" w:hAnsi="Adobe Arabic" w:cs="Adobe Arabic"/>
                          <w:b/>
                          <w:bCs/>
                          <w:sz w:val="72"/>
                          <w:szCs w:val="96"/>
                          <w:rtl/>
                          <w:lang w:bidi="ar-SY"/>
                        </w:rPr>
                      </w:pPr>
                      <w:r w:rsidRPr="006B7D25">
                        <w:rPr>
                          <w:rFonts w:ascii="Adobe Arabic" w:hAnsi="Adobe Arabic" w:cs="Adobe Arabic"/>
                          <w:b/>
                          <w:bCs/>
                          <w:sz w:val="72"/>
                          <w:szCs w:val="96"/>
                          <w:rtl/>
                          <w:lang w:bidi="ar-SY"/>
                        </w:rPr>
                        <w:t>الحوكمة في عصر التحوّل الرقمي</w:t>
                      </w:r>
                    </w:p>
                  </w:txbxContent>
                </v:textbox>
              </v:shape>
            </w:pict>
          </mc:Fallback>
        </mc:AlternateContent>
      </w: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4A59522F" wp14:editId="44F334DF">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975FD0"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B57066"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117E5E75" wp14:editId="48D39A54">
            <wp:simplePos x="0" y="0"/>
            <wp:positionH relativeFrom="margin">
              <wp:posOffset>-875664</wp:posOffset>
            </wp:positionH>
            <wp:positionV relativeFrom="paragraph">
              <wp:posOffset>330534</wp:posOffset>
            </wp:positionV>
            <wp:extent cx="7527090" cy="5018061"/>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7527090" cy="501806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336E698F" wp14:editId="063593E6">
                <wp:extent cx="5633504" cy="593062"/>
                <wp:effectExtent l="0" t="0" r="5715" b="0"/>
                <wp:docPr id="9" name="Group 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9F0C139-8D2E-4815-85AA-8AD387D6644C}"/>
                            </a:ext>
                          </a:extLst>
                        </wps:cNvPr>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30305C7-BF66-4334-A3C5-3F36DD88628D}"/>
                            </a:ext>
                          </a:extLst>
                        </wps:cNvPr>
                        <wps:cNvSpPr txBox="1"/>
                        <wps:spPr>
                          <a:xfrm>
                            <a:off x="1796583" y="0"/>
                            <a:ext cx="4386580" cy="536575"/>
                          </a:xfrm>
                          <a:prstGeom prst="rect">
                            <a:avLst/>
                          </a:prstGeom>
                          <a:noFill/>
                        </wps:spPr>
                        <wps:txbx>
                          <w:txbxContent>
                            <w:p w:rsidR="00FD5841" w:rsidRDefault="007516E6" w:rsidP="0090459D">
                              <w:pPr>
                                <w:jc w:val="center"/>
                                <w:rPr>
                                  <w:rFonts w:ascii="Adobe Arabic" w:hAnsi="Adobe Arabic" w:cs="Adobe Arabic"/>
                                  <w:b/>
                                  <w:bCs/>
                                  <w:color w:val="2B5474"/>
                                  <w:kern w:val="24"/>
                                  <w:sz w:val="56"/>
                                  <w:szCs w:val="56"/>
                                  <w:lang w:bidi="ar-SY"/>
                                </w:rPr>
                              </w:pPr>
                              <w:hyperlink r:id="rId12" w:history="1">
                                <w:r w:rsidR="00FD5841" w:rsidRPr="007516E6">
                                  <w:rPr>
                                    <w:rStyle w:val="Hyperlink"/>
                                    <w:rFonts w:ascii="Adobe Arabic" w:hAnsi="Adobe Arabic" w:cs="Adobe Arabic"/>
                                    <w:b/>
                                    <w:bCs/>
                                    <w:kern w:val="24"/>
                                    <w:sz w:val="56"/>
                                    <w:szCs w:val="56"/>
                                    <w:rtl/>
                                    <w:lang w:bidi="ar-SY"/>
                                  </w:rPr>
                                  <w:t>الفهرس</w:t>
                                </w:r>
                              </w:hyperlink>
                            </w:p>
                          </w:txbxContent>
                        </wps:txbx>
                        <wps:bodyPr wrap="square" rtlCol="0">
                          <a:noAutofit/>
                        </wps:bodyPr>
                      </wps:wsp>
                    </wpg:wgp>
                  </a:graphicData>
                </a:graphic>
              </wp:inline>
            </w:drawing>
          </mc:Choice>
          <mc:Fallback>
            <w:pict>
              <v:group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">
                <v:rect id="Rectangle 2" o:spid="_x0000_s1029"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21jMMA&#10;AADaAAAADwAAAGRycy9kb3ducmV2LnhtbESPT2sCMRTE74V+h/AK3mq2W7CyGqUUpZ6s/w4eH5vn&#10;ZnHzsk2yun77RhB6HGbmN8x03ttGXMiH2rGCt2EGgrh0uuZKwWG/fB2DCBFZY+OYFNwowHz2/DTF&#10;Qrsrb+myi5VIEA4FKjAxtoWUoTRkMQxdS5y8k/MWY5K+ktrjNcFtI/MsG0mLNacFgy19GSrPu84q&#10;2HRrU70f/cc+frf94piNNvrnV6nBS/85ARGpj//hR3ulFeRwv5Ju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21jMMAAADaAAAADwAAAAAAAAAAAAAAAACYAgAAZHJzL2Rv&#10;d25yZXYueG1sUEsFBgAAAAAEAAQA9QAAAIgDAAAAAA==&#10;" fillcolor="#d9d9d9" stroked="f" strokeweight="1pt"/>
                <v:rect id="Rectangle 3" o:spid="_x0000_s1030"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IAcMA&#10;AADaAAAADwAAAGRycy9kb3ducmV2LnhtbESPT2vCQBTE70K/w/IKvUjdmIJI6io2UOhJ/BM8P7LP&#10;bDT7NmS3mvTTuwXB4zAzv2EWq9424kqdrx0rmE4SEMSl0zVXCorD9/schA/IGhvHpGAgD6vly2iB&#10;mXY33tF1HyoRIewzVGBCaDMpfWnIop+4ljh6J9dZDFF2ldQd3iLcNjJNkpm0WHNcMNhSbqi87H+t&#10;gj+zTfN82FzCdLwezl+FPbpNqtTba7/+BBGoD8/wo/2jFXzA/5V4A+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nIAcMAAADaAAAADwAAAAAAAAAAAAAAAACYAgAAZHJzL2Rv&#10;d25yZXYueG1sUEsFBgAAAAAEAAQA9QAAAIgDAAAAAA==&#10;" fillcolor="#168489" stroked="f" strokeweight="1pt"/>
                <v:shape id="TextBox 7" o:spid="_x0000_s1031"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FD5841" w:rsidRDefault="007516E6" w:rsidP="0090459D">
                        <w:pPr>
                          <w:jc w:val="center"/>
                          <w:rPr>
                            <w:rFonts w:ascii="Adobe Arabic" w:hAnsi="Adobe Arabic" w:cs="Adobe Arabic"/>
                            <w:b/>
                            <w:bCs/>
                            <w:color w:val="2B5474"/>
                            <w:kern w:val="24"/>
                            <w:sz w:val="56"/>
                            <w:szCs w:val="56"/>
                            <w:lang w:bidi="ar-SY"/>
                          </w:rPr>
                        </w:pPr>
                        <w:hyperlink r:id="rId13" w:history="1">
                          <w:r w:rsidR="00FD5841" w:rsidRPr="007516E6">
                            <w:rPr>
                              <w:rStyle w:val="Hyperlink"/>
                              <w:rFonts w:ascii="Adobe Arabic" w:hAnsi="Adobe Arabic" w:cs="Adobe Arabic"/>
                              <w:b/>
                              <w:bCs/>
                              <w:kern w:val="24"/>
                              <w:sz w:val="56"/>
                              <w:szCs w:val="56"/>
                              <w:rtl/>
                              <w:lang w:bidi="ar-SY"/>
                            </w:rPr>
                            <w:t>الفهرس</w:t>
                          </w:r>
                        </w:hyperlink>
                      </w:p>
                    </w:txbxContent>
                  </v:textbox>
                </v:shape>
                <w10:wrap anchorx="page"/>
                <w10:anchorlock/>
              </v:group>
            </w:pict>
          </mc:Fallback>
        </mc:AlternateContent>
      </w:r>
    </w:p>
    <w:tbl>
      <w:tblPr>
        <w:tblStyle w:val="TableGrid"/>
        <w:bidiVisual/>
        <w:tblW w:w="10489" w:type="dxa"/>
        <w:tblInd w:w="-790" w:type="dxa"/>
        <w:tblLook w:val="04A0" w:firstRow="1" w:lastRow="0" w:firstColumn="1" w:lastColumn="0" w:noHBand="0" w:noVBand="1"/>
      </w:tblPr>
      <w:tblGrid>
        <w:gridCol w:w="284"/>
        <w:gridCol w:w="9355"/>
        <w:gridCol w:w="850"/>
      </w:tblGrid>
      <w:tr w:rsidR="0090459D" w:rsidRPr="00BB40FB" w:rsidTr="0022492E">
        <w:trPr>
          <w:trHeight w:val="624"/>
        </w:trPr>
        <w:tc>
          <w:tcPr>
            <w:tcW w:w="284"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C36316" w:rsidRDefault="0090459D" w:rsidP="00FD5841">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w:t>
            </w:r>
            <w:r w:rsidR="002714C1">
              <w:rPr>
                <w:rFonts w:ascii="Adobe Arabic" w:eastAsia="GE Dinar One" w:hAnsi="Adobe Arabic" w:cs="Adobe Arabic" w:hint="cs"/>
                <w:b/>
                <w:bCs/>
                <w:color w:val="808080" w:themeColor="background1" w:themeShade="80"/>
                <w:kern w:val="24"/>
                <w:sz w:val="36"/>
                <w:szCs w:val="36"/>
                <w:rtl/>
                <w:lang w:bidi="ar-SY"/>
              </w:rPr>
              <w:t>ت</w:t>
            </w:r>
            <w:r w:rsidRPr="00C36316">
              <w:rPr>
                <w:rFonts w:ascii="Adobe Arabic" w:eastAsia="GE Dinar One" w:hAnsi="Adobe Arabic" w:cs="Adobe Arabic"/>
                <w:b/>
                <w:bCs/>
                <w:color w:val="808080" w:themeColor="background1" w:themeShade="80"/>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8</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10</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left"/>
              <w:rPr>
                <w:rFonts w:ascii="Adobe Arabic" w:eastAsia="GE Dinar One" w:hAnsi="Adobe Arabic" w:cs="Adobe Arabic"/>
                <w:b/>
                <w:bCs/>
                <w:color w:val="168489"/>
                <w:kern w:val="24"/>
                <w:sz w:val="36"/>
                <w:szCs w:val="36"/>
                <w:lang w:bidi="ar-SY"/>
              </w:rPr>
            </w:pPr>
            <w:r w:rsidRPr="00C36316">
              <w:rPr>
                <w:rFonts w:ascii="Adobe Arabic" w:eastAsia="GE Dinar One" w:hAnsi="Adobe Arabic" w:cs="Adobe Arabic"/>
                <w:b/>
                <w:bCs/>
                <w:color w:val="168489"/>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322EA5" w:rsidRPr="00322EA5">
              <w:rPr>
                <w:rFonts w:ascii="Adobe Arabic" w:eastAsia="GE Dinar One" w:hAnsi="Adobe Arabic" w:cs="Adobe Arabic"/>
                <w:b/>
                <w:bCs/>
                <w:color w:val="808080" w:themeColor="background1" w:themeShade="80"/>
                <w:kern w:val="24"/>
                <w:sz w:val="36"/>
                <w:szCs w:val="36"/>
                <w:rtl/>
                <w:lang w:bidi="ar-SY"/>
              </w:rPr>
              <w:t>مفاهيم الحوكمة في العصر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spacing w:line="240" w:lineRule="auto"/>
              <w:jc w:val="left"/>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تعريف الحوكمة وأهميتها</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spacing w:line="240" w:lineRule="auto"/>
              <w:jc w:val="left"/>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تأثير التكنولوجيا على الحوكمة.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spacing w:line="240" w:lineRule="auto"/>
              <w:jc w:val="left"/>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مبادئ الحوكمة الرشيدة في المؤسسات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18</w:t>
            </w:r>
          </w:p>
        </w:tc>
      </w:tr>
      <w:tr w:rsidR="0090459D" w:rsidRPr="00BB40FB" w:rsidTr="0022492E">
        <w:trPr>
          <w:trHeight w:val="624"/>
        </w:trPr>
        <w:tc>
          <w:tcPr>
            <w:tcW w:w="284" w:type="dxa"/>
            <w:tcBorders>
              <w:top w:val="nil"/>
              <w:left w:val="single" w:sz="4"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spacing w:line="240" w:lineRule="auto"/>
              <w:jc w:val="left"/>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تحديات الحوكمة في البيئة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22</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322EA5" w:rsidRPr="00322EA5">
              <w:rPr>
                <w:rFonts w:ascii="Adobe Arabic" w:eastAsia="GE Dinar One" w:hAnsi="Adobe Arabic" w:cs="Adobe Arabic"/>
                <w:b/>
                <w:bCs/>
                <w:color w:val="808080" w:themeColor="background1" w:themeShade="80"/>
                <w:kern w:val="24"/>
                <w:sz w:val="36"/>
                <w:szCs w:val="36"/>
                <w:rtl/>
                <w:lang w:bidi="ar-SY"/>
              </w:rPr>
              <w:t>أساسيّات التحوّل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FD5841">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26</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مفهوم التحوّل الرقمي وأبعاده</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27</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فوائد التحوّل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9350F"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30</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دوافع التحوّل الرقمي في المؤسسات الحديثة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32</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أثر التحوّل الرقمي على هياكل الحوكمة التقليدية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39</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left"/>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اليوم الثاني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322EA5" w:rsidRPr="00322EA5">
              <w:rPr>
                <w:rFonts w:ascii="Adobe Arabic" w:eastAsia="GE Dinar One" w:hAnsi="Adobe Arabic" w:cs="Adobe Arabic"/>
                <w:b/>
                <w:bCs/>
                <w:color w:val="808080" w:themeColor="background1" w:themeShade="80"/>
                <w:kern w:val="24"/>
                <w:sz w:val="36"/>
                <w:szCs w:val="36"/>
                <w:rtl/>
                <w:lang w:bidi="ar-SY"/>
              </w:rPr>
              <w:t xml:space="preserve">تطبيق الحوكمة في البيئة الرقمية </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46</w:t>
            </w:r>
          </w:p>
        </w:tc>
      </w:tr>
      <w:tr w:rsidR="0090459D" w:rsidRPr="009A36D0" w:rsidTr="0022492E">
        <w:trPr>
          <w:trHeight w:val="624"/>
        </w:trPr>
        <w:tc>
          <w:tcPr>
            <w:tcW w:w="284" w:type="dxa"/>
            <w:tcBorders>
              <w:top w:val="nil"/>
              <w:left w:val="single" w:sz="8" w:space="0" w:color="1E3D6A"/>
              <w:bottom w:val="single" w:sz="4" w:space="0" w:color="auto"/>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نماذج الحوكمة في عصر التحوّل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47</w:t>
            </w:r>
          </w:p>
        </w:tc>
      </w:tr>
      <w:tr w:rsidR="0090459D" w:rsidRPr="009A36D0" w:rsidTr="0022492E">
        <w:trPr>
          <w:trHeight w:val="624"/>
        </w:trPr>
        <w:tc>
          <w:tcPr>
            <w:tcW w:w="284" w:type="dxa"/>
            <w:tcBorders>
              <w:top w:val="single" w:sz="4" w:space="0" w:color="auto"/>
              <w:left w:val="single" w:sz="8" w:space="0" w:color="1E3D6A"/>
              <w:bottom w:val="nil"/>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دور القيادة في تعزيز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51</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إدارة المخاطر في البيئة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54</w:t>
            </w:r>
          </w:p>
        </w:tc>
      </w:tr>
      <w:tr w:rsidR="0090459D" w:rsidRPr="009A36D0"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الشفافية والمساءلة في العمليات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57</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322EA5" w:rsidRPr="00322EA5">
              <w:rPr>
                <w:rFonts w:ascii="Adobe Arabic" w:eastAsia="GE Dinar One" w:hAnsi="Adobe Arabic" w:cs="Adobe Arabic"/>
                <w:b/>
                <w:bCs/>
                <w:color w:val="808080" w:themeColor="background1" w:themeShade="80"/>
                <w:kern w:val="24"/>
                <w:sz w:val="36"/>
                <w:szCs w:val="36"/>
                <w:rtl/>
                <w:lang w:bidi="ar-SY"/>
              </w:rPr>
              <w:t>التكنولوجيا وأدوات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61</w:t>
            </w:r>
          </w:p>
        </w:tc>
      </w:tr>
      <w:tr w:rsidR="0090459D" w:rsidRPr="009A36D0"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تقنيات البلوكتشين في تعزيز الحوكمة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62</w:t>
            </w:r>
          </w:p>
        </w:tc>
      </w:tr>
      <w:tr w:rsidR="0090459D" w:rsidRPr="009A36D0"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أنظمة إدارة البيانات وأهميتها في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64</w:t>
            </w:r>
          </w:p>
        </w:tc>
      </w:tr>
      <w:tr w:rsidR="0090459D" w:rsidRPr="009A36D0"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دور الذكاء الاصطناعي في صنع القرار وإدارة الحوكمة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68</w:t>
            </w:r>
          </w:p>
        </w:tc>
      </w:tr>
      <w:tr w:rsidR="0090459D" w:rsidRPr="009A36D0"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أدوات وبرمجيات لتطبيق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70</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left"/>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اليوم الثالث</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الأولى: </w:t>
            </w:r>
            <w:r w:rsidR="00322EA5" w:rsidRPr="00322EA5">
              <w:rPr>
                <w:rFonts w:ascii="Adobe Arabic" w:eastAsia="GE Dinar One" w:hAnsi="Adobe Arabic" w:cs="Adobe Arabic"/>
                <w:b/>
                <w:bCs/>
                <w:color w:val="808080" w:themeColor="background1" w:themeShade="80"/>
                <w:kern w:val="24"/>
                <w:sz w:val="36"/>
                <w:szCs w:val="36"/>
                <w:rtl/>
                <w:lang w:bidi="ar-SY"/>
              </w:rPr>
              <w:t>تنفيذ استراتيجيات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76</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خطوات تطبيق الحوكمة الرقمية في المؤسسات</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77</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بناء الثقافة التنظيمية الداعمة للحوكمة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80</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تدريب وتأهيل الكوادر على ممارسات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86</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استراتيجيات التغلب على مقاومة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89</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322EA5" w:rsidRDefault="0090459D" w:rsidP="00322EA5">
            <w:pPr>
              <w:bidi w:val="0"/>
              <w:jc w:val="righ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00322EA5" w:rsidRPr="00322EA5">
              <w:rPr>
                <w:rFonts w:ascii="Adobe Arabic" w:eastAsia="GE Dinar One" w:hAnsi="Adobe Arabic" w:cs="Adobe Arabic"/>
                <w:b/>
                <w:bCs/>
                <w:color w:val="808080" w:themeColor="background1" w:themeShade="80"/>
                <w:kern w:val="24"/>
                <w:sz w:val="36"/>
                <w:szCs w:val="36"/>
                <w:rtl/>
                <w:lang w:bidi="ar-SY"/>
              </w:rPr>
              <w:t>تقييم وتطوير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94</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22EA5" w:rsidP="00322EA5">
            <w:pPr>
              <w:rPr>
                <w:rFonts w:ascii="Adobe Arabic" w:eastAsia="GE Dinar One" w:hAnsi="Adobe Arabic" w:cs="Adobe Arabic"/>
                <w:kern w:val="24"/>
                <w:sz w:val="36"/>
                <w:szCs w:val="36"/>
                <w:rtl/>
                <w:lang w:bidi="ar-SY"/>
              </w:rPr>
            </w:pPr>
            <w:r w:rsidRPr="00322EA5">
              <w:rPr>
                <w:rFonts w:ascii="Adobe Arabic" w:eastAsia="GE Dinar One" w:hAnsi="Adobe Arabic" w:cs="Adobe Arabic"/>
                <w:kern w:val="24"/>
                <w:sz w:val="36"/>
                <w:szCs w:val="36"/>
                <w:rtl/>
                <w:lang w:bidi="ar-SY"/>
              </w:rPr>
              <w:t>مؤشرات قياس فعالية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95</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4778B" w:rsidRDefault="0084778B" w:rsidP="0084778B">
            <w:pPr>
              <w:rPr>
                <w:rFonts w:ascii="Adobe Arabic" w:eastAsia="GE Dinar One" w:hAnsi="Adobe Arabic" w:cs="Adobe Arabic"/>
                <w:kern w:val="24"/>
                <w:sz w:val="36"/>
                <w:szCs w:val="36"/>
                <w:rtl/>
                <w:lang w:bidi="ar-SY"/>
              </w:rPr>
            </w:pPr>
            <w:r w:rsidRPr="0084778B">
              <w:rPr>
                <w:rFonts w:ascii="Adobe Arabic" w:eastAsia="GE Dinar One" w:hAnsi="Adobe Arabic" w:cs="Adobe Arabic"/>
                <w:kern w:val="24"/>
                <w:sz w:val="36"/>
                <w:szCs w:val="36"/>
                <w:rtl/>
                <w:lang w:bidi="ar-SY"/>
              </w:rPr>
              <w:t>أدوات تقييم أداء الحوكمة في البيئة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98</w:t>
            </w:r>
          </w:p>
        </w:tc>
      </w:tr>
      <w:tr w:rsidR="0090459D" w:rsidRPr="00BB40FB" w:rsidTr="0022492E">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84778B" w:rsidP="0084778B">
            <w:pPr>
              <w:rPr>
                <w:rFonts w:ascii="Adobe Arabic" w:eastAsia="GE Dinar One" w:hAnsi="Adobe Arabic" w:cs="Adobe Arabic"/>
                <w:kern w:val="24"/>
                <w:sz w:val="36"/>
                <w:szCs w:val="36"/>
                <w:rtl/>
                <w:lang w:bidi="ar-SY"/>
              </w:rPr>
            </w:pPr>
            <w:r w:rsidRPr="0084778B">
              <w:rPr>
                <w:rFonts w:ascii="Adobe Arabic" w:eastAsia="GE Dinar One" w:hAnsi="Adobe Arabic" w:cs="Adobe Arabic"/>
                <w:kern w:val="24"/>
                <w:sz w:val="36"/>
                <w:szCs w:val="36"/>
                <w:rtl/>
                <w:lang w:bidi="ar-SY"/>
              </w:rPr>
              <w:t>التحسين المستمر لممارسات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101</w:t>
            </w:r>
          </w:p>
        </w:tc>
      </w:tr>
      <w:tr w:rsidR="0090459D" w:rsidRPr="00BB40FB" w:rsidTr="0022492E">
        <w:trPr>
          <w:trHeight w:val="624"/>
        </w:trPr>
        <w:tc>
          <w:tcPr>
            <w:tcW w:w="284" w:type="dxa"/>
            <w:tcBorders>
              <w:top w:val="nil"/>
              <w:left w:val="single" w:sz="8" w:space="0" w:color="1E3D6A"/>
              <w:bottom w:val="single" w:sz="4" w:space="0" w:color="auto"/>
              <w:right w:val="single" w:sz="8" w:space="0" w:color="1E3D6A"/>
            </w:tcBorders>
            <w:shd w:val="clear" w:color="auto" w:fill="auto"/>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4778B" w:rsidRDefault="0084778B" w:rsidP="0084778B">
            <w:pPr>
              <w:rPr>
                <w:rFonts w:ascii="Adobe Arabic" w:eastAsia="GE Dinar One" w:hAnsi="Adobe Arabic" w:cs="Adobe Arabic"/>
                <w:kern w:val="24"/>
                <w:sz w:val="36"/>
                <w:szCs w:val="36"/>
                <w:rtl/>
                <w:lang w:bidi="ar-SY"/>
              </w:rPr>
            </w:pPr>
            <w:r w:rsidRPr="0084778B">
              <w:rPr>
                <w:rFonts w:ascii="Adobe Arabic" w:eastAsia="GE Dinar One" w:hAnsi="Adobe Arabic" w:cs="Adobe Arabic"/>
                <w:kern w:val="24"/>
                <w:sz w:val="36"/>
                <w:szCs w:val="36"/>
                <w:rtl/>
                <w:lang w:bidi="ar-SY"/>
              </w:rPr>
              <w:t>مستقبل الحوكمة في ظل التطورات التكنولوجية المتسارعة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105</w:t>
            </w:r>
          </w:p>
        </w:tc>
      </w:tr>
      <w:tr w:rsidR="0090459D" w:rsidRPr="00BB40FB" w:rsidTr="0022492E">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FD5841">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FD5841">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34AA9" w:rsidP="00FD5841">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110</w:t>
            </w:r>
          </w:p>
        </w:tc>
      </w:tr>
    </w:tbl>
    <w:p w:rsidR="00BE0014" w:rsidRDefault="00BE0014">
      <w:pPr>
        <w:bidi w:val="0"/>
        <w:spacing w:after="160" w:line="259" w:lineRule="auto"/>
        <w:jc w:val="left"/>
        <w:rPr>
          <w:b/>
          <w:bCs/>
          <w:sz w:val="44"/>
          <w:szCs w:val="48"/>
          <w14:glow w14:rad="228600">
            <w14:schemeClr w14:val="accent1">
              <w14:alpha w14:val="60000"/>
              <w14:satMod w14:val="175000"/>
            </w14:schemeClr>
          </w14:glow>
        </w:rPr>
      </w:pPr>
    </w:p>
    <w:p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75ED788F" wp14:editId="0E449B55">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FD5841" w:rsidRDefault="00FD5841"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">
                <v:rect id="Rectangle 22" o:spid="_x0000_s1033"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9f4sQA&#10;AADbAAAADwAAAGRycy9kb3ducmV2LnhtbESPQWsCMRSE70L/Q3gFb5p1C1q2mxUpSj1Zqz14fGxe&#10;N0s3L9sk6vrvm0LB4zAz3zDlcrCduJAPrWMFs2kGgrh2uuVGwedxM3kGESKyxs4xKbhRgGX1MCqx&#10;0O7KH3Q5xEYkCIcCFZgY+0LKUBuyGKauJ07el/MWY5K+kdrjNcFtJ/Msm0uLLacFgz29Gqq/D2er&#10;YH/emebp5BfH+NYP61M23+v3H6XGj8PqBUSkId7D/+2tVpDn8Pcl/QB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PX+LEAAAA2wAAAA8AAAAAAAAAAAAAAAAAmAIAAGRycy9k&#10;b3ducmV2LnhtbFBLBQYAAAAABAAEAPUAAACJAwAAAAA=&#10;" fillcolor="#d9d9d9" stroked="f" strokeweight="1pt"/>
                <v:rect id="Rectangle 25" o:spid="_x0000_s1034"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7aKMMA&#10;AADbAAAADwAAAGRycy9kb3ducmV2LnhtbESPT4vCMBTE78J+h/AW9iJrasFFukZxC4In8R+eH82z&#10;qTYvpclqu5/eCMIeh5n5DTNbdLYWN2p95VjBeJSAIC6crrhUcDysPqcgfEDWWDsmBT15WMzfBjPM&#10;tLvzjm77UIoIYZ+hAhNCk0npC0MW/cg1xNE7u9ZiiLItpW7xHuG2lmmSfEmLFccFgw3lhorr/tcq&#10;+DPbNM/7zTWMh8v+8nO0J7dJlfp475bfIAJ14T/8aq+1gnQCzy/x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7aKMMAAADbAAAADwAAAAAAAAAAAAAAAACYAgAAZHJzL2Rv&#10;d25yZXYueG1sUEsFBgAAAAAEAAQA9QAAAIgDAAAAAA==&#10;" fillcolor="#168489" stroked="f" strokeweight="1pt"/>
                <v:shape id="TextBox 7" o:spid="_x0000_s1035"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FD5841" w:rsidRDefault="00FD5841"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wrap anchorx="page"/>
                <w10:anchorlock/>
              </v:group>
            </w:pict>
          </mc:Fallback>
        </mc:AlternateContent>
      </w:r>
    </w:p>
    <w:p w:rsidR="004A6D71" w:rsidRPr="00342F76" w:rsidRDefault="004A6D71" w:rsidP="00512C5E">
      <w:pPr>
        <w:spacing w:line="360" w:lineRule="auto"/>
        <w:rPr>
          <w:rFonts w:ascii="Sakkal Majalla" w:hAnsi="Sakkal Majalla"/>
          <w:color w:val="C00000"/>
          <w:sz w:val="32"/>
          <w:szCs w:val="32"/>
          <w:rtl/>
        </w:rPr>
      </w:pPr>
      <w:r w:rsidRPr="00342F76">
        <w:rPr>
          <w:rFonts w:ascii="Sakkal Majalla" w:hAnsi="Sakkal Majalla" w:hint="cs"/>
          <w:color w:val="C00000"/>
          <w:sz w:val="32"/>
          <w:szCs w:val="32"/>
          <w:rtl/>
        </w:rPr>
        <w:t>أعزائي المشاركين: السلام عليكم ورحمة الله وبركاته.</w:t>
      </w:r>
    </w:p>
    <w:p w:rsidR="004A6D71" w:rsidRPr="00342F76" w:rsidRDefault="004A6D71">
      <w:pPr>
        <w:pStyle w:val="ListParagraph"/>
        <w:numPr>
          <w:ilvl w:val="0"/>
          <w:numId w:val="17"/>
        </w:numPr>
        <w:spacing w:line="360" w:lineRule="auto"/>
        <w:rPr>
          <w:rFonts w:ascii="Sakkal Majalla" w:hAnsi="Sakkal Majalla" w:cs="Sakkal Majalla"/>
          <w:sz w:val="32"/>
          <w:szCs w:val="32"/>
          <w:rtl/>
        </w:rPr>
      </w:pPr>
      <w:r w:rsidRPr="00342F76">
        <w:rPr>
          <w:rFonts w:ascii="Sakkal Majalla" w:hAnsi="Sakkal Majalla" w:cs="Sakkal Majalla"/>
          <w:sz w:val="32"/>
          <w:szCs w:val="32"/>
          <w:rtl/>
        </w:rPr>
        <w:t>مرحباً بكم جميعاً في برنامجنا التدريبي "</w:t>
      </w:r>
      <w:r w:rsidRPr="00342F76">
        <w:rPr>
          <w:rFonts w:ascii="Sakkal Majalla" w:hAnsi="Sakkal Majalla" w:cs="Sakkal Majalla"/>
          <w:color w:val="168489"/>
          <w:sz w:val="32"/>
          <w:szCs w:val="32"/>
          <w:rtl/>
        </w:rPr>
        <w:t>الحوكمة في عصر التحوّل الرقمي</w:t>
      </w:r>
      <w:r w:rsidRPr="00342F76">
        <w:rPr>
          <w:rFonts w:ascii="Sakkal Majalla" w:hAnsi="Sakkal Majalla" w:cs="Sakkal Majalla"/>
          <w:sz w:val="32"/>
          <w:szCs w:val="32"/>
          <w:rtl/>
        </w:rPr>
        <w:t>". في هذا العصر الذي تتسارع فيه التحوّلات التكنولوجية، أصبحت الحوكمة الرقمية ضرورة حتمية لكل المؤسسات التي تسعى لتحقيق النجاح والاستدامة. يهدف هذا البرنامج إلى تزويد المشاركين بالمعرفة والمهارات اللازمة لفهم وتطبيق مبادئ الحوكمة الحديثة في بيئة رقمية متغيرة</w:t>
      </w:r>
      <w:r w:rsidRPr="00342F76">
        <w:rPr>
          <w:rFonts w:ascii="Sakkal Majalla" w:hAnsi="Sakkal Majalla" w:cs="Sakkal Majalla"/>
          <w:sz w:val="32"/>
          <w:szCs w:val="32"/>
        </w:rPr>
        <w:t>.</w:t>
      </w:r>
    </w:p>
    <w:p w:rsidR="004A6D71" w:rsidRPr="00342F76" w:rsidRDefault="004A6D71" w:rsidP="00512C5E">
      <w:pPr>
        <w:spacing w:line="360" w:lineRule="auto"/>
        <w:rPr>
          <w:rFonts w:ascii="Sakkal Majalla" w:hAnsi="Sakkal Majalla"/>
          <w:color w:val="C00000"/>
          <w:sz w:val="32"/>
          <w:szCs w:val="32"/>
          <w:rtl/>
        </w:rPr>
      </w:pPr>
      <w:r w:rsidRPr="00342F76">
        <w:rPr>
          <w:rFonts w:ascii="Sakkal Majalla" w:hAnsi="Sakkal Majalla" w:hint="cs"/>
          <w:color w:val="C00000"/>
          <w:sz w:val="32"/>
          <w:szCs w:val="32"/>
          <w:rtl/>
        </w:rPr>
        <w:t xml:space="preserve">وتكمن </w:t>
      </w:r>
      <w:r w:rsidRPr="00342F76">
        <w:rPr>
          <w:rFonts w:ascii="Sakkal Majalla" w:hAnsi="Sakkal Majalla"/>
          <w:color w:val="C00000"/>
          <w:sz w:val="32"/>
          <w:szCs w:val="32"/>
          <w:rtl/>
        </w:rPr>
        <w:t xml:space="preserve">أهمية </w:t>
      </w:r>
      <w:r w:rsidRPr="00342F76">
        <w:rPr>
          <w:rFonts w:ascii="Sakkal Majalla" w:hAnsi="Sakkal Majalla" w:hint="cs"/>
          <w:color w:val="C00000"/>
          <w:sz w:val="32"/>
          <w:szCs w:val="32"/>
          <w:rtl/>
        </w:rPr>
        <w:t>هذا البرنامج من خلال:</w:t>
      </w:r>
    </w:p>
    <w:p w:rsidR="004A6D71" w:rsidRPr="00342F76"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342F76">
        <w:rPr>
          <w:rFonts w:ascii="Sakkal Majalla" w:hAnsi="Sakkal Majalla" w:cs="Sakkal Majalla"/>
          <w:sz w:val="32"/>
          <w:szCs w:val="32"/>
          <w:rtl/>
        </w:rPr>
        <w:t>تعزيز الشفافية والمساءلة: ستتعلمون كيفية استخدام الأدوات الرقمية لتعزيز الشفافية في العمليات وتحسين المساءلة داخل المؤسسة</w:t>
      </w:r>
      <w:r w:rsidRPr="00342F76">
        <w:rPr>
          <w:rFonts w:ascii="Sakkal Majalla" w:hAnsi="Sakkal Majalla" w:cs="Sakkal Majalla"/>
          <w:sz w:val="32"/>
          <w:szCs w:val="32"/>
        </w:rPr>
        <w:t>.</w:t>
      </w:r>
    </w:p>
    <w:p w:rsidR="004A6D71" w:rsidRPr="00342F76"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342F76">
        <w:rPr>
          <w:rFonts w:ascii="Sakkal Majalla" w:hAnsi="Sakkal Majalla" w:cs="Sakkal Majalla"/>
          <w:sz w:val="32"/>
          <w:szCs w:val="32"/>
          <w:rtl/>
        </w:rPr>
        <w:t>إدارة المخاطر الرقمية: سنتناول استراتيجيات فعالة لإدارة المخاطر المتعلقة بالأمن السيبراني وحماية البيانات</w:t>
      </w:r>
      <w:r w:rsidRPr="00342F76">
        <w:rPr>
          <w:rFonts w:ascii="Sakkal Majalla" w:hAnsi="Sakkal Majalla" w:cs="Sakkal Majalla"/>
          <w:sz w:val="32"/>
          <w:szCs w:val="32"/>
        </w:rPr>
        <w:t>.</w:t>
      </w:r>
    </w:p>
    <w:p w:rsidR="004A6D71" w:rsidRPr="00342F76"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342F76">
        <w:rPr>
          <w:rFonts w:ascii="Sakkal Majalla" w:hAnsi="Sakkal Majalla" w:cs="Sakkal Majalla"/>
          <w:sz w:val="32"/>
          <w:szCs w:val="32"/>
          <w:rtl/>
        </w:rPr>
        <w:t>تحسين الكفاءة التشغيلية: سنستعرض كيف يمكن للتكنولوجيا أن تزيد من كفاءة العمليات وتقلل من التكاليف</w:t>
      </w:r>
      <w:r w:rsidRPr="00342F76">
        <w:rPr>
          <w:rFonts w:ascii="Sakkal Majalla" w:hAnsi="Sakkal Majalla" w:cs="Sakkal Majalla"/>
          <w:sz w:val="32"/>
          <w:szCs w:val="32"/>
        </w:rPr>
        <w:t>.</w:t>
      </w:r>
    </w:p>
    <w:p w:rsidR="004A6D71" w:rsidRPr="00342F76"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342F76">
        <w:rPr>
          <w:rFonts w:ascii="Sakkal Majalla" w:hAnsi="Sakkal Majalla" w:cs="Sakkal Majalla"/>
          <w:sz w:val="32"/>
          <w:szCs w:val="32"/>
          <w:rtl/>
        </w:rPr>
        <w:t>الابتكار والتكيف: سنناقش كيفية تعزيز ثقافة الابتكار والتكيف السريع مع التغيرات التكنولوجية</w:t>
      </w:r>
      <w:r w:rsidRPr="00342F76">
        <w:rPr>
          <w:rFonts w:ascii="Sakkal Majalla" w:hAnsi="Sakkal Majalla" w:cs="Sakkal Majalla"/>
          <w:sz w:val="32"/>
          <w:szCs w:val="32"/>
        </w:rPr>
        <w:t>.</w:t>
      </w:r>
    </w:p>
    <w:p w:rsidR="004A6D71" w:rsidRPr="00512C5E" w:rsidRDefault="004A6D71" w:rsidP="004A6D71">
      <w:pPr>
        <w:rPr>
          <w:rFonts w:ascii="Sakkal Majalla" w:hAnsi="Sakkal Majalla"/>
          <w:color w:val="C00000"/>
          <w:sz w:val="32"/>
          <w:szCs w:val="32"/>
          <w:rtl/>
        </w:rPr>
      </w:pPr>
      <w:r w:rsidRPr="00512C5E">
        <w:rPr>
          <w:rFonts w:ascii="Sakkal Majalla" w:hAnsi="Sakkal Majalla"/>
          <w:color w:val="C00000"/>
          <w:sz w:val="32"/>
          <w:szCs w:val="32"/>
          <w:rtl/>
        </w:rPr>
        <w:t>أهداف البرنامج</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فهم مفهوم الحوكمة الرقمية: التعرف على الأبعاد المختلفة للحوكمة في السياق الرقمي</w:t>
      </w:r>
      <w:r w:rsidRPr="00512C5E">
        <w:rPr>
          <w:rFonts w:ascii="Sakkal Majalla" w:hAnsi="Sakkal Majalla" w:cs="Sakkal Majalla"/>
          <w:sz w:val="32"/>
          <w:szCs w:val="32"/>
        </w:rPr>
        <w:t>.</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تطبيق مبادئ الحوكمة الحديثة: القدرة على دمج مبادئ الحوكمة الرقمية في استراتيجيات العمل</w:t>
      </w:r>
      <w:r w:rsidRPr="00512C5E">
        <w:rPr>
          <w:rFonts w:ascii="Sakkal Majalla" w:hAnsi="Sakkal Majalla" w:cs="Sakkal Majalla"/>
          <w:sz w:val="32"/>
          <w:szCs w:val="32"/>
        </w:rPr>
        <w:t>.</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تطوير استراتيجيات التحوّل الرقمي: بناء خطط عملية للتحول الرقمي في المؤسسات</w:t>
      </w:r>
      <w:r w:rsidRPr="00512C5E">
        <w:rPr>
          <w:rFonts w:ascii="Sakkal Majalla" w:hAnsi="Sakkal Majalla" w:cs="Sakkal Majalla"/>
          <w:sz w:val="32"/>
          <w:szCs w:val="32"/>
        </w:rPr>
        <w:t>.</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lastRenderedPageBreak/>
        <w:t>نتطلع إلى رحلة تعليمية مثمرة معكم، حيث سنستكشف معا</w:t>
      </w:r>
      <w:r w:rsidRPr="00512C5E">
        <w:rPr>
          <w:rFonts w:ascii="Sakkal Majalla" w:hAnsi="Sakkal Majalla" w:cs="Sakkal Majalla" w:hint="cs"/>
          <w:sz w:val="32"/>
          <w:szCs w:val="32"/>
          <w:rtl/>
        </w:rPr>
        <w:t>ً</w:t>
      </w:r>
      <w:r w:rsidRPr="00512C5E">
        <w:rPr>
          <w:rFonts w:ascii="Sakkal Majalla" w:hAnsi="Sakkal Majalla" w:cs="Sakkal Majalla"/>
          <w:sz w:val="32"/>
          <w:szCs w:val="32"/>
          <w:rtl/>
        </w:rPr>
        <w:t xml:space="preserve"> كيفية تطبيق الحوكمة في العالم الرقمي. نأمل أن تكون هذه التجربة غنية بالمعلومات ومفيدة لكم في حياتكم المهنية. </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شكراً لاختياركم الانضمام إلينا ونتمنى لكم كل النجاح في هذا البرنامج.</w:t>
      </w:r>
    </w:p>
    <w:p w:rsidR="00BE0014" w:rsidRDefault="00BE0014" w:rsidP="00BE0014">
      <w:pPr>
        <w:spacing w:after="160" w:line="259" w:lineRule="auto"/>
        <w:ind w:left="1440"/>
        <w:jc w:val="left"/>
        <w:rPr>
          <w:rFonts w:ascii="Adobe Arabic" w:hAnsi="Adobe Arabic" w:cs="Adobe Arabic"/>
          <w:b/>
          <w:bCs/>
          <w:noProof/>
          <w:color w:val="002060"/>
          <w:sz w:val="40"/>
          <w:szCs w:val="40"/>
          <w:u w:val="single"/>
        </w:rPr>
      </w:pPr>
    </w:p>
    <w:p w:rsidR="00E72206" w:rsidRPr="00F108E7" w:rsidRDefault="00E72206" w:rsidP="00BE0014">
      <w:pPr>
        <w:spacing w:after="160" w:line="259" w:lineRule="auto"/>
        <w:ind w:left="1440"/>
        <w:jc w:val="left"/>
        <w:rPr>
          <w:rFonts w:ascii="Adobe Arabic" w:hAnsi="Adobe Arabic" w:cs="Adobe Arabic"/>
          <w:b/>
          <w:bCs/>
          <w:noProof/>
          <w:color w:val="002060"/>
          <w:sz w:val="40"/>
          <w:szCs w:val="40"/>
          <w:u w:val="single"/>
        </w:rPr>
      </w:pPr>
    </w:p>
    <w:p w:rsidR="00BE0014" w:rsidRDefault="00E72206" w:rsidP="00E72206">
      <w:pPr>
        <w:spacing w:after="160" w:line="259" w:lineRule="auto"/>
        <w:jc w:val="center"/>
        <w:rPr>
          <w:rFonts w:ascii="Adobe Arabic" w:hAnsi="Adobe Arabic" w:cs="Adobe Arabic"/>
          <w:b/>
          <w:bCs/>
          <w:noProof/>
          <w:color w:val="002060"/>
          <w:sz w:val="40"/>
          <w:szCs w:val="40"/>
        </w:rPr>
      </w:pPr>
      <w:r>
        <w:rPr>
          <w:rFonts w:ascii="Adobe Arabic" w:hAnsi="Adobe Arabic" w:cs="Adobe Arabic"/>
          <w:b/>
          <w:bCs/>
          <w:noProof/>
          <w:color w:val="002060"/>
          <w:sz w:val="40"/>
          <w:szCs w:val="40"/>
        </w:rPr>
        <w:drawing>
          <wp:inline distT="0" distB="0" distL="0" distR="0" wp14:anchorId="6DDF3F8B" wp14:editId="45732E25">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rsidR="00BE0014" w:rsidRDefault="00BE0014" w:rsidP="00BE0014">
      <w:pPr>
        <w:spacing w:after="160" w:line="259" w:lineRule="auto"/>
        <w:ind w:left="1440"/>
        <w:jc w:val="left"/>
        <w:rPr>
          <w:rFonts w:ascii="Adobe Arabic" w:hAnsi="Adobe Arabic" w:cs="Adobe Arabic"/>
          <w:b/>
          <w:bCs/>
          <w:noProof/>
          <w:color w:val="002060"/>
          <w:sz w:val="40"/>
          <w:szCs w:val="40"/>
        </w:rPr>
      </w:pPr>
    </w:p>
    <w:p w:rsidR="00BE0014" w:rsidRDefault="00BE0014" w:rsidP="00BE0014">
      <w:pPr>
        <w:spacing w:after="160" w:line="259" w:lineRule="auto"/>
        <w:jc w:val="center"/>
        <w:rPr>
          <w:b/>
          <w:bCs/>
          <w:sz w:val="44"/>
          <w:szCs w:val="48"/>
          <w14:glow w14:rad="228600">
            <w14:schemeClr w14:val="accent1">
              <w14:alpha w14:val="60000"/>
              <w14:satMod w14:val="175000"/>
            </w14:schemeClr>
          </w14:glow>
        </w:rPr>
      </w:pPr>
    </w:p>
    <w:p w:rsidR="00BE0014" w:rsidRDefault="00BE0014" w:rsidP="00BE0014">
      <w:pPr>
        <w:spacing w:after="160" w:line="259" w:lineRule="auto"/>
        <w:ind w:left="2880"/>
        <w:jc w:val="center"/>
        <w:rPr>
          <w:b/>
          <w:bCs/>
          <w:sz w:val="44"/>
          <w:szCs w:val="48"/>
          <w14:glow w14:rad="228600">
            <w14:schemeClr w14:val="accent1">
              <w14:alpha w14:val="60000"/>
              <w14:satMod w14:val="175000"/>
            </w14:schemeClr>
          </w14:glow>
        </w:rPr>
      </w:pPr>
    </w:p>
    <w:p w:rsidR="00BE0014" w:rsidRDefault="00BE0014" w:rsidP="00BE0014">
      <w:pPr>
        <w:spacing w:after="160" w:line="259" w:lineRule="auto"/>
        <w:ind w:left="2880"/>
        <w:jc w:val="center"/>
        <w:rPr>
          <w:b/>
          <w:bCs/>
          <w:sz w:val="44"/>
          <w:szCs w:val="48"/>
          <w14:glow w14:rad="228600">
            <w14:schemeClr w14:val="accent1">
              <w14:alpha w14:val="60000"/>
              <w14:satMod w14:val="175000"/>
            </w14:schemeClr>
          </w14:glow>
        </w:rPr>
      </w:pPr>
    </w:p>
    <w:p w:rsidR="00BE0014" w:rsidRDefault="00BE0014" w:rsidP="00BE0014">
      <w:pPr>
        <w:spacing w:after="160" w:line="259" w:lineRule="auto"/>
        <w:ind w:left="2880"/>
        <w:jc w:val="center"/>
        <w:rPr>
          <w:b/>
          <w:bCs/>
          <w:sz w:val="44"/>
          <w:szCs w:val="48"/>
          <w:rtl/>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11D3841F" wp14:editId="55AF26B0">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FD5841" w:rsidRDefault="00FD5841"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">
                <v:rect id="Rectangle 32" o:spid="_x0000_s1037"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bJP8QA&#10;AADbAAAADwAAAGRycy9kb3ducmV2LnhtbESPQWsCMRSE74L/IbxCbzVbBVtWs4uIpT21uvbg8bF5&#10;bhY3L2sSdfvvm0LB4zAz3zDLcrCduJIPrWMFz5MMBHHtdMuNgu/929MriBCRNXaOScEPBSiL8WiJ&#10;uXY33tG1io1IEA45KjAx9rmUoTZkMUxcT5y8o/MWY5K+kdrjLcFtJ6dZNpcWW04LBntaG6pP1cUq&#10;2F4+TTM7+Jd9fO+HzSGbb/XXWanHh2G1ABFpiPfwf/tDK5hN4e9L+g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WyT/EAAAA2wAAAA8AAAAAAAAAAAAAAAAAmAIAAGRycy9k&#10;b3ducmV2LnhtbFBLBQYAAAAABAAEAPUAAACJAwAAAAA=&#10;" fillcolor="#d9d9d9" stroked="f" strokeweight="1pt"/>
                <v:rect id="Rectangle 33" o:spid="_x0000_s1038"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xGsMA&#10;AADbAAAADwAAAGRycy9kb3ducmV2LnhtbESPQWvCQBSE7wX/w/IEL0U3RigluooGBE/SWvH8yD6z&#10;0ezbkF018de7hUKPw8x8wyxWna3FnVpfOVYwnSQgiAunKy4VHH+2408QPiBrrB2Tgp48rJaDtwVm&#10;2j34m+6HUIoIYZ+hAhNCk0npC0MW/cQ1xNE7u9ZiiLItpW7xEeG2lmmSfEiLFccFgw3lhorr4WYV&#10;PM1Xmuf9/hqm7+v+sjnak9unSo2G3XoOIlAX/sN/7Z1WMJvB75f4A+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JxGsMAAADbAAAADwAAAAAAAAAAAAAAAACYAgAAZHJzL2Rv&#10;d25yZXYueG1sUEsFBgAAAAAEAAQA9QAAAIgDAAAAAA==&#10;" fillcolor="#168489" stroked="f" strokeweight="1pt"/>
                <v:shape id="TextBox 7" o:spid="_x0000_s1039"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FD5841" w:rsidRDefault="00FD5841"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wrap anchorx="page"/>
                <w10:anchorlock/>
              </v:group>
            </w:pict>
          </mc:Fallback>
        </mc:AlternateConten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77660DBE">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DE7D0C-8142-403F-882E-F8C1DFBD80D4}"/>
                        </a:ext>
                      </a:extLst>
                    </pic:cNvPr>
                    <pic:cNvPicPr>
                      <a:picLocks noChangeAspect="1" noChangeArrowheads="1"/>
                    </pic:cNvPicPr>
                  </pic:nvPicPr>
                  <pic:blipFill rotWithShape="1">
                    <a:blip r:embed="rId15">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rsidR="00E72206" w:rsidRDefault="006B7D25" w:rsidP="006B7D25">
      <w:pPr>
        <w:pStyle w:val="a0"/>
        <w:shd w:val="clear" w:color="auto" w:fill="F2F2F2" w:themeFill="background1" w:themeFillShade="F2"/>
        <w:jc w:val="center"/>
        <w:rPr>
          <w:b/>
          <w:bCs w:val="0"/>
          <w:color w:val="168489"/>
          <w:sz w:val="44"/>
          <w:szCs w:val="48"/>
          <w:rtl/>
        </w:rPr>
      </w:pPr>
      <w:r w:rsidRPr="006B7D25">
        <w:rPr>
          <w:rStyle w:val="Strong"/>
          <w:b w:val="0"/>
          <w:color w:val="0D0D0D" w:themeColor="text1" w:themeTint="F2"/>
          <w:sz w:val="48"/>
          <w:szCs w:val="48"/>
          <w:rtl/>
          <w14:ligatures w14:val="standardContextual"/>
        </w:rPr>
        <w:t>الحوكمة في عصر التحوّل الرقمي</w:t>
      </w:r>
      <w:r w:rsidRPr="007D339B">
        <w:rPr>
          <w:b/>
          <w:bCs w:val="0"/>
          <w:noProof/>
          <w:color w:val="168489"/>
          <w:sz w:val="44"/>
          <w:szCs w:val="48"/>
        </w:rPr>
        <w:t xml:space="preserve"> </w:t>
      </w:r>
      <w:r w:rsidR="007D339B" w:rsidRPr="007D339B">
        <w:rPr>
          <w:b/>
          <w:bCs w:val="0"/>
          <w:noProof/>
          <w:color w:val="168489"/>
          <w:sz w:val="44"/>
          <w:szCs w:val="48"/>
        </w:rPr>
        <w:drawing>
          <wp:anchor distT="0" distB="0" distL="114300" distR="114300" simplePos="0" relativeHeight="252758016" behindDoc="0" locked="0" layoutInCell="1" allowOverlap="1" wp14:anchorId="5950F121" wp14:editId="5C928D74">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rsidR="007D339B" w:rsidRPr="006B7D25" w:rsidRDefault="006B7D25" w:rsidP="00512C5E">
      <w:pPr>
        <w:spacing w:line="360" w:lineRule="auto"/>
        <w:rPr>
          <w:rFonts w:ascii="Sakkal Majalla" w:hAnsi="Sakkal Majalla"/>
          <w:sz w:val="32"/>
          <w:szCs w:val="32"/>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427E4DE4" wp14:editId="06A0A97B">
            <wp:simplePos x="0" y="0"/>
            <wp:positionH relativeFrom="margin">
              <wp:align>right</wp:align>
            </wp:positionH>
            <wp:positionV relativeFrom="paragraph">
              <wp:posOffset>1648460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bookmarkStart w:id="1" w:name="_Hlk174824565"/>
      <w:r w:rsidRPr="00926CBE">
        <w:rPr>
          <w:rFonts w:ascii="Sakkal Majalla" w:hAnsi="Sakkal Majalla"/>
          <w:sz w:val="32"/>
          <w:szCs w:val="32"/>
          <w:rtl/>
        </w:rPr>
        <w:t>يقدم هذا البرنامج التدريبي نظرة شاملة ومتعمقة حول مفهوم الحوكمة في سياق العصر الرقمي الحالي. يغطي البرنامج المفاهيم الأساسية للحوكمة والتحول الرقمي، ويستكشف كيفية تطبيق مبادئ الحوكمة في البيئة الرقمية. كما يتناول البرنامج التكنولوجيا والأدوات المستخدمة في الحوكمة الرقمية، واستراتيجيات تنفيذها، وأساليب تقييمها وتطويرها</w:t>
      </w:r>
      <w:bookmarkEnd w:id="1"/>
      <w:r w:rsidRPr="00926CBE">
        <w:rPr>
          <w:rFonts w:ascii="Sakkal Majalla" w:hAnsi="Sakkal Majalla"/>
          <w:sz w:val="32"/>
          <w:szCs w:val="32"/>
          <w:rtl/>
        </w:rPr>
        <w:t>.</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rsidR="007D339B" w:rsidRDefault="002F37B7" w:rsidP="00716BE5">
      <w:pPr>
        <w:spacing w:after="160" w:line="360" w:lineRule="auto"/>
        <w:jc w:val="lowKashida"/>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4D32C7AE" wp14:editId="7688CBED">
            <wp:simplePos x="0" y="0"/>
            <wp:positionH relativeFrom="margin">
              <wp:posOffset>5391618</wp:posOffset>
            </wp:positionH>
            <wp:positionV relativeFrom="paragraph">
              <wp:posOffset>1766804</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bookmarkStart w:id="2" w:name="_Hlk174824574"/>
      <w:r w:rsidR="006B7D25" w:rsidRPr="00926CBE">
        <w:rPr>
          <w:rFonts w:ascii="Sakkal Majalla" w:hAnsi="Sakkal Majalla"/>
          <w:sz w:val="32"/>
          <w:szCs w:val="32"/>
          <w:rtl/>
        </w:rPr>
        <w:t>تكمن أهمية هذا البرنامج في كونه يعالج أحد أهم التحديات التي تواجه المؤسسات والحكومات في العصر الحالي. مع تسارع وتيرة التحول الرقمي، أصبح من الضروري فهم كيفية تطبيق مبادئ الحوكمة الرشيدة في البيئة الرقمية لضمان الشفافية والكفاءة والفعالية في إدارة الموارد والعمليات. يساعد هذا البرنامج القادة والمديرين على اكتساب المعرفة والمهارات اللازمة لقيادة مؤسساتهم بنجاح في العصر الرقمي</w:t>
      </w:r>
      <w:bookmarkEnd w:id="2"/>
      <w:r w:rsidR="00716BE5">
        <w:rPr>
          <w:rFonts w:ascii="Sakkal Majalla" w:hAnsi="Sakkal Majalla" w:hint="cs"/>
          <w:sz w:val="32"/>
          <w:szCs w:val="32"/>
          <w:rtl/>
        </w:rPr>
        <w:t>.</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rsidR="007D339B" w:rsidRDefault="00512C5E" w:rsidP="00716BE5">
      <w:pPr>
        <w:spacing w:after="160" w:line="360" w:lineRule="auto"/>
        <w:jc w:val="lowKashida"/>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3C31F987" wp14:editId="0D420ED0">
            <wp:simplePos x="0" y="0"/>
            <wp:positionH relativeFrom="column">
              <wp:posOffset>5336981</wp:posOffset>
            </wp:positionH>
            <wp:positionV relativeFrom="paragraph">
              <wp:posOffset>927818</wp:posOffset>
            </wp:positionV>
            <wp:extent cx="386715" cy="386715"/>
            <wp:effectExtent l="0" t="0" r="0" b="0"/>
            <wp:wrapSquare wrapText="bothSides"/>
            <wp:docPr id="1036" name="Picture 12" descr="Goal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pic:spPr>
                </pic:pic>
              </a:graphicData>
            </a:graphic>
            <wp14:sizeRelH relativeFrom="margin">
              <wp14:pctWidth>0</wp14:pctWidth>
            </wp14:sizeRelH>
            <wp14:sizeRelV relativeFrom="margin">
              <wp14:pctHeight>0</wp14:pctHeight>
            </wp14:sizeRelV>
          </wp:anchor>
        </w:drawing>
      </w:r>
      <w:bookmarkStart w:id="3" w:name="_Hlk174824589"/>
      <w:r w:rsidR="006B7D25" w:rsidRPr="00926CBE">
        <w:rPr>
          <w:rFonts w:ascii="Sakkal Majalla" w:hAnsi="Sakkal Majalla"/>
          <w:sz w:val="32"/>
          <w:szCs w:val="32"/>
          <w:rtl/>
        </w:rPr>
        <w:t>يهدف البرنامج إلى تمكين المشاركين من فهم وتطبيق مبادئ الحوكمة في سياق التحول الرقمي، وتزويدهم بالأدوات والاستراتيجيات اللازمة لتنفيذ وتقييم وتطوير ممارسات الحوكمة الرقمية في مؤسساتهم</w:t>
      </w:r>
      <w:bookmarkEnd w:id="3"/>
      <w:r w:rsidR="006B7D25" w:rsidRPr="007D339B">
        <w:rPr>
          <w:rFonts w:ascii="Adobe Arabic" w:hAnsi="Adobe Arabic" w:cs="Adobe Arabic"/>
          <w:b/>
          <w:bCs/>
          <w:noProof/>
          <w:color w:val="168489"/>
          <w:sz w:val="44"/>
          <w:szCs w:val="48"/>
        </w:rPr>
        <w:t xml:space="preserve"> </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rsidR="006B7D25" w:rsidRPr="00926CBE" w:rsidRDefault="006B7D25" w:rsidP="00512C5E">
      <w:pPr>
        <w:spacing w:line="360" w:lineRule="auto"/>
        <w:rPr>
          <w:rFonts w:ascii="Sakkal Majalla" w:hAnsi="Sakkal Majalla"/>
          <w:sz w:val="32"/>
          <w:szCs w:val="32"/>
        </w:rPr>
      </w:pPr>
      <w:bookmarkStart w:id="4" w:name="_Hlk174824606"/>
      <w:r w:rsidRPr="00926CBE">
        <w:rPr>
          <w:rFonts w:ascii="Sakkal Majalla" w:hAnsi="Sakkal Majalla"/>
          <w:sz w:val="32"/>
          <w:szCs w:val="32"/>
          <w:rtl/>
        </w:rPr>
        <w:lastRenderedPageBreak/>
        <w:t>1. فهم مفاهيم الحوكمة وأهميتها في العصر الرقمي.</w:t>
      </w:r>
    </w:p>
    <w:p w:rsidR="006B7D25" w:rsidRPr="00926CBE" w:rsidRDefault="006B7D25" w:rsidP="00512C5E">
      <w:pPr>
        <w:spacing w:line="360" w:lineRule="auto"/>
        <w:rPr>
          <w:rFonts w:ascii="Sakkal Majalla" w:hAnsi="Sakkal Majalla"/>
          <w:sz w:val="32"/>
          <w:szCs w:val="32"/>
        </w:rPr>
      </w:pPr>
      <w:r w:rsidRPr="00926CBE">
        <w:rPr>
          <w:rFonts w:ascii="Sakkal Majalla" w:hAnsi="Sakkal Majalla"/>
          <w:sz w:val="32"/>
          <w:szCs w:val="32"/>
          <w:rtl/>
        </w:rPr>
        <w:t>2. استيعاب أساسيات التحول الرقمي وتأثيره على الحوكمة المؤسسية.</w:t>
      </w:r>
    </w:p>
    <w:p w:rsidR="006B7D25" w:rsidRPr="00926CBE" w:rsidRDefault="006B7D25" w:rsidP="00512C5E">
      <w:pPr>
        <w:spacing w:line="360" w:lineRule="auto"/>
        <w:rPr>
          <w:rFonts w:ascii="Sakkal Majalla" w:hAnsi="Sakkal Majalla"/>
          <w:sz w:val="32"/>
          <w:szCs w:val="32"/>
        </w:rPr>
      </w:pPr>
      <w:r w:rsidRPr="00926CBE">
        <w:rPr>
          <w:rFonts w:ascii="Sakkal Majalla" w:hAnsi="Sakkal Majalla"/>
          <w:sz w:val="32"/>
          <w:szCs w:val="32"/>
          <w:rtl/>
        </w:rPr>
        <w:t>3. تعلم كيفية تطبيق مبادئ الحوكمة في البيئة الرقمية.</w:t>
      </w:r>
    </w:p>
    <w:p w:rsidR="006B7D25" w:rsidRPr="00926CBE" w:rsidRDefault="006B7D25" w:rsidP="00512C5E">
      <w:pPr>
        <w:spacing w:line="360" w:lineRule="auto"/>
        <w:rPr>
          <w:rFonts w:ascii="Sakkal Majalla" w:hAnsi="Sakkal Majalla"/>
          <w:sz w:val="32"/>
          <w:szCs w:val="32"/>
        </w:rPr>
      </w:pPr>
      <w:r w:rsidRPr="00926CBE">
        <w:rPr>
          <w:rFonts w:ascii="Sakkal Majalla" w:hAnsi="Sakkal Majalla"/>
          <w:sz w:val="32"/>
          <w:szCs w:val="32"/>
          <w:rtl/>
        </w:rPr>
        <w:t>4. التعرف على التكنولوجيا والأدوات المستخدمة في الحوكمة الرقمية.</w:t>
      </w:r>
    </w:p>
    <w:p w:rsidR="006B7D25" w:rsidRPr="00926CBE" w:rsidRDefault="006B7D25" w:rsidP="00512C5E">
      <w:pPr>
        <w:spacing w:line="360" w:lineRule="auto"/>
        <w:rPr>
          <w:rFonts w:ascii="Sakkal Majalla" w:hAnsi="Sakkal Majalla"/>
          <w:sz w:val="32"/>
          <w:szCs w:val="32"/>
        </w:rPr>
      </w:pPr>
      <w:r w:rsidRPr="00926CBE">
        <w:rPr>
          <w:rFonts w:ascii="Sakkal Majalla" w:hAnsi="Sakkal Majalla"/>
          <w:sz w:val="32"/>
          <w:szCs w:val="32"/>
          <w:rtl/>
        </w:rPr>
        <w:t>5. اكتساب مهارات تنفيذ استراتيجيات الحوكمة الرقمية.</w:t>
      </w:r>
    </w:p>
    <w:p w:rsidR="007D339B" w:rsidRDefault="006B7D25" w:rsidP="00512C5E">
      <w:pPr>
        <w:spacing w:after="160" w:line="360" w:lineRule="auto"/>
        <w:jc w:val="left"/>
        <w:rPr>
          <w:rFonts w:ascii="Adobe Arabic" w:hAnsi="Adobe Arabic" w:cs="Adobe Arabic"/>
          <w:b/>
          <w:bCs/>
          <w:color w:val="168489"/>
          <w:sz w:val="44"/>
          <w:szCs w:val="48"/>
          <w:rtl/>
        </w:rPr>
      </w:pPr>
      <w:r w:rsidRPr="00926CBE">
        <w:rPr>
          <w:rFonts w:ascii="Sakkal Majalla" w:hAnsi="Sakkal Majalla"/>
          <w:sz w:val="32"/>
          <w:szCs w:val="32"/>
          <w:rtl/>
        </w:rPr>
        <w:t>6. تطوير القدرة على تقييم وتطوير ممارسات الحوكمة الرقمية</w:t>
      </w:r>
      <w:bookmarkEnd w:id="4"/>
      <w:r w:rsidRPr="007D339B">
        <w:rPr>
          <w:rFonts w:ascii="Adobe Arabic" w:hAnsi="Adobe Arabic" w:cs="Adobe Arabic"/>
          <w:b/>
          <w:bCs/>
          <w:noProof/>
          <w:color w:val="168489"/>
          <w:sz w:val="44"/>
          <w:szCs w:val="48"/>
        </w:rPr>
        <w:t xml:space="preserve"> </w:t>
      </w:r>
      <w:r w:rsidR="007D339B"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6B7D25" w:rsidRPr="00512C5E" w:rsidRDefault="006B7D25">
      <w:pPr>
        <w:pStyle w:val="ListParagraph"/>
        <w:numPr>
          <w:ilvl w:val="0"/>
          <w:numId w:val="18"/>
        </w:numPr>
        <w:spacing w:line="360" w:lineRule="auto"/>
        <w:jc w:val="both"/>
        <w:rPr>
          <w:rFonts w:ascii="Sakkal Majalla" w:hAnsi="Sakkal Majalla" w:cs="Sakkal Majalla"/>
          <w:sz w:val="32"/>
          <w:szCs w:val="32"/>
        </w:rPr>
      </w:pPr>
      <w:bookmarkStart w:id="5" w:name="_Hlk174824623"/>
      <w:r w:rsidRPr="00512C5E">
        <w:rPr>
          <w:rFonts w:ascii="Sakkal Majalla" w:hAnsi="Sakkal Majalla" w:cs="Sakkal Majalla"/>
          <w:sz w:val="32"/>
          <w:szCs w:val="32"/>
          <w:rtl/>
        </w:rPr>
        <w:t>القيادات العليا في المؤسسات الحكومية والخاصة</w:t>
      </w:r>
    </w:p>
    <w:p w:rsidR="006B7D25" w:rsidRPr="00512C5E" w:rsidRDefault="006B7D25">
      <w:pPr>
        <w:pStyle w:val="ListParagraph"/>
        <w:numPr>
          <w:ilvl w:val="0"/>
          <w:numId w:val="18"/>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مدراء تكنولوجيا المعلومات والتحول الرقمي</w:t>
      </w:r>
    </w:p>
    <w:p w:rsidR="006B7D25" w:rsidRPr="00512C5E" w:rsidRDefault="006B7D25">
      <w:pPr>
        <w:pStyle w:val="ListParagraph"/>
        <w:numPr>
          <w:ilvl w:val="0"/>
          <w:numId w:val="18"/>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مسؤولو الحوكمة والامتثال</w:t>
      </w:r>
    </w:p>
    <w:p w:rsidR="006B7D25" w:rsidRPr="00512C5E" w:rsidRDefault="006B7D25">
      <w:pPr>
        <w:pStyle w:val="ListParagraph"/>
        <w:numPr>
          <w:ilvl w:val="0"/>
          <w:numId w:val="18"/>
        </w:numPr>
        <w:spacing w:line="360" w:lineRule="auto"/>
        <w:jc w:val="both"/>
        <w:rPr>
          <w:rFonts w:ascii="Sakkal Majalla" w:hAnsi="Sakkal Majalla" w:cs="Sakkal Majalla"/>
          <w:sz w:val="32"/>
          <w:szCs w:val="32"/>
        </w:rPr>
      </w:pPr>
      <w:r w:rsidRPr="00512C5E">
        <w:rPr>
          <w:rFonts w:ascii="Sakkal Majalla" w:hAnsi="Sakkal Majalla" w:cs="Sakkal Majalla"/>
          <w:sz w:val="32"/>
          <w:szCs w:val="32"/>
          <w:rtl/>
        </w:rPr>
        <w:t>صانعو السياسات والقرارات في مجال التكنولوجيا والإدارة</w:t>
      </w:r>
    </w:p>
    <w:p w:rsidR="007D339B" w:rsidRPr="00512C5E" w:rsidRDefault="00512C5E">
      <w:pPr>
        <w:pStyle w:val="ListParagraph"/>
        <w:numPr>
          <w:ilvl w:val="0"/>
          <w:numId w:val="18"/>
        </w:numPr>
        <w:spacing w:line="360" w:lineRule="auto"/>
        <w:jc w:val="both"/>
        <w:rPr>
          <w:rFonts w:ascii="Sakkal Majalla" w:hAnsi="Sakkal Majalla"/>
          <w:sz w:val="32"/>
          <w:szCs w:val="32"/>
          <w:rtl/>
        </w:rPr>
      </w:pPr>
      <w:r w:rsidRPr="007D339B">
        <w:rPr>
          <w:rFonts w:ascii="Adobe Arabic" w:hAnsi="Adobe Arabic" w:cs="Adobe Arabic"/>
          <w:b/>
          <w:bCs/>
          <w:noProof/>
          <w:color w:val="168489"/>
          <w:sz w:val="44"/>
          <w:szCs w:val="48"/>
        </w:rPr>
        <w:drawing>
          <wp:anchor distT="0" distB="0" distL="114300" distR="114300" simplePos="0" relativeHeight="252763136" behindDoc="0" locked="0" layoutInCell="1" allowOverlap="1" wp14:anchorId="01612174" wp14:editId="73517898">
            <wp:simplePos x="0" y="0"/>
            <wp:positionH relativeFrom="margin">
              <wp:posOffset>5320665</wp:posOffset>
            </wp:positionH>
            <wp:positionV relativeFrom="paragraph">
              <wp:posOffset>561367</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r w:rsidR="006B7D25" w:rsidRPr="00512C5E">
        <w:rPr>
          <w:rFonts w:ascii="Sakkal Majalla" w:hAnsi="Sakkal Majalla" w:cs="Sakkal Majalla"/>
          <w:sz w:val="32"/>
          <w:szCs w:val="32"/>
          <w:rtl/>
        </w:rPr>
        <w:t>الباحثون والأكاديميون المهتمون بمجال الحوكمة والتحول الرقمي</w:t>
      </w:r>
      <w:bookmarkEnd w:id="5"/>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rsidR="006B7D25" w:rsidRPr="006B7D25" w:rsidRDefault="006B7D25" w:rsidP="006B7D25">
      <w:pPr>
        <w:pStyle w:val="a0"/>
        <w:shd w:val="clear" w:color="auto" w:fill="F2F2F2" w:themeFill="background1" w:themeFillShade="F2"/>
        <w:jc w:val="center"/>
        <w:rPr>
          <w:rStyle w:val="Strong"/>
          <w:b w:val="0"/>
          <w:bCs/>
          <w:color w:val="0D0D0D" w:themeColor="text1" w:themeTint="F2"/>
          <w:sz w:val="48"/>
          <w:szCs w:val="48"/>
          <w14:ligatures w14:val="standardContextual"/>
        </w:rPr>
      </w:pPr>
      <w:bookmarkStart w:id="6" w:name="_Hlk174824634"/>
      <w:r w:rsidRPr="006B7D25">
        <w:rPr>
          <w:rStyle w:val="Strong"/>
          <w:rFonts w:hint="cs"/>
          <w:b w:val="0"/>
          <w:color w:val="0D0D0D" w:themeColor="text1" w:themeTint="F2"/>
          <w:sz w:val="48"/>
          <w:szCs w:val="48"/>
          <w:rtl/>
          <w14:ligatures w14:val="standardContextual"/>
        </w:rPr>
        <w:t>3 أيام - 15 ساعة تدريبية</w:t>
      </w:r>
    </w:p>
    <w:bookmarkEnd w:id="6"/>
    <w:p w:rsidR="007D339B" w:rsidRDefault="007D339B" w:rsidP="007D339B">
      <w:pPr>
        <w:spacing w:after="160" w:line="259" w:lineRule="auto"/>
        <w:jc w:val="left"/>
        <w:rPr>
          <w:rFonts w:ascii="Adobe Arabic" w:hAnsi="Adobe Arabic" w:cs="Adobe Arabic"/>
          <w:b/>
          <w:bCs/>
          <w:color w:val="168489"/>
          <w:sz w:val="44"/>
          <w:szCs w:val="48"/>
          <w:rtl/>
        </w:rPr>
      </w:pPr>
    </w:p>
    <w:p w:rsidR="00E72206" w:rsidRDefault="00E72206" w:rsidP="00E72206">
      <w:pPr>
        <w:spacing w:after="160" w:line="259" w:lineRule="auto"/>
        <w:jc w:val="left"/>
        <w:rPr>
          <w:rFonts w:ascii="Adobe Arabic" w:hAnsi="Adobe Arabic" w:cs="Adobe Arabic"/>
          <w:b/>
          <w:bCs/>
          <w:color w:val="168489"/>
          <w:sz w:val="44"/>
          <w:szCs w:val="48"/>
          <w:rtl/>
        </w:rPr>
      </w:pP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732626E4" wp14:editId="21A523D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FD5841" w:rsidRDefault="00FD5841"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">
                <v:rect id="Rectangle 57" o:spid="_x0000_s1041"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6PB8MA&#10;AADbAAAADwAAAGRycy9kb3ducmV2LnhtbESPT2sCMRTE74LfIbyCN83WUpXVKCIt9lT/Hjw+Ns/N&#10;4uZlm0TdfvumIHgcZuY3zGzR2lrcyIfKsYLXQQaCuHC64lLB8fDZn4AIEVlj7ZgU/FKAxbzbmWGu&#10;3Z13dNvHUiQIhxwVmBibXMpQGLIYBq4hTt7ZeYsxSV9K7fGe4LaWwywbSYsVpwWDDa0MFZf91SrY&#10;Xr9N+Xby40NcN+3HKRtt9eZHqd5Lu5yCiNTGZ/jR/tIK3sfw/yX9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6PB8MAAADbAAAADwAAAAAAAAAAAAAAAACYAgAAZHJzL2Rv&#10;d25yZXYueG1sUEsFBgAAAAAEAAQA9QAAAIgDAAAAAA==&#10;" fillcolor="#d9d9d9" stroked="f" strokeweight="1pt"/>
                <v:rect id="Rectangle 58" o:spid="_x0000_s1042"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Gy8IA&#10;AADbAAAADwAAAGRycy9kb3ducmV2LnhtbERPz2vCMBS+D/wfwht4GZq2sDE6o9TCwFPZOvH8aN6a&#10;zualNJm2/vXmMNjx4/u92U22FxcafedYQbpOQBA3TnfcKjh+va9eQfiArLF3TApm8rDbLh42mGt3&#10;5U+61KEVMYR9jgpMCEMupW8MWfRrNxBH7tuNFkOEYyv1iNcYbnuZJcmLtNhxbDA4UGmoOde/VsHN&#10;fGRlOVfnkD4V88/+aE+uypRaPk7FG4hAU/gX/7kPWsFzHBu/xB8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6QbLwgAAANsAAAAPAAAAAAAAAAAAAAAAAJgCAABkcnMvZG93&#10;bnJldi54bWxQSwUGAAAAAAQABAD1AAAAhwMAAAAA&#10;" fillcolor="#168489" stroked="f" strokeweight="1pt"/>
                <v:shape id="TextBox 7" o:spid="_x0000_s1043"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FD5841" w:rsidRDefault="00FD5841"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wrap anchorx="page"/>
                <w10:anchorlock/>
              </v:group>
            </w:pict>
          </mc:Fallback>
        </mc:AlternateContent>
      </w:r>
    </w:p>
    <w:p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2714C1">
        <w:rPr>
          <w:rFonts w:cs="GE Dinar Two Medium" w:hint="cs"/>
          <w:color w:val="C00000"/>
          <w:sz w:val="32"/>
          <w:szCs w:val="36"/>
          <w:rtl/>
        </w:rPr>
        <w:t>ت</w:t>
      </w:r>
      <w:r w:rsidRPr="006F3DEE">
        <w:rPr>
          <w:rFonts w:cs="GE Dinar Two Medium" w:hint="cs"/>
          <w:color w:val="C00000"/>
          <w:sz w:val="32"/>
          <w:szCs w:val="36"/>
          <w:rtl/>
        </w:rPr>
        <w:t>درب:</w:t>
      </w:r>
    </w:p>
    <w:p w:rsidR="007D339B" w:rsidRPr="007D339B" w:rsidRDefault="002714C1" w:rsidP="007D339B">
      <w:pPr>
        <w:pStyle w:val="a1"/>
      </w:pPr>
      <w:r w:rsidRPr="002714C1">
        <w:rPr>
          <w:rtl/>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r w:rsidR="007D339B" w:rsidRPr="007D339B">
        <w:rPr>
          <w:rtl/>
        </w:rPr>
        <w:t>:</w:t>
      </w:r>
    </w:p>
    <w:p w:rsidR="002714C1" w:rsidRPr="002714C1" w:rsidRDefault="002714C1" w:rsidP="002714C1">
      <w:pPr>
        <w:pStyle w:val="ListParagraph"/>
        <w:numPr>
          <w:ilvl w:val="0"/>
          <w:numId w:val="1"/>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763154C1" wp14:editId="19D4BB17">
            <wp:simplePos x="0" y="0"/>
            <wp:positionH relativeFrom="margin">
              <wp:align>left</wp:align>
            </wp:positionH>
            <wp:positionV relativeFrom="paragraph">
              <wp:posOffset>4445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714C1">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rsidR="002714C1" w:rsidRPr="002714C1" w:rsidRDefault="002714C1" w:rsidP="002714C1">
      <w:pPr>
        <w:pStyle w:val="ListParagraph"/>
        <w:numPr>
          <w:ilvl w:val="0"/>
          <w:numId w:val="1"/>
        </w:numPr>
        <w:spacing w:line="360" w:lineRule="auto"/>
        <w:jc w:val="both"/>
        <w:rPr>
          <w:rFonts w:ascii="Adobe Arabic" w:hAnsi="Adobe Arabic" w:cs="Adobe Arabic"/>
          <w:color w:val="002060"/>
          <w:sz w:val="36"/>
          <w:szCs w:val="36"/>
          <w:rtl/>
        </w:rPr>
      </w:pPr>
      <w:r w:rsidRPr="002714C1">
        <w:rPr>
          <w:rFonts w:ascii="Adobe Arabic" w:hAnsi="Adobe Arabic" w:cs="Adobe Arabic"/>
          <w:color w:val="002060"/>
          <w:sz w:val="36"/>
          <w:szCs w:val="36"/>
          <w:rtl/>
        </w:rPr>
        <w:t>العمل ضمن أفراد المجموعة في التمارين الجماعية.</w:t>
      </w:r>
    </w:p>
    <w:p w:rsidR="002714C1" w:rsidRPr="002714C1" w:rsidRDefault="002714C1" w:rsidP="002714C1">
      <w:pPr>
        <w:pStyle w:val="ListParagraph"/>
        <w:numPr>
          <w:ilvl w:val="0"/>
          <w:numId w:val="1"/>
        </w:numPr>
        <w:spacing w:line="360" w:lineRule="auto"/>
        <w:jc w:val="both"/>
        <w:rPr>
          <w:rFonts w:ascii="Adobe Arabic" w:hAnsi="Adobe Arabic" w:cs="Adobe Arabic"/>
          <w:color w:val="002060"/>
          <w:sz w:val="36"/>
          <w:szCs w:val="36"/>
          <w:rtl/>
        </w:rPr>
      </w:pPr>
      <w:r w:rsidRPr="002714C1">
        <w:rPr>
          <w:rFonts w:ascii="Adobe Arabic" w:hAnsi="Adobe Arabic" w:cs="Adobe Arabic"/>
          <w:color w:val="002060"/>
          <w:sz w:val="36"/>
          <w:szCs w:val="36"/>
          <w:rtl/>
        </w:rPr>
        <w:t>من حق أي متدرب أن يساهم بطرح فكرته أو رأيه.</w:t>
      </w:r>
    </w:p>
    <w:p w:rsidR="002714C1" w:rsidRPr="002714C1" w:rsidRDefault="002714C1" w:rsidP="002714C1">
      <w:pPr>
        <w:pStyle w:val="ListParagraph"/>
        <w:numPr>
          <w:ilvl w:val="0"/>
          <w:numId w:val="1"/>
        </w:numPr>
        <w:spacing w:line="360" w:lineRule="auto"/>
        <w:jc w:val="both"/>
        <w:rPr>
          <w:rFonts w:ascii="Adobe Arabic" w:hAnsi="Adobe Arabic" w:cs="Adobe Arabic"/>
          <w:color w:val="002060"/>
          <w:sz w:val="36"/>
          <w:szCs w:val="36"/>
          <w:rtl/>
        </w:rPr>
      </w:pPr>
      <w:r w:rsidRPr="002714C1">
        <w:rPr>
          <w:rFonts w:ascii="Adobe Arabic" w:hAnsi="Adobe Arabic" w:cs="Adobe Arabic"/>
          <w:color w:val="002060"/>
          <w:sz w:val="36"/>
          <w:szCs w:val="36"/>
          <w:rtl/>
        </w:rPr>
        <w:t>لا تقاطع أحد عند عرض فكرته أو رأيه.</w:t>
      </w:r>
    </w:p>
    <w:p w:rsidR="002714C1" w:rsidRPr="002714C1" w:rsidRDefault="002714C1" w:rsidP="002714C1">
      <w:pPr>
        <w:pStyle w:val="ListParagraph"/>
        <w:numPr>
          <w:ilvl w:val="0"/>
          <w:numId w:val="1"/>
        </w:numPr>
        <w:spacing w:line="360" w:lineRule="auto"/>
        <w:jc w:val="both"/>
        <w:rPr>
          <w:rFonts w:ascii="Adobe Arabic" w:hAnsi="Adobe Arabic" w:cs="Adobe Arabic"/>
          <w:color w:val="002060"/>
          <w:sz w:val="36"/>
          <w:szCs w:val="36"/>
          <w:rtl/>
        </w:rPr>
      </w:pPr>
      <w:r w:rsidRPr="002714C1">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rsidR="002714C1" w:rsidRPr="002714C1" w:rsidRDefault="002714C1" w:rsidP="002714C1">
      <w:pPr>
        <w:pStyle w:val="ListParagraph"/>
        <w:numPr>
          <w:ilvl w:val="0"/>
          <w:numId w:val="1"/>
        </w:numPr>
        <w:spacing w:line="360" w:lineRule="auto"/>
        <w:jc w:val="both"/>
        <w:rPr>
          <w:rFonts w:ascii="Adobe Arabic" w:hAnsi="Adobe Arabic" w:cs="Adobe Arabic"/>
          <w:color w:val="002060"/>
          <w:sz w:val="36"/>
          <w:szCs w:val="36"/>
          <w:rtl/>
        </w:rPr>
      </w:pPr>
      <w:r w:rsidRPr="002714C1">
        <w:rPr>
          <w:rFonts w:ascii="Adobe Arabic" w:hAnsi="Adobe Arabic" w:cs="Adobe Arabic"/>
          <w:color w:val="002060"/>
          <w:sz w:val="36"/>
          <w:szCs w:val="36"/>
          <w:rtl/>
        </w:rPr>
        <w:t>الحضور في الوقت المحدد للبرنامج من عوامل نجاحه.</w:t>
      </w:r>
    </w:p>
    <w:p w:rsidR="002714C1" w:rsidRPr="002714C1" w:rsidRDefault="002714C1" w:rsidP="002714C1">
      <w:pPr>
        <w:pStyle w:val="ListParagraph"/>
        <w:numPr>
          <w:ilvl w:val="0"/>
          <w:numId w:val="1"/>
        </w:numPr>
        <w:spacing w:line="360" w:lineRule="auto"/>
        <w:jc w:val="both"/>
        <w:rPr>
          <w:rFonts w:ascii="Adobe Arabic" w:hAnsi="Adobe Arabic" w:cs="Adobe Arabic"/>
          <w:color w:val="002060"/>
          <w:sz w:val="36"/>
          <w:szCs w:val="36"/>
          <w:rtl/>
        </w:rPr>
      </w:pPr>
      <w:r w:rsidRPr="002714C1">
        <w:rPr>
          <w:rFonts w:ascii="Adobe Arabic" w:hAnsi="Adobe Arabic" w:cs="Adobe Arabic"/>
          <w:color w:val="002060"/>
          <w:sz w:val="36"/>
          <w:szCs w:val="36"/>
          <w:rtl/>
        </w:rPr>
        <w:t xml:space="preserve">التركيز على التدريب وتجنب معوقات التركيز كالجوال وغيره. </w:t>
      </w:r>
    </w:p>
    <w:p w:rsidR="007D339B" w:rsidRPr="002714C1" w:rsidRDefault="002714C1" w:rsidP="002714C1">
      <w:pPr>
        <w:pStyle w:val="ListParagraph"/>
        <w:numPr>
          <w:ilvl w:val="0"/>
          <w:numId w:val="1"/>
        </w:numPr>
        <w:spacing w:line="360" w:lineRule="auto"/>
        <w:jc w:val="both"/>
        <w:rPr>
          <w:rFonts w:ascii="Adobe Arabic" w:hAnsi="Adobe Arabic" w:cs="Adobe Arabic"/>
          <w:color w:val="002060"/>
          <w:sz w:val="36"/>
          <w:szCs w:val="36"/>
        </w:rPr>
      </w:pPr>
      <w:r w:rsidRPr="002714C1">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2714C1">
        <w:rPr>
          <w:rFonts w:ascii="Adobe Arabic" w:hAnsi="Adobe Arabic" w:cs="Adobe Arabic"/>
          <w:color w:val="002060"/>
          <w:sz w:val="36"/>
          <w:szCs w:val="36"/>
          <w:rtl/>
        </w:rPr>
        <w:t>.</w:t>
      </w:r>
    </w:p>
    <w:p w:rsidR="00DD10BF" w:rsidRDefault="00B4310C" w:rsidP="00B4310C">
      <w:pPr>
        <w:bidi w:val="0"/>
        <w:spacing w:after="160" w:line="259" w:lineRule="auto"/>
        <w:jc w:val="right"/>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709B8715" wp14:editId="3CE3D507">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FD5841" w:rsidRDefault="00FD5841"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loWb&#10;N/YCAAC/CQAADgAAAAAAAAAAAAAAAAAuAgAAZHJzL2Uyb0RvYy54bWxQSwECLQAUAAYACAAAACEA&#10;TRNt9d0AAAAEAQAADwAAAAAAAAAAAAAAAABQBQAAZHJzL2Rvd25yZXYueG1sUEsFBgAAAAAEAAQA&#10;8wAAAFoGAAAAAA==&#10;">
                <v:rect id="Rectangle 61" o:spid="_x0000_s1045"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d4VcMA&#10;AADbAAAADwAAAGRycy9kb3ducmV2LnhtbESPQWsCMRSE74L/ITzBm2ZVWMvWKCIVPVmrPXh8bF43&#10;Szcv2yTq+u+bQsHjMDPfMItVZxtxIx9qxwom4wwEcel0zZWCz/N29AIiRGSNjWNS8KAAq2W/t8BC&#10;uzt/0O0UK5EgHApUYGJsCylDachiGLuWOHlfzluMSfpKao/3BLeNnGZZLi3WnBYMtrQxVH6frlbB&#10;8Xow1ezi5+e4a7u3S5Yf9fuPUsNBt34FEamLz/B/e68V5BP4+5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d4VcMAAADbAAAADwAAAAAAAAAAAAAAAACYAgAAZHJzL2Rv&#10;d25yZXYueG1sUEsFBgAAAAAEAAQA9QAAAIgDAAAAAA==&#10;" fillcolor="#d9d9d9" stroked="f" strokeweight="1pt"/>
                <v:rect id="Rectangle 62" o:spid="_x0000_s1046"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37nMMA&#10;AADbAAAADwAAAGRycy9kb3ducmV2LnhtbESPQYvCMBSE7wv+h/AEL4um9iBLNYoWhD2J64rnR/Ns&#10;qs1LabLa+uvNguBxmJlvmMWqs7W4UesrxwqmkwQEceF0xaWC4+92/AXCB2SNtWNS0JOH1XLwscBM&#10;uzv/0O0QShEh7DNUYEJoMil9Yciin7iGOHpn11oMUbal1C3eI9zWMk2SmbRYcVww2FBuqLge/qyC&#10;h9mned7vrmH6ue4vm6M9uV2q1GjYrecgAnXhHX61v7WCWQr/X+IP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37nMMAAADbAAAADwAAAAAAAAAAAAAAAACYAgAAZHJzL2Rv&#10;d25yZXYueG1sUEsFBgAAAAAEAAQA9QAAAIgDAAAAAA==&#10;" fillcolor="#168489" stroked="f" strokeweight="1pt"/>
                <v:shape id="TextBox 7" o:spid="_x0000_s1047"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FD5841" w:rsidRDefault="00FD5841"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wrap anchorx="page"/>
                <w10:anchorlock/>
              </v:group>
            </w:pict>
          </mc:Fallback>
        </mc:AlternateContent>
      </w:r>
    </w:p>
    <w:p w:rsidR="00E42DAD" w:rsidRDefault="00E42DAD" w:rsidP="00DD10BF">
      <w:pPr>
        <w:spacing w:after="160" w:line="259" w:lineRule="auto"/>
        <w:jc w:val="center"/>
        <w:rPr>
          <w:rtl/>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rsidTr="00835331">
        <w:trPr>
          <w:trHeight w:val="1962"/>
          <w:jc w:val="right"/>
        </w:trPr>
        <w:tc>
          <w:tcPr>
            <w:tcW w:w="3145"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4"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FD5841">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6"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8"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0"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199"/>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2"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FD5841">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4"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6"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8"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39"/>
          <w:headerReference w:type="default" r:id="rId40"/>
          <w:footerReference w:type="default" r:id="rId41"/>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14BCD2A9" wp14:editId="7AF9E3DA">
                <wp:simplePos x="0" y="0"/>
                <wp:positionH relativeFrom="column">
                  <wp:posOffset>61393</wp:posOffset>
                </wp:positionH>
                <wp:positionV relativeFrom="paragraph">
                  <wp:posOffset>-469127</wp:posOffset>
                </wp:positionV>
                <wp:extent cx="6419002" cy="7148801"/>
                <wp:effectExtent l="0" t="0" r="0" b="0"/>
                <wp:wrapNone/>
                <wp:docPr id="162" name="Group 162"/>
                <wp:cNvGraphicFramePr/>
                <a:graphic xmlns:a="http://schemas.openxmlformats.org/drawingml/2006/main">
                  <a:graphicData uri="http://schemas.microsoft.com/office/word/2010/wordprocessingGroup">
                    <wpg:wgp>
                      <wpg:cNvGrpSpPr/>
                      <wpg:grpSpPr>
                        <a:xfrm>
                          <a:off x="0" y="0"/>
                          <a:ext cx="6419002" cy="7148801"/>
                          <a:chOff x="-65828" y="0"/>
                          <a:chExt cx="6419002" cy="7148801"/>
                        </a:xfrm>
                      </wpg:grpSpPr>
                      <wpg:grpSp>
                        <wpg:cNvPr id="1279981941" name="Group 1279981941"/>
                        <wpg:cNvGrpSpPr/>
                        <wpg:grpSpPr>
                          <a:xfrm>
                            <a:off x="-65828" y="2571750"/>
                            <a:ext cx="5652965" cy="4577051"/>
                            <a:chOff x="-227758" y="0"/>
                            <a:chExt cx="5653040" cy="4577375"/>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2"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FD5841" w:rsidRPr="00BC6FB1" w:rsidRDefault="00FD584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FD5841" w:rsidRPr="00BC6FB1" w:rsidRDefault="00FD584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3"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3208856" y="591516"/>
                              <a:ext cx="2216426" cy="3858051"/>
                            </a:xfrm>
                            <a:prstGeom prst="rect">
                              <a:avLst/>
                            </a:prstGeom>
                            <a:noFill/>
                            <a:ln w="6350">
                              <a:noFill/>
                            </a:ln>
                          </wps:spPr>
                          <wps:txbx>
                            <w:txbxContent>
                              <w:p w:rsidR="00FD5841" w:rsidRPr="000F32C7" w:rsidRDefault="00FD5841"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تقديم </w:t>
                                </w:r>
                                <w:r w:rsidRPr="00972524">
                                  <w:rPr>
                                    <w:rFonts w:ascii="Adobe Arabic" w:eastAsia="GE Dinar One" w:hAnsi="Adobe Arabic" w:cs="Adobe Arabic"/>
                                    <w:color w:val="000000"/>
                                    <w:kern w:val="24"/>
                                    <w:sz w:val="36"/>
                                    <w:szCs w:val="36"/>
                                    <w:rtl/>
                                    <w:lang w:bidi="ar-SY"/>
                                  </w:rPr>
                                  <w:t>تعريف</w:t>
                                </w:r>
                                <w:r w:rsidRPr="00972524">
                                  <w:rPr>
                                    <w:rFonts w:ascii="Adobe Arabic" w:eastAsia="GE Dinar One" w:hAnsi="Adobe Arabic" w:cs="Adobe Arabic" w:hint="cs"/>
                                    <w:color w:val="000000"/>
                                    <w:kern w:val="24"/>
                                    <w:sz w:val="36"/>
                                    <w:szCs w:val="36"/>
                                    <w:rtl/>
                                    <w:lang w:bidi="ar-SY"/>
                                  </w:rPr>
                                  <w:t xml:space="preserve"> واضح لمفهوم</w:t>
                                </w:r>
                                <w:r w:rsidRPr="00972524">
                                  <w:rPr>
                                    <w:rFonts w:ascii="Adobe Arabic" w:eastAsia="GE Dinar One" w:hAnsi="Adobe Arabic" w:cs="Adobe Arabic"/>
                                    <w:color w:val="000000"/>
                                    <w:kern w:val="24"/>
                                    <w:sz w:val="36"/>
                                    <w:szCs w:val="36"/>
                                    <w:rtl/>
                                    <w:lang w:bidi="ar-SY"/>
                                  </w:rPr>
                                  <w:t xml:space="preserve"> الحوكمة و</w:t>
                                </w: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أهميتها</w:t>
                                </w:r>
                                <w:r w:rsidRPr="00972524">
                                  <w:rPr>
                                    <w:rFonts w:ascii="Adobe Arabic" w:eastAsia="GE Dinar One" w:hAnsi="Adobe Arabic" w:cs="Adobe Arabic" w:hint="cs"/>
                                    <w:color w:val="000000"/>
                                    <w:kern w:val="24"/>
                                    <w:sz w:val="36"/>
                                    <w:szCs w:val="36"/>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مناقشة كيفية </w:t>
                                </w:r>
                                <w:r w:rsidRPr="00972524">
                                  <w:rPr>
                                    <w:rFonts w:ascii="Adobe Arabic" w:eastAsia="GE Dinar One" w:hAnsi="Adobe Arabic" w:cs="Adobe Arabic"/>
                                    <w:color w:val="000000"/>
                                    <w:kern w:val="24"/>
                                    <w:sz w:val="36"/>
                                    <w:szCs w:val="36"/>
                                    <w:rtl/>
                                    <w:lang w:bidi="ar-SY"/>
                                  </w:rPr>
                                  <w:t>تطور مفهوم الحوكمة في ظل التكنولوجيا الحديثة</w:t>
                                </w:r>
                                <w:r w:rsidRPr="00972524">
                                  <w:rPr>
                                    <w:rFonts w:ascii="Adobe Arabic" w:eastAsia="GE Dinar One" w:hAnsi="Adobe Arabic" w:cs="Adobe Arabic" w:hint="cs"/>
                                    <w:color w:val="000000"/>
                                    <w:kern w:val="24"/>
                                    <w:sz w:val="36"/>
                                    <w:szCs w:val="36"/>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مبادئ الحوكمة الرشيدة في المؤسسات</w:t>
                                </w:r>
                                <w:r w:rsidRPr="00972524">
                                  <w:rPr>
                                    <w:rFonts w:ascii="Adobe Arabic" w:eastAsia="GE Dinar One" w:hAnsi="Adobe Arabic" w:cs="Adobe Arabic" w:hint="cs"/>
                                    <w:color w:val="000000"/>
                                    <w:kern w:val="24"/>
                                    <w:sz w:val="36"/>
                                    <w:szCs w:val="36"/>
                                    <w:rtl/>
                                    <w:lang w:bidi="ar-SY"/>
                                  </w:rPr>
                                  <w:t>.</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توضيح أبرز </w:t>
                                </w:r>
                                <w:r w:rsidRPr="00972524">
                                  <w:rPr>
                                    <w:rFonts w:ascii="Adobe Arabic" w:eastAsia="GE Dinar One" w:hAnsi="Adobe Arabic" w:cs="Adobe Arabic"/>
                                    <w:color w:val="000000"/>
                                    <w:kern w:val="24"/>
                                    <w:sz w:val="36"/>
                                    <w:szCs w:val="36"/>
                                    <w:rtl/>
                                    <w:lang w:bidi="ar-SY"/>
                                  </w:rPr>
                                  <w:t>تحديات الحوكمة في البيئة الرقمية</w:t>
                                </w:r>
                                <w:r w:rsidRPr="00972524">
                                  <w:rPr>
                                    <w:rFonts w:ascii="Adobe Arabic" w:eastAsia="GE Dinar One" w:hAnsi="Adobe Arabic" w:cs="Adobe Arabic" w:hint="cs"/>
                                    <w:color w:val="000000"/>
                                    <w:kern w:val="24"/>
                                    <w:sz w:val="36"/>
                                    <w:szCs w:val="36"/>
                                    <w:rtl/>
                                    <w:lang w:bidi="ar-SY"/>
                                  </w:rPr>
                                  <w:t xml:space="preserve"> وسُبل مواجهتها</w:t>
                                </w:r>
                                <w:r w:rsidRPr="000F32C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227758" y="591514"/>
                              <a:ext cx="2216426" cy="3985861"/>
                            </a:xfrm>
                            <a:prstGeom prst="rect">
                              <a:avLst/>
                            </a:prstGeom>
                            <a:noFill/>
                            <a:ln w="6350">
                              <a:noFill/>
                            </a:ln>
                          </wps:spPr>
                          <wps:txbx>
                            <w:txbxContent>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تمهيد.</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المقدّمة.</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نشاط تعارف المشاركين.</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فيديو تدريبي.</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تعريف الحوكمة وأهميتها</w:t>
                                </w:r>
                                <w:r w:rsidRPr="00972524">
                                  <w:rPr>
                                    <w:rFonts w:ascii="Adobe Arabic" w:eastAsia="GE Dinar One" w:hAnsi="Adobe Arabic" w:cs="Adobe Arabic" w:hint="cs"/>
                                    <w:color w:val="000000"/>
                                    <w:kern w:val="24"/>
                                    <w:sz w:val="30"/>
                                    <w:szCs w:val="30"/>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تطور مفهوم الحوكمة في ظل التكنولوجيا الحديثة</w:t>
                                </w:r>
                                <w:r w:rsidRPr="00972524">
                                  <w:rPr>
                                    <w:rFonts w:ascii="Adobe Arabic" w:eastAsia="GE Dinar One" w:hAnsi="Adobe Arabic" w:cs="Adobe Arabic" w:hint="cs"/>
                                    <w:color w:val="000000"/>
                                    <w:kern w:val="24"/>
                                    <w:sz w:val="30"/>
                                    <w:szCs w:val="30"/>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مبادئ الحوكمة الرشيدة في المؤسسات</w:t>
                                </w:r>
                                <w:r w:rsidRPr="00972524">
                                  <w:rPr>
                                    <w:rFonts w:ascii="Adobe Arabic" w:eastAsia="GE Dinar One" w:hAnsi="Adobe Arabic" w:cs="Adobe Arabic" w:hint="cs"/>
                                    <w:color w:val="000000"/>
                                    <w:kern w:val="24"/>
                                    <w:sz w:val="30"/>
                                    <w:szCs w:val="30"/>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تحديات الحوكمة في البيئة الرقمية</w:t>
                                </w:r>
                                <w:r>
                                  <w:rPr>
                                    <w:rFonts w:ascii="Adobe Arabic" w:eastAsia="GE Dinar One" w:hAnsi="Adobe Arabic" w:cs="Adobe Arabic" w:hint="cs"/>
                                    <w:color w:val="000000"/>
                                    <w:kern w:val="24"/>
                                    <w:sz w:val="30"/>
                                    <w:szCs w:val="30"/>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kern w:val="24"/>
                                    <w:sz w:val="56"/>
                                    <w:szCs w:val="56"/>
                                    <w:lang w:bidi="ar-SY"/>
                                  </w:rPr>
                                </w:pPr>
                                <w:r w:rsidRPr="00972524">
                                  <w:rPr>
                                    <w:rFonts w:ascii="Adobe Arabic" w:eastAsia="GE Dinar One" w:hAnsi="Adobe Arabic" w:cs="Adobe Arabic"/>
                                    <w:b/>
                                    <w:bCs/>
                                    <w:kern w:val="24"/>
                                    <w:sz w:val="56"/>
                                    <w:szCs w:val="56"/>
                                    <w:rtl/>
                                    <w:lang w:bidi="ar-SY"/>
                                  </w:rPr>
                                  <w:t>مفاهيم الحوكمة في العصر الرقمي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4.85pt;margin-top:-36.95pt;width:505.45pt;height:562.9pt;z-index:252771328;mso-position-horizontal-relative:text;mso-position-vertical-relative:text;mso-width-relative:margin;mso-height-relative:margin" coordorigin="-658" coordsize="64190,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90KPmx0WAAAdFgAAFAAAAGRycy9tZWRpYS9pbWFnZTMucG5niVBORw0K&#10;GgoAAAANSUhEUgAAAH4AAAB+CAMAAADV/VW6AAAAAXNSR0IArs4c6QAAAARnQU1BAACxjwv8YQUA&#10;AAMA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KysrOzs7Ozs7S0tLKysrOzs7S0tLKysrOzs7Ozs7S0tLOzs7Oz&#10;s7S0tLKysrOzs7S0tLKysrOzs7Ozs7S0tLOzs7Ozs7S0tLKysrOzs7S0tLKysrOzs7Ozs7S0tLOz&#10;s7Ozs7S0tLKysr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7jQUdI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">
                <v:group id="Group 1279981941" o:spid="_x0000_s1049" style="position:absolute;left:-658;top:25717;width:56529;height:45771" coordorigin="-2277" coordsize="56530,45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45" o:title="Target " gain="19661f" blacklevel="22938f"/>
                      </v:shape>
                    </v:group>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FD5841" w:rsidRPr="00BC6FB1" w:rsidRDefault="00FD584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FD5841" w:rsidRPr="00BC6FB1" w:rsidRDefault="00FD584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TLjfMAAAA4wAAAA8AAABkcnMvZG93bnJldi54bWxEj0FPwkAQhe8m/ofNmHgxsoVEoJWFGBOV&#10;GDlQ4T7pDm2lO1u7Wyj/3jmQeJyZN++9b7EaXKNO1IXas4HxKAFFXHhbc2lg9/32OAcVIrLFxjMZ&#10;uFCA1fL2ZoGZ9Wfe0imPpRITDhkaqGJsM61DUZHDMPItsdwOvnMYZexKbTs8i7lr9CRJptphzZJQ&#10;YUuvFRXHvHcG4mf+dTnkD+uf9z6Z/W72/QcfyZj7u+HlGVSkIf6Lr99rK/UnszSdj9MnoRAmWYBe&#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NMuN8wAAADjAAAADwAAAAAA&#10;AAAAAAAAAACfAgAAZHJzL2Rvd25yZXYueG1sUEsFBgAAAAAEAAQA9wAAAJgDAAAAAA==&#10;">
                      <v:imagedata r:id="rId46" o:title="Note " gain="19661f" blacklevel="22938f"/>
                    </v:shape>
                  </v:group>
                  <v:shape id="Text Box 1279981951" o:spid="_x0000_s1059" type="#_x0000_t202" style="position:absolute;left:32088;top:5915;width:22164;height:38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FD5841" w:rsidRPr="000F32C7" w:rsidRDefault="00FD5841"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تقديم </w:t>
                          </w:r>
                          <w:r w:rsidRPr="00972524">
                            <w:rPr>
                              <w:rFonts w:ascii="Adobe Arabic" w:eastAsia="GE Dinar One" w:hAnsi="Adobe Arabic" w:cs="Adobe Arabic"/>
                              <w:color w:val="000000"/>
                              <w:kern w:val="24"/>
                              <w:sz w:val="36"/>
                              <w:szCs w:val="36"/>
                              <w:rtl/>
                              <w:lang w:bidi="ar-SY"/>
                            </w:rPr>
                            <w:t>تعريف</w:t>
                          </w:r>
                          <w:r w:rsidRPr="00972524">
                            <w:rPr>
                              <w:rFonts w:ascii="Adobe Arabic" w:eastAsia="GE Dinar One" w:hAnsi="Adobe Arabic" w:cs="Adobe Arabic" w:hint="cs"/>
                              <w:color w:val="000000"/>
                              <w:kern w:val="24"/>
                              <w:sz w:val="36"/>
                              <w:szCs w:val="36"/>
                              <w:rtl/>
                              <w:lang w:bidi="ar-SY"/>
                            </w:rPr>
                            <w:t xml:space="preserve"> واضح لمفهوم</w:t>
                          </w:r>
                          <w:r w:rsidRPr="00972524">
                            <w:rPr>
                              <w:rFonts w:ascii="Adobe Arabic" w:eastAsia="GE Dinar One" w:hAnsi="Adobe Arabic" w:cs="Adobe Arabic"/>
                              <w:color w:val="000000"/>
                              <w:kern w:val="24"/>
                              <w:sz w:val="36"/>
                              <w:szCs w:val="36"/>
                              <w:rtl/>
                              <w:lang w:bidi="ar-SY"/>
                            </w:rPr>
                            <w:t xml:space="preserve"> الحوكمة و</w:t>
                          </w: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أهميتها</w:t>
                          </w:r>
                          <w:r w:rsidRPr="00972524">
                            <w:rPr>
                              <w:rFonts w:ascii="Adobe Arabic" w:eastAsia="GE Dinar One" w:hAnsi="Adobe Arabic" w:cs="Adobe Arabic" w:hint="cs"/>
                              <w:color w:val="000000"/>
                              <w:kern w:val="24"/>
                              <w:sz w:val="36"/>
                              <w:szCs w:val="36"/>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مناقشة كيفية </w:t>
                          </w:r>
                          <w:r w:rsidRPr="00972524">
                            <w:rPr>
                              <w:rFonts w:ascii="Adobe Arabic" w:eastAsia="GE Dinar One" w:hAnsi="Adobe Arabic" w:cs="Adobe Arabic"/>
                              <w:color w:val="000000"/>
                              <w:kern w:val="24"/>
                              <w:sz w:val="36"/>
                              <w:szCs w:val="36"/>
                              <w:rtl/>
                              <w:lang w:bidi="ar-SY"/>
                            </w:rPr>
                            <w:t>تطور مفهوم الحوكمة في ظل التكنولوجيا الحديثة</w:t>
                          </w:r>
                          <w:r w:rsidRPr="00972524">
                            <w:rPr>
                              <w:rFonts w:ascii="Adobe Arabic" w:eastAsia="GE Dinar One" w:hAnsi="Adobe Arabic" w:cs="Adobe Arabic" w:hint="cs"/>
                              <w:color w:val="000000"/>
                              <w:kern w:val="24"/>
                              <w:sz w:val="36"/>
                              <w:szCs w:val="36"/>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تحديد </w:t>
                          </w:r>
                          <w:r w:rsidRPr="00972524">
                            <w:rPr>
                              <w:rFonts w:ascii="Adobe Arabic" w:eastAsia="GE Dinar One" w:hAnsi="Adobe Arabic" w:cs="Adobe Arabic"/>
                              <w:color w:val="000000"/>
                              <w:kern w:val="24"/>
                              <w:sz w:val="36"/>
                              <w:szCs w:val="36"/>
                              <w:rtl/>
                              <w:lang w:bidi="ar-SY"/>
                            </w:rPr>
                            <w:t>مبادئ الحوكمة الرشيدة في المؤسسات</w:t>
                          </w:r>
                          <w:r w:rsidRPr="00972524">
                            <w:rPr>
                              <w:rFonts w:ascii="Adobe Arabic" w:eastAsia="GE Dinar One" w:hAnsi="Adobe Arabic" w:cs="Adobe Arabic" w:hint="cs"/>
                              <w:color w:val="000000"/>
                              <w:kern w:val="24"/>
                              <w:sz w:val="36"/>
                              <w:szCs w:val="36"/>
                              <w:rtl/>
                              <w:lang w:bidi="ar-SY"/>
                            </w:rPr>
                            <w:t>.</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72524">
                            <w:rPr>
                              <w:rFonts w:ascii="Adobe Arabic" w:eastAsia="GE Dinar One" w:hAnsi="Adobe Arabic" w:cs="Adobe Arabic" w:hint="cs"/>
                              <w:color w:val="000000"/>
                              <w:kern w:val="24"/>
                              <w:sz w:val="36"/>
                              <w:szCs w:val="36"/>
                              <w:rtl/>
                              <w:lang w:bidi="ar-SY"/>
                            </w:rPr>
                            <w:t xml:space="preserve">توضيح أبرز </w:t>
                          </w:r>
                          <w:r w:rsidRPr="00972524">
                            <w:rPr>
                              <w:rFonts w:ascii="Adobe Arabic" w:eastAsia="GE Dinar One" w:hAnsi="Adobe Arabic" w:cs="Adobe Arabic"/>
                              <w:color w:val="000000"/>
                              <w:kern w:val="24"/>
                              <w:sz w:val="36"/>
                              <w:szCs w:val="36"/>
                              <w:rtl/>
                              <w:lang w:bidi="ar-SY"/>
                            </w:rPr>
                            <w:t>تحديات الحوكمة في البيئة الرقمية</w:t>
                          </w:r>
                          <w:r w:rsidRPr="00972524">
                            <w:rPr>
                              <w:rFonts w:ascii="Adobe Arabic" w:eastAsia="GE Dinar One" w:hAnsi="Adobe Arabic" w:cs="Adobe Arabic" w:hint="cs"/>
                              <w:color w:val="000000"/>
                              <w:kern w:val="24"/>
                              <w:sz w:val="36"/>
                              <w:szCs w:val="36"/>
                              <w:rtl/>
                              <w:lang w:bidi="ar-SY"/>
                            </w:rPr>
                            <w:t xml:space="preserve"> وسُبل مواجهتها</w:t>
                          </w:r>
                          <w:r w:rsidRPr="000F32C7">
                            <w:rPr>
                              <w:rFonts w:ascii="Adobe Arabic" w:eastAsia="GE Dinar One" w:hAnsi="Adobe Arabic" w:cs="Adobe Arabic"/>
                              <w:color w:val="000000"/>
                              <w:kern w:val="24"/>
                              <w:sz w:val="36"/>
                              <w:szCs w:val="36"/>
                              <w:rtl/>
                              <w:lang w:bidi="ar-SY"/>
                            </w:rPr>
                            <w:t>.</w:t>
                          </w:r>
                        </w:p>
                      </w:txbxContent>
                    </v:textbox>
                  </v:shape>
                  <v:shape id="Text Box 1579856704" o:spid="_x0000_s1060" type="#_x0000_t202" style="position:absolute;left:-2277;top:5915;width:22163;height:39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تمهيد.</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المقدّمة.</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نشاط تعارف المشاركين.</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hint="cs"/>
                              <w:color w:val="000000"/>
                              <w:kern w:val="24"/>
                              <w:sz w:val="30"/>
                              <w:szCs w:val="30"/>
                              <w:rtl/>
                              <w:lang w:bidi="ar-SY"/>
                            </w:rPr>
                            <w:t>فيديو تدريبي.</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تعريف الحوكمة وأهميتها</w:t>
                          </w:r>
                          <w:r w:rsidRPr="00972524">
                            <w:rPr>
                              <w:rFonts w:ascii="Adobe Arabic" w:eastAsia="GE Dinar One" w:hAnsi="Adobe Arabic" w:cs="Adobe Arabic" w:hint="cs"/>
                              <w:color w:val="000000"/>
                              <w:kern w:val="24"/>
                              <w:sz w:val="30"/>
                              <w:szCs w:val="30"/>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تطور مفهوم الحوكمة في ظل التكنولوجيا الحديثة</w:t>
                          </w:r>
                          <w:r w:rsidRPr="00972524">
                            <w:rPr>
                              <w:rFonts w:ascii="Adobe Arabic" w:eastAsia="GE Dinar One" w:hAnsi="Adobe Arabic" w:cs="Adobe Arabic" w:hint="cs"/>
                              <w:color w:val="000000"/>
                              <w:kern w:val="24"/>
                              <w:sz w:val="30"/>
                              <w:szCs w:val="30"/>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rtl/>
                              <w:lang w:bidi="ar-SY"/>
                            </w:rPr>
                          </w:pPr>
                          <w:r w:rsidRPr="00972524">
                            <w:rPr>
                              <w:rFonts w:ascii="Adobe Arabic" w:eastAsia="GE Dinar One" w:hAnsi="Adobe Arabic" w:cs="Adobe Arabic"/>
                              <w:color w:val="000000"/>
                              <w:kern w:val="24"/>
                              <w:sz w:val="30"/>
                              <w:szCs w:val="30"/>
                              <w:rtl/>
                              <w:lang w:bidi="ar-SY"/>
                            </w:rPr>
                            <w:t>مبادئ الحوكمة الرشيدة في المؤسسات</w:t>
                          </w:r>
                          <w:r w:rsidRPr="00972524">
                            <w:rPr>
                              <w:rFonts w:ascii="Adobe Arabic" w:eastAsia="GE Dinar One" w:hAnsi="Adobe Arabic" w:cs="Adobe Arabic" w:hint="cs"/>
                              <w:color w:val="000000"/>
                              <w:kern w:val="24"/>
                              <w:sz w:val="30"/>
                              <w:szCs w:val="30"/>
                              <w:rtl/>
                              <w:lang w:bidi="ar-SY"/>
                            </w:rPr>
                            <w:t>.</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hint="cs"/>
                              <w:color w:val="000000"/>
                              <w:kern w:val="24"/>
                              <w:sz w:val="30"/>
                              <w:szCs w:val="30"/>
                              <w:rtl/>
                              <w:lang w:bidi="ar-SY"/>
                            </w:rPr>
                            <w:t>تمرين.</w:t>
                          </w:r>
                        </w:p>
                        <w:p w:rsidR="00FD5841" w:rsidRPr="00972524" w:rsidRDefault="00FD5841">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972524">
                            <w:rPr>
                              <w:rFonts w:ascii="Adobe Arabic" w:eastAsia="GE Dinar One" w:hAnsi="Adobe Arabic" w:cs="Adobe Arabic"/>
                              <w:color w:val="000000"/>
                              <w:kern w:val="24"/>
                              <w:sz w:val="30"/>
                              <w:szCs w:val="30"/>
                              <w:rtl/>
                              <w:lang w:bidi="ar-SY"/>
                            </w:rPr>
                            <w:t>تحديات الحوكمة في البيئة الرقمية</w:t>
                          </w:r>
                          <w:r>
                            <w:rPr>
                              <w:rFonts w:ascii="Adobe Arabic" w:eastAsia="GE Dinar One" w:hAnsi="Adobe Arabic" w:cs="Adobe Arabic" w:hint="cs"/>
                              <w:color w:val="000000"/>
                              <w:kern w:val="24"/>
                              <w:sz w:val="30"/>
                              <w:szCs w:val="30"/>
                              <w:rtl/>
                              <w:lang w:bidi="ar-SY"/>
                            </w:rPr>
                            <w:t>.</w:t>
                          </w:r>
                        </w:p>
                      </w:txbxContent>
                    </v:textbox>
                  </v:shape>
                </v:group>
                <v:group id="Group 1246116251" o:spid="_x0000_s106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47"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8;width:45669;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FD5841" w:rsidRPr="00F01FA2" w:rsidRDefault="00FD5841" w:rsidP="00F01FA2">
                          <w:pPr>
                            <w:bidi w:val="0"/>
                            <w:jc w:val="center"/>
                            <w:rPr>
                              <w:rFonts w:ascii="Adobe Arabic" w:eastAsia="GE Dinar One" w:hAnsi="Adobe Arabic" w:cs="Adobe Arabic"/>
                              <w:b/>
                              <w:bCs/>
                              <w:kern w:val="24"/>
                              <w:sz w:val="56"/>
                              <w:szCs w:val="56"/>
                              <w:lang w:bidi="ar-SY"/>
                            </w:rPr>
                          </w:pPr>
                          <w:r w:rsidRPr="00972524">
                            <w:rPr>
                              <w:rFonts w:ascii="Adobe Arabic" w:eastAsia="GE Dinar One" w:hAnsi="Adobe Arabic" w:cs="Adobe Arabic"/>
                              <w:b/>
                              <w:bCs/>
                              <w:kern w:val="24"/>
                              <w:sz w:val="56"/>
                              <w:szCs w:val="56"/>
                              <w:rtl/>
                              <w:lang w:bidi="ar-SY"/>
                            </w:rPr>
                            <w:t>مفاهيم الحوكمة في العصر الرقمي</w:t>
                          </w:r>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D5841">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D5841">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FD5841">
        <w:tc>
          <w:tcPr>
            <w:tcW w:w="2612"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58DD01F6" wp14:editId="31A12E82">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0F81F989" wp14:editId="084EBB1D">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D5841">
            <w:pPr>
              <w:pStyle w:val="bold"/>
              <w:bidi w:val="0"/>
              <w:jc w:val="center"/>
              <w:rPr>
                <w:color w:val="168489"/>
                <w:sz w:val="40"/>
                <w:szCs w:val="40"/>
                <w:rtl/>
                <w:lang w:bidi="ar-EG"/>
              </w:rPr>
            </w:pPr>
            <w:r w:rsidRPr="00595B2E">
              <w:rPr>
                <w:noProof/>
              </w:rPr>
              <w:drawing>
                <wp:inline distT="0" distB="0" distL="0" distR="0" wp14:anchorId="4F6CFFCE" wp14:editId="239E6B7D">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0"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D5841">
        <w:tc>
          <w:tcPr>
            <w:tcW w:w="2612" w:type="pct"/>
            <w:tcBorders>
              <w:left w:val="single" w:sz="4" w:space="0" w:color="168489"/>
              <w:right w:val="single" w:sz="4" w:space="0" w:color="168489"/>
            </w:tcBorders>
            <w:vAlign w:val="center"/>
          </w:tcPr>
          <w:p w:rsid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972524">
              <w:rPr>
                <w:rFonts w:ascii="Adobe Arabic" w:eastAsia="Calibri" w:hAnsi="Adobe Arabic" w:cs="Adobe Arabic"/>
                <w:color w:val="0D0D0D" w:themeColor="text1" w:themeTint="F2"/>
                <w:sz w:val="32"/>
                <w:szCs w:val="32"/>
                <w:rtl/>
                <w:lang w:bidi="ar-EG"/>
              </w:rPr>
              <w:t>تعريف الحوكمة وأهميتها</w:t>
            </w:r>
            <w:r w:rsidRPr="00F01FA2">
              <w:rPr>
                <w:rFonts w:ascii="Adobe Arabic" w:eastAsia="Calibri" w:hAnsi="Adobe Arabic" w:cs="Adobe Arabic"/>
                <w:color w:val="0D0D0D" w:themeColor="text1" w:themeTint="F2"/>
                <w:sz w:val="32"/>
                <w:szCs w:val="32"/>
                <w:rtl/>
                <w:lang w:bidi="ar-EG"/>
              </w:rPr>
              <w:t xml:space="preserve"> </w:t>
            </w:r>
          </w:p>
          <w:p w:rsidR="00F01FA2" w:rsidRPr="00F01FA2"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72524">
              <w:rPr>
                <w:rFonts w:ascii="Adobe Arabic" w:eastAsia="Calibri" w:hAnsi="Adobe Arabic" w:cs="Adobe Arabic"/>
                <w:color w:val="0D0D0D" w:themeColor="text1" w:themeTint="F2"/>
                <w:sz w:val="32"/>
                <w:szCs w:val="32"/>
                <w:rtl/>
                <w:lang w:bidi="ar-EG"/>
              </w:rPr>
              <w:t>تطور مفهوم الحوكمة في ظل التكنولوجيا الحديثة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72524">
              <w:rPr>
                <w:rFonts w:ascii="Adobe Arabic" w:eastAsia="Calibri" w:hAnsi="Adobe Arabic" w:cs="Adobe Arabic"/>
                <w:color w:val="0D0D0D" w:themeColor="text1" w:themeTint="F2"/>
                <w:sz w:val="32"/>
                <w:szCs w:val="32"/>
                <w:rtl/>
                <w:lang w:bidi="ar-EG"/>
              </w:rPr>
              <w:t>مبادئ الحوكمة الرشيدة في المؤسسات</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Pr>
                <w:rFonts w:ascii="Adobe Arabic" w:eastAsia="GE Dinar One" w:hAnsi="Adobe Arabic" w:cs="Adobe Arabic"/>
                <w:color w:val="000000"/>
                <w:kern w:val="24"/>
                <w:sz w:val="30"/>
                <w:szCs w:val="30"/>
                <w:rtl/>
                <w:lang w:bidi="ar-SY"/>
              </w:rPr>
              <w:t>تحديات الحوكمة في البيئة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72524">
              <w:rPr>
                <w:rFonts w:ascii="Adobe Arabic" w:eastAsia="Calibri" w:hAnsi="Adobe Arabic" w:cs="Adobe Arabic" w:hint="cs"/>
                <w:color w:val="0D0D0D" w:themeColor="text1" w:themeTint="F2"/>
                <w:sz w:val="28"/>
                <w:szCs w:val="28"/>
                <w:rtl/>
                <w:lang w:bidi="ar-EG"/>
              </w:rPr>
              <w:t>فيديوهات تدريبية.</w:t>
            </w:r>
          </w:p>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72524">
              <w:rPr>
                <w:rFonts w:ascii="Adobe Arabic" w:eastAsia="Calibri" w:hAnsi="Adobe Arabic" w:cs="Adobe Arabic"/>
                <w:color w:val="0D0D0D" w:themeColor="text1" w:themeTint="F2"/>
                <w:sz w:val="28"/>
                <w:szCs w:val="28"/>
                <w:rtl/>
                <w:lang w:bidi="ar-EG"/>
              </w:rPr>
              <w:t>العصف الذهني.</w:t>
            </w:r>
          </w:p>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972524">
              <w:rPr>
                <w:rFonts w:ascii="Adobe Arabic" w:eastAsia="Calibri" w:hAnsi="Adobe Arabic" w:cs="Adobe Arabic"/>
                <w:color w:val="0D0D0D" w:themeColor="text1" w:themeTint="F2"/>
                <w:sz w:val="28"/>
                <w:szCs w:val="28"/>
                <w:rtl/>
                <w:lang w:bidi="ar-EG"/>
              </w:rPr>
              <w:t>المحاكاة في التدريب.</w:t>
            </w:r>
          </w:p>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972524">
              <w:rPr>
                <w:rFonts w:ascii="Adobe Arabic" w:eastAsia="Calibri" w:hAnsi="Adobe Arabic" w:cs="Adobe Arabic"/>
                <w:color w:val="0D0D0D" w:themeColor="text1" w:themeTint="F2"/>
                <w:sz w:val="28"/>
                <w:szCs w:val="28"/>
                <w:rtl/>
                <w:lang w:bidi="ar-EG"/>
              </w:rPr>
              <w:t>التدريب والتوجيه.</w:t>
            </w:r>
          </w:p>
          <w:p w:rsidR="00972524" w:rsidRPr="00972524"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72524">
              <w:rPr>
                <w:rFonts w:ascii="Adobe Arabic" w:eastAsia="Calibri" w:hAnsi="Adobe Arabic" w:cs="Adobe Arabic"/>
                <w:color w:val="0D0D0D" w:themeColor="text1" w:themeTint="F2"/>
                <w:sz w:val="28"/>
                <w:szCs w:val="28"/>
                <w:rtl/>
                <w:lang w:bidi="ar-EG"/>
              </w:rPr>
              <w:t>مناقشات جماعية.</w:t>
            </w:r>
          </w:p>
          <w:p w:rsidR="00F01FA2" w:rsidRPr="00781A2F" w:rsidRDefault="00972524">
            <w:pPr>
              <w:pStyle w:val="ListParagraph"/>
              <w:numPr>
                <w:ilvl w:val="0"/>
                <w:numId w:val="3"/>
              </w:numPr>
              <w:spacing w:after="0" w:line="276" w:lineRule="auto"/>
              <w:jc w:val="lowKashida"/>
              <w:rPr>
                <w:rFonts w:ascii="Adobe Arabic" w:eastAsia="Calibri" w:hAnsi="Adobe Arabic" w:cs="Adobe Arabic"/>
                <w:color w:val="0D0D0D" w:themeColor="text1" w:themeTint="F2"/>
                <w:sz w:val="36"/>
                <w:szCs w:val="36"/>
                <w:rtl/>
                <w:lang w:bidi="ar-EG"/>
              </w:rPr>
            </w:pPr>
            <w:r w:rsidRPr="00972524">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FD5841">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7" w:name="_Hlk139742074"/>
      <w:r w:rsidRPr="00A3722A">
        <w:rPr>
          <w:rFonts w:ascii="Adobe Arabic" w:hAnsi="Adobe Arabic" w:cs="Adobe Arabic"/>
          <w:noProof/>
          <w:sz w:val="48"/>
          <w:szCs w:val="52"/>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1">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FD5841" w:rsidRDefault="00FD5841"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52"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FD5841" w:rsidRDefault="00FD5841"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7"/>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3">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7145FC" w:rsidRPr="003530FF" w:rsidRDefault="00972524" w:rsidP="003530FF">
      <w:pPr>
        <w:bidi w:val="0"/>
        <w:ind w:left="360"/>
        <w:rPr>
          <w:rFonts w:ascii="Sakkal Majalla" w:hAnsi="Sakkal Majalla"/>
          <w:color w:val="002060"/>
          <w:sz w:val="34"/>
          <w:rtl/>
          <w:lang w:bidi="ar-SY"/>
        </w:rPr>
      </w:pPr>
      <w:r>
        <w:rPr>
          <w:noProof/>
        </w:rPr>
        <w:lastRenderedPageBreak/>
        <mc:AlternateContent>
          <mc:Choice Requires="wpg">
            <w:drawing>
              <wp:inline distT="0" distB="0" distL="0" distR="0" wp14:anchorId="1662B051" wp14:editId="1F0BF67E">
                <wp:extent cx="5266690" cy="1388110"/>
                <wp:effectExtent l="0" t="22860" r="19685" b="1778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8"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FD5841" w:rsidRDefault="00FD5841" w:rsidP="00972524">
                              <w:pPr>
                                <w:jc w:val="center"/>
                              </w:pPr>
                            </w:p>
                            <w:p w:rsidR="00FD5841" w:rsidRDefault="00FD5841" w:rsidP="00972524">
                              <w:pPr>
                                <w:jc w:val="center"/>
                              </w:pPr>
                            </w:p>
                            <w:p w:rsidR="00FD5841" w:rsidRPr="00277E38" w:rsidRDefault="00FD5841" w:rsidP="00972524">
                              <w:pPr>
                                <w:jc w:val="center"/>
                                <w:rPr>
                                  <w:rStyle w:val="Hyperlink"/>
                                  <w:rFonts w:ascii="Sakkal Majalla" w:eastAsia="Calibri" w:hAnsi="Sakkal Majalla"/>
                                  <w:b/>
                                  <w:bCs/>
                                  <w:kern w:val="24"/>
                                  <w:sz w:val="32"/>
                                  <w:szCs w:val="32"/>
                                </w:rPr>
                              </w:pPr>
                              <w:r w:rsidRPr="00277E38">
                                <w:rPr>
                                  <w:rtl/>
                                </w:rPr>
                                <w:t>امسح الرمز لمشاهدة الفيديو</w:t>
                              </w:r>
                            </w:p>
                            <w:p w:rsidR="00FD5841" w:rsidRDefault="00FD5841" w:rsidP="00972524">
                              <w:pPr>
                                <w:jc w:val="center"/>
                              </w:pPr>
                            </w:p>
                          </w:txbxContent>
                        </wps:txbx>
                        <wps:bodyPr rot="0" vert="horz" wrap="square" lIns="91440" tIns="45720" rIns="91440" bIns="45720" anchor="ctr" anchorCtr="0" upright="1">
                          <a:noAutofit/>
                        </wps:bodyPr>
                      </wps:wsp>
                      <wps:wsp>
                        <wps:cNvPr id="10"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162DA3" w:rsidRDefault="00FD5841" w:rsidP="0097252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7D1A392B" wp14:editId="7209E5A1">
                                    <wp:extent cx="826135" cy="826135"/>
                                    <wp:effectExtent l="0" t="0" r="0" b="0"/>
                                    <wp:docPr id="2074268072" name="Picture 207426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54">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5841" w:rsidRPr="00B43298" w:rsidRDefault="00FD5841" w:rsidP="00972524">
                              <w:pPr>
                                <w:jc w:val="center"/>
                                <w:rPr>
                                  <w:rFonts w:asciiTheme="minorBidi" w:eastAsia="Calibri" w:hAnsiTheme="minorBidi"/>
                                  <w:b/>
                                  <w:bCs/>
                                  <w:color w:val="168489"/>
                                  <w:kern w:val="24"/>
                                  <w:sz w:val="32"/>
                                  <w:szCs w:val="32"/>
                                  <w:rtl/>
                                  <w:lang w:bidi="ar-SY"/>
                                </w:rPr>
                              </w:pPr>
                            </w:p>
                            <w:p w:rsidR="00FD5841" w:rsidRPr="00162DA3" w:rsidRDefault="00FD5841" w:rsidP="0097252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11"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972524" w:rsidRDefault="00FD5841" w:rsidP="00972524">
                              <w:pPr>
                                <w:spacing w:line="254" w:lineRule="auto"/>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 xml:space="preserve">مقطع الفيديو الآتي </w:t>
                              </w:r>
                              <w:r w:rsidRPr="00F212B0">
                                <w:rPr>
                                  <w:rFonts w:ascii="Adobe Arabic" w:eastAsia="Calibri" w:hAnsi="Adobe Arabic" w:cs="Adobe Arabic"/>
                                  <w:b/>
                                  <w:bCs/>
                                  <w:color w:val="168489"/>
                                  <w:kern w:val="24"/>
                                  <w:sz w:val="32"/>
                                  <w:szCs w:val="32"/>
                                  <w:rtl/>
                                  <w:lang w:bidi="ar-SY"/>
                                </w:rPr>
                                <w:t>يقدم</w:t>
                              </w:r>
                              <w:r w:rsidRPr="007E7438">
                                <w:rPr>
                                  <w:rFonts w:ascii="Adobe Arabic" w:eastAsia="Calibri" w:hAnsi="Adobe Arabic" w:cs="Adobe Arabic"/>
                                  <w:b/>
                                  <w:bCs/>
                                  <w:color w:val="168489"/>
                                  <w:kern w:val="24"/>
                                  <w:sz w:val="32"/>
                                  <w:szCs w:val="32"/>
                                  <w:rtl/>
                                  <w:lang w:bidi="ar-SY"/>
                                </w:rPr>
                                <w:t xml:space="preserve"> معلومات </w:t>
                              </w:r>
                              <w:r>
                                <w:rPr>
                                  <w:rFonts w:ascii="Adobe Arabic" w:eastAsia="Calibri" w:hAnsi="Adobe Arabic" w:cs="Adobe Arabic" w:hint="cs"/>
                                  <w:b/>
                                  <w:bCs/>
                                  <w:color w:val="168489"/>
                                  <w:kern w:val="24"/>
                                  <w:sz w:val="32"/>
                                  <w:szCs w:val="32"/>
                                  <w:rtl/>
                                  <w:lang w:bidi="ar-SY"/>
                                </w:rPr>
                                <w:t xml:space="preserve">عن </w:t>
                              </w:r>
                              <w:r w:rsidRPr="00972524">
                                <w:rPr>
                                  <w:rFonts w:ascii="Adobe Arabic" w:eastAsia="Calibri" w:hAnsi="Adobe Arabic" w:cs="Adobe Arabic" w:hint="cs"/>
                                  <w:b/>
                                  <w:bCs/>
                                  <w:color w:val="168489"/>
                                  <w:kern w:val="24"/>
                                  <w:sz w:val="32"/>
                                  <w:szCs w:val="32"/>
                                  <w:rtl/>
                                  <w:lang w:bidi="ar-SY"/>
                                </w:rPr>
                                <w:t>مفهوم الحوكمة ومؤشراتها</w:t>
                              </w:r>
                            </w:p>
                            <w:p w:rsidR="00FD5841" w:rsidRPr="007E7438" w:rsidRDefault="00FD5841" w:rsidP="00972524">
                              <w:pPr>
                                <w:jc w:val="center"/>
                                <w:rPr>
                                  <w:rStyle w:val="Hyperlink"/>
                                  <w:rFonts w:ascii="Adobe Arabic" w:eastAsia="Calibri" w:hAnsi="Adobe Arabic" w:cs="Adobe Arabic"/>
                                  <w:b/>
                                  <w:bCs/>
                                  <w:color w:val="000000"/>
                                  <w:kern w:val="24"/>
                                  <w:sz w:val="32"/>
                                  <w:szCs w:val="32"/>
                                  <w:rtl/>
                                </w:rPr>
                              </w:pPr>
                            </w:p>
                          </w:txbxContent>
                        </wps:txbx>
                        <wps:bodyPr rot="0" vert="horz" wrap="square" lIns="91440" tIns="45720" rIns="91440" bIns="45720" anchor="t" anchorCtr="0" upright="1">
                          <a:noAutofit/>
                        </wps:bodyPr>
                      </wps:wsp>
                    </wpg:wgp>
                  </a:graphicData>
                </a:graphic>
              </wp:inline>
            </w:drawing>
          </mc:Choice>
          <mc:Fallback>
            <w:pict>
              <v:group id="Group 7" o:spid="_x0000_s1069"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">
                <v:rect id="Rectangle 164" o:spid="_x0000_s107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iX6r8A&#10;AADaAAAADwAAAGRycy9kb3ducmV2LnhtbERPz2vCMBS+D/Y/hCd4m6kKsnVGcYKgnqzuMG9vzVtT&#10;bF5KEmv9781B2PHj+z1f9rYRHflQO1YwHmUgiEuna64UfJ82b+8gQkTW2DgmBXcKsFy8vswx1+7G&#10;BXXHWIkUwiFHBSbGNpcylIYshpFriRP357zFmKCvpPZ4S+G2kZMsm0mLNacGgy2tDZWX49Uq+DLd&#10;zwSnxR7L2e58qNzv+aPwSg0H/eoTRKQ+/ouf7q1WkLamK+kGyM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JfqvwAAANoAAAAPAAAAAAAAAAAAAAAAAJgCAABkcnMvZG93bnJl&#10;di54bWxQSwUGAAAAAAQABAD1AAAAhAMAAAAA&#10;" fillcolor="#f2f2f2 [3052]" strokecolor="#168489" strokeweight="2.25pt">
                  <v:textbox>
                    <w:txbxContent>
                      <w:p w:rsidR="00FD5841" w:rsidRDefault="00FD5841" w:rsidP="00972524">
                        <w:pPr>
                          <w:jc w:val="center"/>
                        </w:pPr>
                      </w:p>
                      <w:p w:rsidR="00FD5841" w:rsidRDefault="00FD5841" w:rsidP="00972524">
                        <w:pPr>
                          <w:jc w:val="center"/>
                        </w:pPr>
                      </w:p>
                      <w:p w:rsidR="00FD5841" w:rsidRPr="00277E38" w:rsidRDefault="00FD5841" w:rsidP="00972524">
                        <w:pPr>
                          <w:jc w:val="center"/>
                          <w:rPr>
                            <w:rStyle w:val="Hyperlink"/>
                            <w:rFonts w:ascii="Sakkal Majalla" w:eastAsia="Calibri" w:hAnsi="Sakkal Majalla"/>
                            <w:b/>
                            <w:bCs/>
                            <w:kern w:val="24"/>
                            <w:sz w:val="32"/>
                            <w:szCs w:val="32"/>
                          </w:rPr>
                        </w:pPr>
                        <w:r w:rsidRPr="00277E38">
                          <w:rPr>
                            <w:rtl/>
                          </w:rPr>
                          <w:t>امسح الرمز لمشاهدة الفيديو</w:t>
                        </w:r>
                      </w:p>
                      <w:p w:rsidR="00FD5841" w:rsidRDefault="00FD5841" w:rsidP="00972524">
                        <w:pPr>
                          <w:jc w:val="center"/>
                        </w:pPr>
                      </w:p>
                    </w:txbxContent>
                  </v:textbox>
                </v:rect>
                <v:shape id="TextBox 36" o:spid="_x0000_s1071"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FD5841" w:rsidRPr="00162DA3" w:rsidRDefault="00FD5841" w:rsidP="0097252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7D1A392B" wp14:editId="7209E5A1">
                              <wp:extent cx="826135" cy="826135"/>
                              <wp:effectExtent l="0" t="0" r="0" b="0"/>
                              <wp:docPr id="2074268072" name="Picture 207426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54">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5841" w:rsidRPr="00B43298" w:rsidRDefault="00FD5841" w:rsidP="00972524">
                        <w:pPr>
                          <w:jc w:val="center"/>
                          <w:rPr>
                            <w:rFonts w:asciiTheme="minorBidi" w:eastAsia="Calibri" w:hAnsiTheme="minorBidi"/>
                            <w:b/>
                            <w:bCs/>
                            <w:color w:val="168489"/>
                            <w:kern w:val="24"/>
                            <w:sz w:val="32"/>
                            <w:szCs w:val="32"/>
                            <w:rtl/>
                            <w:lang w:bidi="ar-SY"/>
                          </w:rPr>
                        </w:pPr>
                      </w:p>
                      <w:p w:rsidR="00FD5841" w:rsidRPr="00162DA3" w:rsidRDefault="00FD5841" w:rsidP="0097252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072"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FD5841" w:rsidRPr="00972524" w:rsidRDefault="00FD5841" w:rsidP="00972524">
                        <w:pPr>
                          <w:spacing w:line="254" w:lineRule="auto"/>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 xml:space="preserve">مقطع الفيديو الآتي </w:t>
                        </w:r>
                        <w:r w:rsidRPr="00F212B0">
                          <w:rPr>
                            <w:rFonts w:ascii="Adobe Arabic" w:eastAsia="Calibri" w:hAnsi="Adobe Arabic" w:cs="Adobe Arabic"/>
                            <w:b/>
                            <w:bCs/>
                            <w:color w:val="168489"/>
                            <w:kern w:val="24"/>
                            <w:sz w:val="32"/>
                            <w:szCs w:val="32"/>
                            <w:rtl/>
                            <w:lang w:bidi="ar-SY"/>
                          </w:rPr>
                          <w:t>يقدم</w:t>
                        </w:r>
                        <w:r w:rsidRPr="007E7438">
                          <w:rPr>
                            <w:rFonts w:ascii="Adobe Arabic" w:eastAsia="Calibri" w:hAnsi="Adobe Arabic" w:cs="Adobe Arabic"/>
                            <w:b/>
                            <w:bCs/>
                            <w:color w:val="168489"/>
                            <w:kern w:val="24"/>
                            <w:sz w:val="32"/>
                            <w:szCs w:val="32"/>
                            <w:rtl/>
                            <w:lang w:bidi="ar-SY"/>
                          </w:rPr>
                          <w:t xml:space="preserve"> معلومات </w:t>
                        </w:r>
                        <w:r>
                          <w:rPr>
                            <w:rFonts w:ascii="Adobe Arabic" w:eastAsia="Calibri" w:hAnsi="Adobe Arabic" w:cs="Adobe Arabic" w:hint="cs"/>
                            <w:b/>
                            <w:bCs/>
                            <w:color w:val="168489"/>
                            <w:kern w:val="24"/>
                            <w:sz w:val="32"/>
                            <w:szCs w:val="32"/>
                            <w:rtl/>
                            <w:lang w:bidi="ar-SY"/>
                          </w:rPr>
                          <w:t xml:space="preserve">عن </w:t>
                        </w:r>
                        <w:r w:rsidRPr="00972524">
                          <w:rPr>
                            <w:rFonts w:ascii="Adobe Arabic" w:eastAsia="Calibri" w:hAnsi="Adobe Arabic" w:cs="Adobe Arabic" w:hint="cs"/>
                            <w:b/>
                            <w:bCs/>
                            <w:color w:val="168489"/>
                            <w:kern w:val="24"/>
                            <w:sz w:val="32"/>
                            <w:szCs w:val="32"/>
                            <w:rtl/>
                            <w:lang w:bidi="ar-SY"/>
                          </w:rPr>
                          <w:t>مفهوم الحوكمة ومؤشراتها</w:t>
                        </w:r>
                      </w:p>
                      <w:p w:rsidR="00FD5841" w:rsidRPr="007E7438" w:rsidRDefault="00FD5841" w:rsidP="00972524">
                        <w:pPr>
                          <w:jc w:val="center"/>
                          <w:rPr>
                            <w:rStyle w:val="Hyperlink"/>
                            <w:rFonts w:ascii="Adobe Arabic" w:eastAsia="Calibri" w:hAnsi="Adobe Arabic" w:cs="Adobe Arabic"/>
                            <w:b/>
                            <w:bCs/>
                            <w:color w:val="000000"/>
                            <w:kern w:val="24"/>
                            <w:sz w:val="32"/>
                            <w:szCs w:val="32"/>
                            <w:rtl/>
                          </w:rPr>
                        </w:pPr>
                      </w:p>
                    </w:txbxContent>
                  </v:textbox>
                </v:shape>
                <w10:wrap anchorx="page"/>
                <w10:anchorlock/>
              </v:group>
            </w:pict>
          </mc:Fallback>
        </mc:AlternateContent>
      </w:r>
    </w:p>
    <w:p w:rsidR="00BD5495" w:rsidRDefault="001A2196" w:rsidP="00BD5495">
      <w:pPr>
        <w:rPr>
          <w:rFonts w:ascii="Sakkal Majalla" w:hAnsi="Sakkal Majalla"/>
          <w:sz w:val="34"/>
          <w:rtl/>
          <w:lang w:bidi="ar-EG"/>
        </w:rPr>
      </w:pPr>
      <w:r w:rsidRPr="002A078C">
        <w:rPr>
          <w:rFonts w:ascii="Sakkal Majalla" w:hAnsi="Sakkal Majalla"/>
          <w:noProof/>
          <w:color w:val="002060"/>
          <w:sz w:val="34"/>
        </w:rPr>
        <mc:AlternateContent>
          <mc:Choice Requires="wpg">
            <w:drawing>
              <wp:inline distT="0" distB="0" distL="0" distR="0" wp14:anchorId="51D88CA1" wp14:editId="68971229">
                <wp:extent cx="5731510" cy="895350"/>
                <wp:effectExtent l="0" t="0" r="21590" b="19050"/>
                <wp:docPr id="13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4"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5" name="مجموعة 39"/>
                        <wpg:cNvGrpSpPr/>
                        <wpg:grpSpPr>
                          <a:xfrm>
                            <a:off x="0" y="0"/>
                            <a:ext cx="5731510" cy="895350"/>
                            <a:chOff x="0" y="0"/>
                            <a:chExt cx="5878196" cy="918845"/>
                          </a:xfrm>
                        </wpg:grpSpPr>
                        <wpg:grpSp>
                          <wpg:cNvPr id="136" name="مجموعة 40"/>
                          <wpg:cNvGrpSpPr/>
                          <wpg:grpSpPr>
                            <a:xfrm>
                              <a:off x="0" y="0"/>
                              <a:ext cx="5878196" cy="918845"/>
                              <a:chOff x="0" y="0"/>
                              <a:chExt cx="6240348" cy="919070"/>
                            </a:xfrm>
                          </wpg:grpSpPr>
                          <wpg:grpSp>
                            <wpg:cNvPr id="137" name="مجموعة 41"/>
                            <wpg:cNvGrpSpPr/>
                            <wpg:grpSpPr>
                              <a:xfrm>
                                <a:off x="0" y="169208"/>
                                <a:ext cx="5433072" cy="580613"/>
                                <a:chOff x="0" y="169208"/>
                                <a:chExt cx="5433072" cy="580613"/>
                              </a:xfrm>
                            </wpg:grpSpPr>
                            <wps:wsp>
                              <wps:cNvPr id="1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 name="مربع نص 41"/>
                          <wps:cNvSpPr txBox="1"/>
                          <wps:spPr>
                            <a:xfrm>
                              <a:off x="204484" y="257055"/>
                              <a:ext cx="4616071" cy="387740"/>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">
                <v:shape id="صورة 38" o:spid="_x0000_s107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AbsTCAAAA3AAAAA8AAABkcnMvZG93bnJldi54bWxET01rwkAQvQv9D8sUvOmmjYikboKIBS9S&#10;jYVeh+w0G5qdTbPbGP99VxC8zeN9zroYbSsG6n3jWMHLPAFBXDndcK3g8/w+W4HwAVlj65gUXMlD&#10;kT9N1phpd+ETDWWoRQxhn6ECE0KXSekrQxb93HXEkft2vcUQYV9L3eMlhttWvibJUlpsODYY7Ghr&#10;qPop/6yCdDeMu3T7cfBfpjv/lnbT+NNRqenzuHkDEWgMD/HdvddxfrqA2zPxApn/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gG7EwgAAANwAAAAPAAAAAAAAAAAAAAAAAJ8C&#10;AABkcnMvZG93bnJldi54bWxQSwUGAAAAAAQABAD3AAAAjgMAAAAA&#10;">
                  <v:imagedata r:id="rId56" o:title=""/>
                </v:shape>
                <v:group id="مجموعة 39" o:spid="_x0000_s10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group id="مجموعة 40" o:spid="_x0000_s10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group id="مجموعة 41" o:spid="_x0000_s10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شكل حر 42" o:spid="_x0000_s10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mmN8QA&#10;AADcAAAADwAAAGRycy9kb3ducmV2LnhtbESPQW/CMAyF70j7D5En7QYJA8HUEdCEhrbDLhR+gNV4&#10;TUfjdE2A8u/xYdJutt7ze59XmyG06kJ9aiJbmE4MKOIquoZrC8fDbvwCKmVkh21ksnCjBJv1w2iF&#10;hYtX3tOlzLWSEE4FWvA5d4XWqfIUME1iRyzad+wDZln7WrserxIeWv1szEIHbFgaPHa09VSdynOw&#10;4Mz8PcyXH0va/n558zN1+TRz1j49Dm+voDIN+d/8d/3pBH8mtPKMTK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ppjfEAAAA3A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n6BcMA&#10;AADcAAAADwAAAGRycy9kb3ducmV2LnhtbERPTWsCMRC9F/wPYQreNFsF226NooIi6sFq0euwme4u&#10;JpNlE93135uC0Ns83ueMp6014ka1Lx0reOsnIIgzp0vOFfwcl70PED4gazSOScGdPEwnnZcxpto1&#10;/E23Q8hFDGGfooIihCqV0mcFWfR9VxFH7tfVFkOEdS51jU0Mt0YOkmQkLZYcGwqsaFFQdjlcrYL3&#10;/fLa+NXouJmfzK5MzHk22LJS3dd29gUiUBv+xU/3Wsf5w0/4eyZeIC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n6BcMAAADcAAAADwAAAAAAAAAAAAAAAACYAgAAZHJzL2Rv&#10;d25yZXYueG1sUEsFBgAAAAAEAAQA9QAAAIgDAAAAAA==&#10;" fillcolor="#168489" stroked="f" strokeweight="1pt">
                        <v:stroke joinstyle="miter"/>
                      </v:roundrect>
                    </v:group>
                    <v:oval id="شكل بيضاوي 44" o:spid="_x0000_s10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7MQA&#10;AADcAAAADwAAAGRycy9kb3ducmV2LnhtbESP0WoCMRBF34X+Q5hC3zSrlFK2RimFohREjH7AdDNu&#10;VjeT7SbV9e+dh0LfZrh37j0zXw6hVRfqUxPZwHRSgCKuomu4NnDYf45fQaWM7LCNTAZulGC5eBjN&#10;sXTxyju62FwrCeFUogGfc1dqnSpPAdMkdsSiHWMfMMva19r1eJXw0OpZUbzogA1Lg8eOPjxVZ/sb&#10;DNhhb7erY63jxvqv7+kp/oTd2pinx+H9DVSmIf+b/67XTvCfBV+ekQn0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K3uzEAAAA3AAAAA8AAAAAAAAAAAAAAAAAmAIAAGRycy9k&#10;b3ducmV2LnhtbFBLBQYAAAAABAAEAPUAAACJAwAAAAA=&#10;" filled="f" strokecolor="#a5a5a5 [2092]" strokeweight="1pt">
                      <v:stroke joinstyle="miter"/>
                    </v:oval>
                  </v:group>
                  <v:shape id="مربع نص 41" o:spid="_x0000_s108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Aw1cAA&#10;AADcAAAADwAAAGRycy9kb3ducmV2LnhtbERPS2vCQBC+F/wPyxR6qxulFUldRXyAh17UeB+y02xo&#10;djZkRxP/vSsUepuP7zmL1eAbdaMu1oENTMYZKOIy2JorA8V5/z4HFQXZYhOYDNwpwmo5ellgbkPP&#10;R7qdpFIphGOOBpxIm2sdS0ce4zi0xIn7CZ1HSbCrtO2wT+G+0dMsm2mPNacGhy1tHJW/p6s3IGLX&#10;k3ux8/FwGb63vcvKTyyMeXsd1l+ghAb5F/+5DzbN/5jC85l0gV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yAw1cAAAADcAAAADwAAAAAAAAAAAAAAAACYAgAAZHJzL2Rvd25y&#10;ZXYueG1sUEsFBgAAAAAEAAQA9QAAAIU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cs"/>
                              <w:b/>
                              <w:bCs/>
                              <w:color w:val="FFFFFF"/>
                              <w:kern w:val="24"/>
                              <w:sz w:val="36"/>
                              <w:szCs w:val="36"/>
                              <w:rtl/>
                              <w:lang w:bidi="ar-EG"/>
                            </w:rPr>
                            <w:t>المقدّمة</w:t>
                          </w:r>
                        </w:p>
                      </w:txbxContent>
                    </v:textbox>
                  </v:shape>
                </v:group>
                <w10:wrap anchorx="page"/>
                <w10:anchorlock/>
              </v:group>
            </w:pict>
          </mc:Fallback>
        </mc:AlternateContent>
      </w:r>
    </w:p>
    <w:p w:rsidR="004A6D71"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في عصر التحوّل الرقمي، أصبحت الحوكمة أكثر أهمية من أي وقت مضى. تتطلب التغيرات السريعة في التكنولوجيا والبيئة الرقمية إعادة تعريف طرق إدارة المؤسسات. الحوكمة الرقمية تركز على تعزيز الشفافية، والمساءلة، والكفاءة، من خلال دمج الأدوات التكنولوجية الحديثة في العمليات الإدارية. تساهم هذه الحوكمة في تحسين اتخاذ القرار، وإدارة المخاطر، وتحقيق الاستدامة، مما يساعد المؤسسات على التكيف مع التحديات والفرص الجديدة في العالم الرقمي.</w:t>
      </w:r>
    </w:p>
    <w:p w:rsidR="00716BE5" w:rsidRPr="00716BE5" w:rsidRDefault="00716BE5" w:rsidP="00716BE5">
      <w:pPr>
        <w:spacing w:line="360" w:lineRule="auto"/>
        <w:rPr>
          <w:rFonts w:ascii="Sakkal Majalla" w:hAnsi="Sakkal Majalla"/>
          <w:sz w:val="32"/>
          <w:szCs w:val="32"/>
        </w:rPr>
      </w:pPr>
    </w:p>
    <w:p w:rsidR="00765F8F" w:rsidRPr="004161EC" w:rsidRDefault="00765F8F" w:rsidP="00716BE5">
      <w:pPr>
        <w:pStyle w:val="ListParagraph"/>
        <w:spacing w:line="360" w:lineRule="auto"/>
        <w:ind w:left="454"/>
        <w:jc w:val="center"/>
        <w:rPr>
          <w:rFonts w:ascii="Sakkal Majalla" w:hAnsi="Sakkal Majalla" w:cs="Sakkal Majalla"/>
          <w:sz w:val="32"/>
          <w:szCs w:val="32"/>
        </w:rPr>
      </w:pPr>
      <w:r w:rsidRPr="00765F8F">
        <w:rPr>
          <w:rFonts w:ascii="Sakkal Majalla" w:hAnsi="Sakkal Majalla" w:cs="Sakkal Majalla"/>
          <w:noProof/>
          <w:sz w:val="32"/>
          <w:szCs w:val="32"/>
          <w:rtl/>
        </w:rPr>
        <w:drawing>
          <wp:inline distT="0" distB="0" distL="0" distR="0" wp14:anchorId="22AF720E" wp14:editId="55C33E5A">
            <wp:extent cx="3711575" cy="2839535"/>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717770" cy="2844275"/>
                    </a:xfrm>
                    <a:prstGeom prst="rect">
                      <a:avLst/>
                    </a:prstGeom>
                  </pic:spPr>
                </pic:pic>
              </a:graphicData>
            </a:graphic>
          </wp:inline>
        </w:drawing>
      </w:r>
    </w:p>
    <w:tbl>
      <w:tblPr>
        <w:tblStyle w:val="TableGrid"/>
        <w:tblpPr w:leftFromText="180" w:rightFromText="180" w:vertAnchor="text" w:tblpXSpec="right" w:tblpY="1"/>
        <w:tblOverlap w:val="never"/>
        <w:bidiVisual/>
        <w:tblW w:w="9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F212B0" w:rsidTr="00F212B0">
        <w:trPr>
          <w:trHeight w:val="2152"/>
        </w:trPr>
        <w:tc>
          <w:tcPr>
            <w:tcW w:w="2122" w:type="dxa"/>
            <w:tcBorders>
              <w:right w:val="single" w:sz="24" w:space="0" w:color="168489"/>
            </w:tcBorders>
            <w:shd w:val="clear" w:color="auto" w:fill="F2F2F2" w:themeFill="background1" w:themeFillShade="F2"/>
            <w:vAlign w:val="center"/>
          </w:tcPr>
          <w:p w:rsidR="00F212B0" w:rsidRPr="00280E55" w:rsidRDefault="00F212B0" w:rsidP="00FD5841">
            <w:pPr>
              <w:pageBreakBefore/>
              <w:jc w:val="center"/>
              <w:rPr>
                <w:rFonts w:ascii="Adobe Arabic" w:eastAsia="Times New Roman" w:hAnsi="Adobe Arabic" w:cs="Adobe Arabic"/>
                <w:b/>
                <w:bCs/>
                <w:color w:val="168489"/>
                <w:kern w:val="24"/>
                <w:sz w:val="44"/>
                <w:szCs w:val="44"/>
                <w:rtl/>
                <w:lang w:bidi="ar-SY"/>
              </w:rPr>
            </w:pPr>
            <w:bookmarkStart w:id="8" w:name="_Hlk170068303"/>
            <w:bookmarkEnd w:id="8"/>
            <w:r w:rsidRPr="00280E55">
              <w:rPr>
                <w:rFonts w:ascii="Adobe Arabic" w:eastAsia="Times New Roman" w:hAnsi="Adobe Arabic" w:cs="Adobe Arabic"/>
                <w:b/>
                <w:bCs/>
                <w:noProof/>
                <w:color w:val="168489"/>
                <w:kern w:val="24"/>
                <w:sz w:val="44"/>
                <w:szCs w:val="44"/>
                <w:rtl/>
              </w:rPr>
              <w:lastRenderedPageBreak/>
              <w:drawing>
                <wp:inline distT="0" distB="0" distL="0" distR="0" wp14:anchorId="0C9C39AE" wp14:editId="1D6C8E2D">
                  <wp:extent cx="485140" cy="485140"/>
                  <wp:effectExtent l="0" t="0" r="0" b="0"/>
                  <wp:docPr id="38" name="Picture 3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F212B0" w:rsidRPr="00280E55" w:rsidRDefault="00F212B0" w:rsidP="00FD5841">
            <w:pPr>
              <w:pStyle w:val="NoSpacing"/>
              <w:spacing w:line="360" w:lineRule="auto"/>
              <w:jc w:val="center"/>
              <w:rPr>
                <w:rFonts w:eastAsia="Times New Roman"/>
                <w:b/>
                <w:color w:val="168489"/>
                <w:kern w:val="24"/>
                <w:sz w:val="44"/>
                <w:szCs w:val="44"/>
                <w:rtl/>
                <w:lang w:bidi="ar-SY"/>
              </w:rPr>
            </w:pPr>
            <w:r>
              <w:rPr>
                <w:rFonts w:ascii="Times New Roman" w:eastAsia="Times New Roman" w:hAnsi="Times New Roman" w:cs="GE Dinar Two Medium" w:hint="cs"/>
                <w:b/>
                <w:color w:val="1E3D6A"/>
                <w:kern w:val="24"/>
                <w:rtl/>
                <w:lang w:bidi="ar-SY"/>
              </w:rPr>
              <w:t xml:space="preserve"> </w:t>
            </w:r>
            <w:r w:rsidRPr="00F212B0">
              <w:rPr>
                <w:rFonts w:eastAsia="Calibri" w:hint="cs"/>
                <w:b/>
                <w:color w:val="168489"/>
                <w:kern w:val="24"/>
                <w:sz w:val="52"/>
                <w:szCs w:val="52"/>
                <w:rtl/>
                <w:lang w:bidi="ar-SY"/>
              </w:rPr>
              <w:t>نشاط</w:t>
            </w:r>
            <w:r w:rsidRPr="00F212B0">
              <w:rPr>
                <w:rFonts w:eastAsia="Times New Roman" w:hint="cs"/>
                <w:b/>
                <w:color w:val="168489"/>
                <w:kern w:val="24"/>
                <w:sz w:val="96"/>
                <w:szCs w:val="96"/>
                <w:rtl/>
                <w:lang w:bidi="ar-SY"/>
              </w:rPr>
              <w:t xml:space="preserve"> </w:t>
            </w:r>
          </w:p>
        </w:tc>
        <w:tc>
          <w:tcPr>
            <w:tcW w:w="7506" w:type="dxa"/>
            <w:tcBorders>
              <w:left w:val="single" w:sz="24" w:space="0" w:color="168489"/>
            </w:tcBorders>
            <w:shd w:val="clear" w:color="auto" w:fill="F2F2F2" w:themeFill="background1" w:themeFillShade="F2"/>
          </w:tcPr>
          <w:p w:rsidR="00F212B0" w:rsidRPr="00F212B0" w:rsidRDefault="00F212B0" w:rsidP="00F212B0">
            <w:pPr>
              <w:spacing w:before="240" w:after="240"/>
              <w:jc w:val="left"/>
              <w:rPr>
                <w:rFonts w:ascii="Adobe Arabic" w:eastAsia="Calibri" w:hAnsi="Adobe Arabic" w:cs="Adobe Arabic"/>
                <w:b/>
                <w:bCs/>
                <w:color w:val="168489"/>
                <w:kern w:val="24"/>
                <w:sz w:val="40"/>
                <w:szCs w:val="40"/>
                <w:rtl/>
                <w:lang w:bidi="ar-SY"/>
              </w:rPr>
            </w:pPr>
            <w:r w:rsidRPr="00F212B0">
              <w:rPr>
                <w:rFonts w:ascii="Adobe Arabic" w:eastAsia="Calibri" w:hAnsi="Adobe Arabic" w:cs="Adobe Arabic"/>
                <w:b/>
                <w:bCs/>
                <w:color w:val="168489"/>
                <w:kern w:val="24"/>
                <w:sz w:val="40"/>
                <w:szCs w:val="40"/>
                <w:rtl/>
                <w:lang w:bidi="ar-SY"/>
              </w:rPr>
              <w:t>نشاط تعارف المشاركين</w:t>
            </w:r>
            <w:r w:rsidR="003530FF">
              <w:rPr>
                <w:rFonts w:ascii="Adobe Arabic" w:eastAsia="Calibri" w:hAnsi="Adobe Arabic" w:cs="Adobe Arabic" w:hint="cs"/>
                <w:b/>
                <w:bCs/>
                <w:color w:val="168489"/>
                <w:kern w:val="24"/>
                <w:sz w:val="40"/>
                <w:szCs w:val="40"/>
                <w:rtl/>
                <w:lang w:bidi="ar-SY"/>
              </w:rPr>
              <w:t>.</w:t>
            </w:r>
          </w:p>
          <w:p w:rsidR="00F212B0" w:rsidRPr="00075F02" w:rsidRDefault="00F212B0" w:rsidP="00F212B0">
            <w:pPr>
              <w:jc w:val="left"/>
              <w:rPr>
                <w:rFonts w:ascii="Adobe Arabic" w:hAnsi="Adobe Arabic" w:cs="GE Dinar Two Medium"/>
                <w:bCs/>
                <w:color w:val="7A8696"/>
                <w:szCs w:val="28"/>
              </w:rPr>
            </w:pPr>
            <w:r w:rsidRPr="00075F02">
              <w:rPr>
                <w:rFonts w:ascii="Adobe Arabic" w:hAnsi="Adobe Arabic" w:cs="GE Dinar Two Medium"/>
                <w:bCs/>
                <w:color w:val="7A8696"/>
                <w:szCs w:val="28"/>
                <w:rtl/>
              </w:rPr>
              <w:t xml:space="preserve">اسم </w:t>
            </w:r>
            <w:r w:rsidRPr="00075F02">
              <w:rPr>
                <w:rFonts w:ascii="Adobe Arabic" w:hAnsi="Adobe Arabic" w:cs="GE Dinar Two Medium" w:hint="cs"/>
                <w:bCs/>
                <w:color w:val="7A8696"/>
                <w:szCs w:val="28"/>
                <w:rtl/>
                <w:lang w:bidi="ar-SY"/>
              </w:rPr>
              <w:t>ال</w:t>
            </w:r>
            <w:r w:rsidRPr="00075F02">
              <w:rPr>
                <w:rFonts w:ascii="Adobe Arabic" w:hAnsi="Adobe Arabic" w:cs="GE Dinar Two Medium"/>
                <w:bCs/>
                <w:color w:val="7A8696"/>
                <w:szCs w:val="28"/>
                <w:rtl/>
              </w:rPr>
              <w:t>نشاط "</w:t>
            </w:r>
            <w:r w:rsidRPr="006B556E">
              <w:rPr>
                <w:rFonts w:ascii="Sakkal Majalla" w:hAnsi="Sakkal Majalla"/>
                <w:sz w:val="32"/>
                <w:szCs w:val="32"/>
                <w:rtl/>
              </w:rPr>
              <w:t xml:space="preserve"> </w:t>
            </w:r>
            <w:r w:rsidRPr="00F212B0">
              <w:rPr>
                <w:rFonts w:ascii="Adobe Arabic" w:hAnsi="Adobe Arabic" w:cs="GE Dinar Two Medium"/>
                <w:bCs/>
                <w:color w:val="7A8696"/>
                <w:szCs w:val="28"/>
                <w:rtl/>
              </w:rPr>
              <w:t>خريطة الحوكمة الرقمية</w:t>
            </w:r>
            <w:r w:rsidRPr="00075F02">
              <w:rPr>
                <w:rFonts w:ascii="Adobe Arabic" w:hAnsi="Adobe Arabic" w:cs="GE Dinar Two Medium"/>
                <w:bCs/>
                <w:color w:val="7A8696"/>
                <w:szCs w:val="28"/>
                <w:rtl/>
              </w:rPr>
              <w:t xml:space="preserve"> "</w:t>
            </w:r>
          </w:p>
          <w:p w:rsidR="00F212B0" w:rsidRPr="00F212B0" w:rsidRDefault="00F212B0" w:rsidP="00F212B0">
            <w:pPr>
              <w:spacing w:before="240" w:after="240"/>
              <w:jc w:val="left"/>
              <w:rPr>
                <w:rFonts w:ascii="Adobe Arabic" w:hAnsi="Adobe Arabic" w:cs="GE Dinar Two Medium"/>
                <w:bCs/>
                <w:color w:val="1E3D6A"/>
                <w:szCs w:val="28"/>
                <w:rtl/>
              </w:rPr>
            </w:pPr>
            <w:r w:rsidRPr="00075F02">
              <w:rPr>
                <w:rFonts w:ascii="Adobe Arabic" w:hAnsi="Adobe Arabic" w:cs="GE Dinar Two Medium"/>
                <w:bCs/>
                <w:color w:val="7A8696"/>
                <w:szCs w:val="28"/>
                <w:rtl/>
              </w:rPr>
              <w:t>المدة الزمنية:</w:t>
            </w:r>
            <w:r w:rsidRPr="00075F02">
              <w:rPr>
                <w:rFonts w:ascii="Adobe Arabic" w:hAnsi="Adobe Arabic" w:cs="GE Dinar Two Medium"/>
                <w:b/>
                <w:szCs w:val="28"/>
                <w:rtl/>
              </w:rPr>
              <w:t xml:space="preserve"> </w:t>
            </w:r>
            <w:r>
              <w:rPr>
                <w:rFonts w:ascii="Sakkal Majalla" w:hAnsi="Sakkal Majalla" w:hint="cs"/>
                <w:sz w:val="32"/>
                <w:szCs w:val="32"/>
                <w:rtl/>
              </w:rPr>
              <w:t>30-45 دقيقة</w:t>
            </w:r>
          </w:p>
        </w:tc>
      </w:tr>
    </w:tbl>
    <w:p w:rsidR="004A6D71" w:rsidRDefault="004A6D71" w:rsidP="004A6D71">
      <w:pPr>
        <w:rPr>
          <w:rFonts w:ascii="Sakkal Majalla" w:hAnsi="Sakkal Majalla"/>
          <w:sz w:val="32"/>
          <w:szCs w:val="32"/>
          <w:rtl/>
        </w:rPr>
      </w:pPr>
    </w:p>
    <w:p w:rsidR="004A6D71" w:rsidRPr="00F212B0" w:rsidRDefault="004A6D71" w:rsidP="004A6D71">
      <w:pPr>
        <w:rPr>
          <w:rFonts w:ascii="Sakkal Majalla" w:hAnsi="Sakkal Majalla"/>
          <w:b/>
          <w:bCs/>
          <w:color w:val="C00000"/>
          <w:sz w:val="34"/>
        </w:rPr>
      </w:pPr>
      <w:r w:rsidRPr="00F212B0">
        <w:rPr>
          <w:rFonts w:ascii="Sakkal Majalla" w:hAnsi="Sakkal Majalla"/>
          <w:b/>
          <w:bCs/>
          <w:color w:val="C00000"/>
          <w:sz w:val="34"/>
          <w:rtl/>
        </w:rPr>
        <w:t>الهدف:</w:t>
      </w:r>
    </w:p>
    <w:p w:rsidR="004A6D71" w:rsidRPr="006B556E" w:rsidRDefault="004A6D71" w:rsidP="004A6D71">
      <w:pPr>
        <w:rPr>
          <w:rFonts w:ascii="Sakkal Majalla" w:hAnsi="Sakkal Majalla"/>
          <w:sz w:val="32"/>
          <w:szCs w:val="32"/>
        </w:rPr>
      </w:pPr>
      <w:r w:rsidRPr="006B556E">
        <w:rPr>
          <w:rFonts w:ascii="Sakkal Majalla" w:hAnsi="Sakkal Majalla"/>
          <w:sz w:val="32"/>
          <w:szCs w:val="32"/>
          <w:rtl/>
        </w:rPr>
        <w:t>تعزيز التعارف والتواصل بين المشاركين وفهم مشترك لمفهوم الحوكمة الرقمية.</w:t>
      </w:r>
    </w:p>
    <w:p w:rsidR="004A6D71" w:rsidRDefault="004A6D71" w:rsidP="004A6D71">
      <w:pPr>
        <w:rPr>
          <w:rFonts w:ascii="Sakkal Majalla" w:hAnsi="Sakkal Majalla"/>
          <w:b/>
          <w:bCs/>
          <w:color w:val="C00000"/>
          <w:sz w:val="34"/>
          <w:rtl/>
        </w:rPr>
      </w:pPr>
    </w:p>
    <w:p w:rsidR="002714C1" w:rsidRPr="006B556E" w:rsidRDefault="002714C1" w:rsidP="002714C1">
      <w:pPr>
        <w:ind w:left="-897"/>
        <w:rPr>
          <w:rFonts w:ascii="Sakkal Majalla" w:hAnsi="Sakkal Majalla"/>
          <w:sz w:val="32"/>
          <w:szCs w:val="32"/>
        </w:rPr>
      </w:pPr>
      <w:r>
        <w:rPr>
          <w:noProof/>
        </w:rPr>
        <mc:AlternateContent>
          <mc:Choice Requires="wps">
            <w:drawing>
              <wp:inline distT="0" distB="0" distL="0" distR="0" wp14:anchorId="4B2F83FD" wp14:editId="048BF588">
                <wp:extent cx="6811010" cy="5918200"/>
                <wp:effectExtent l="0" t="0" r="27940" b="254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1010" cy="591820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Rectangle: Rounded Corners 1815" o:spid="_x0000_s1082" style="width:536.3pt;height:46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4A6D71" w:rsidRDefault="001A2196" w:rsidP="004A6D71">
      <w:pPr>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70CBB718" wp14:editId="5F716CEC">
                <wp:extent cx="5731510" cy="895350"/>
                <wp:effectExtent l="0" t="0" r="21590" b="19050"/>
                <wp:docPr id="14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4"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5" name="مجموعة 39"/>
                        <wpg:cNvGrpSpPr/>
                        <wpg:grpSpPr>
                          <a:xfrm>
                            <a:off x="0" y="0"/>
                            <a:ext cx="5731510" cy="895350"/>
                            <a:chOff x="0" y="0"/>
                            <a:chExt cx="5878196" cy="918845"/>
                          </a:xfrm>
                        </wpg:grpSpPr>
                        <wpg:grpSp>
                          <wpg:cNvPr id="146" name="مجموعة 40"/>
                          <wpg:cNvGrpSpPr/>
                          <wpg:grpSpPr>
                            <a:xfrm>
                              <a:off x="0" y="0"/>
                              <a:ext cx="5878196" cy="918845"/>
                              <a:chOff x="0" y="0"/>
                              <a:chExt cx="6240348" cy="919070"/>
                            </a:xfrm>
                          </wpg:grpSpPr>
                          <wpg:grpSp>
                            <wpg:cNvPr id="147" name="مجموعة 41"/>
                            <wpg:cNvGrpSpPr/>
                            <wpg:grpSpPr>
                              <a:xfrm>
                                <a:off x="0" y="169208"/>
                                <a:ext cx="5433072" cy="580613"/>
                                <a:chOff x="0" y="169208"/>
                                <a:chExt cx="5433072" cy="580613"/>
                              </a:xfrm>
                            </wpg:grpSpPr>
                            <wps:wsp>
                              <wps:cNvPr id="14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 name="مربع نص 41"/>
                          <wps:cNvSpPr txBox="1"/>
                          <wps:spPr>
                            <a:xfrm>
                              <a:off x="204484" y="257055"/>
                              <a:ext cx="4616071" cy="387740"/>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تعريف الحوكمة وأهميتها</w:t>
                                </w:r>
                              </w:p>
                            </w:txbxContent>
                          </wps:txbx>
                          <wps:bodyPr wrap="square" rtlCol="1">
                            <a:spAutoFit/>
                          </wps:bodyPr>
                        </wps:wsp>
                      </wpg:grpSp>
                    </wpg:wgp>
                  </a:graphicData>
                </a:graphic>
              </wp:inline>
            </w:drawing>
          </mc:Choice>
          <mc:Fallback>
            <w:pict>
              <v:group id="_x0000_s10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">
                <v:shape id="صورة 38" o:spid="_x0000_s108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GHbnBAAAA3AAAAA8AAABkcnMvZG93bnJldi54bWxET0uLwjAQvi/4H8IIe1tTH8hSjSKi4GVR&#10;64LXoRmbYjOpTazdf78RBG/z8T1nvuxsJVpqfOlYwXCQgCDOnS65UPB72n59g/ABWWPlmBT8kYfl&#10;ovcxx1S7Bx+pzUIhYgj7FBWYEOpUSp8bsugHriaO3MU1FkOETSF1g48Ybis5SpKptFhybDBY09pQ&#10;fs3uVsF403ab8Xr/48+mPt0yuyr98aDUZ79bzUAE6sJb/HLvdJw/mcDzmXiBXP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6GHbnBAAAA3AAAAA8AAAAAAAAAAAAAAAAAnwIA&#10;AGRycy9kb3ducmV2LnhtbFBLBQYAAAAABAAEAPcAAACNAwAAAAA=&#10;">
                  <v:imagedata r:id="rId56" o:title=""/>
                </v:shape>
                <v:group id="مجموعة 39" o:spid="_x0000_s10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group id="مجموعة 40" o:spid="_x0000_s10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group id="مجموعة 41" o:spid="_x0000_s10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شكل حر 42" o:spid="_x0000_s10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VSsQA&#10;AADcAAAADwAAAGRycy9kb3ducmV2LnhtbESPQW/CMAyF75P2HyJP4jYSRjWmjoAmBILDLoP9AKvx&#10;mo7G6ZoA5d/jA9Jutt7ze5/nyyG06kx9aiJbmIwNKOIquoZrC9+HzfMbqJSRHbaRycKVEiwXjw9z&#10;LF288Bed97lWEsKpRAs+567UOlWeAqZx7IhF+4l9wCxrX2vX40XCQ6tfjHnVARuWBo8drTxVx/0p&#10;WHCmWIditp3R6u/Tm9+Jy8eps3b0NHy8g8o05H/z/XrnBL8QWnlGJt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v1UrEAAAA3A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eMMA&#10;AADcAAAADwAAAGRycy9kb3ducmV2LnhtbERPTWsCMRC9F/wPYQreNFsR226NooIi6sFq0euwme4u&#10;JpNlE93135uC0Ns83ueMp6014ka1Lx0reOsnIIgzp0vOFfwcl70PED4gazSOScGdPEwnnZcxpto1&#10;/E23Q8hFDGGfooIihCqV0mcFWfR9VxFH7tfVFkOEdS51jU0Mt0YOkmQkLZYcGwqsaFFQdjlcrYL3&#10;/fLa+NXouJmfzK5MzHk22LJS3dd29gUiUBv+xU/3Wsf5w0/4eyZeIC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eMMAAADcAAAADwAAAAAAAAAAAAAAAACYAgAAZHJzL2Rv&#10;d25yZXYueG1sUEsFBgAAAAAEAAQA9QAAAIgDAAAAAA==&#10;" fillcolor="#168489" stroked="f" strokeweight="1pt">
                        <v:stroke joinstyle="miter"/>
                      </v:roundrect>
                    </v:group>
                    <v:oval id="شكل بيضاوي 44" o:spid="_x0000_s10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1z3cEA&#10;AADcAAAADwAAAGRycy9kb3ducmV2LnhtbERP22oCMRB9F/oPYQq+aVZBKatRSqEogojRDxg342Z1&#10;M9luom7/vhGEvs3hXGe+7Fwt7tSGyrOC0TADQVx4U3Gp4Hj4HnyACBHZYO2ZFPxSgOXirTfH3PgH&#10;7+muYylSCIccFdgYm1zKUFhyGIa+IU7c2bcOY4JtKU2LjxTuajnOsql0WHFqsNjQl6Xiqm9Oge4O&#10;erc6l9Jvtd2cRhf/4/Zrpfrv3ecMRKQu/otf7rVJ8ydjeD6TLp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Nc93BAAAA3AAAAA8AAAAAAAAAAAAAAAAAmAIAAGRycy9kb3du&#10;cmV2LnhtbFBLBQYAAAAABAAEAPUAAACGAwAAAAA=&#10;" filled="f" strokecolor="#a5a5a5 [2092]" strokeweight="1pt">
                      <v:stroke joinstyle="miter"/>
                    </v:oval>
                  </v:group>
                  <v:shape id="مربع نص 41" o:spid="_x0000_s109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UDk8AA&#10;AADcAAAADwAAAGRycy9kb3ducmV2LnhtbERPTWvCQBC9F/wPyxR6qxsVRVJXEa3gwYsa70N2mg3N&#10;zobs1MR/3xUKvc3jfc5qM/hG3amLdWADk3EGirgMtubKQHE9vC9BRUG22AQmAw+KsFmPXlaY29Dz&#10;me4XqVQK4ZijASfS5lrH0pHHOA4tceK+QudREuwqbTvsU7hv9DTLFtpjzanBYUs7R+X35ccbELHb&#10;yaP49PF4G0773mXlHAtj3l6H7QcooUH+xX/uo03z5zN4PpMu0O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UDk8AAAADcAAAADwAAAAAAAAAAAAAAAACYAgAAZHJzL2Rvd25y&#10;ZXYueG1sUEsFBgAAAAAEAAQA9QAAAIU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تعريف الحوكمة وأهميتها</w:t>
                          </w:r>
                        </w:p>
                      </w:txbxContent>
                    </v:textbox>
                  </v:shape>
                </v:group>
                <w10:wrap anchorx="page"/>
                <w10:anchorlock/>
              </v:group>
            </w:pict>
          </mc:Fallback>
        </mc:AlternateContent>
      </w:r>
    </w:p>
    <w:p w:rsidR="004A6D71" w:rsidRPr="0012794C" w:rsidRDefault="004A6D71" w:rsidP="004A6D71">
      <w:pPr>
        <w:rPr>
          <w:rFonts w:ascii="Sakkal Majalla" w:hAnsi="Sakkal Majalla"/>
          <w:b/>
          <w:bCs/>
          <w:sz w:val="32"/>
          <w:szCs w:val="32"/>
        </w:rPr>
      </w:pPr>
      <w:r w:rsidRPr="0012794C">
        <w:rPr>
          <w:rFonts w:ascii="Sakkal Majalla" w:hAnsi="Sakkal Majalla"/>
          <w:b/>
          <w:bCs/>
          <w:sz w:val="32"/>
          <w:szCs w:val="32"/>
          <w:rtl/>
        </w:rPr>
        <w:t>تعريف الحوكمة</w:t>
      </w:r>
    </w:p>
    <w:p w:rsidR="003530FF" w:rsidRDefault="004161EC" w:rsidP="004161EC">
      <w:pPr>
        <w:pStyle w:val="ListParagraph"/>
        <w:spacing w:line="360" w:lineRule="auto"/>
        <w:ind w:left="454"/>
        <w:jc w:val="both"/>
        <w:rPr>
          <w:rFonts w:ascii="Sakkal Majalla" w:hAnsi="Sakkal Majalla" w:cs="Sakkal Majalla"/>
          <w:sz w:val="32"/>
          <w:szCs w:val="32"/>
          <w:rtl/>
        </w:rPr>
      </w:pPr>
      <w:r w:rsidRPr="004161EC">
        <w:rPr>
          <w:rFonts w:ascii="Sakkal Majalla" w:hAnsi="Sakkal Majalla" w:cs="Sakkal Majalla"/>
          <w:noProof/>
          <w:sz w:val="32"/>
          <w:szCs w:val="32"/>
        </w:rPr>
        <mc:AlternateContent>
          <mc:Choice Requires="wpg">
            <w:drawing>
              <wp:anchor distT="0" distB="0" distL="114300" distR="114300" simplePos="0" relativeHeight="252807168" behindDoc="0" locked="0" layoutInCell="1" allowOverlap="1" wp14:anchorId="0D8B13D4" wp14:editId="2824D614">
                <wp:simplePos x="0" y="0"/>
                <wp:positionH relativeFrom="column">
                  <wp:posOffset>4945380</wp:posOffset>
                </wp:positionH>
                <wp:positionV relativeFrom="paragraph">
                  <wp:posOffset>0</wp:posOffset>
                </wp:positionV>
                <wp:extent cx="784860" cy="638175"/>
                <wp:effectExtent l="0" t="0" r="0" b="28575"/>
                <wp:wrapSquare wrapText="bothSides"/>
                <wp:docPr id="2074269778"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2074269779" name="Picture 2074269779" descr="Problem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74269780" name="Rectangle: Rounded Corners 2074269780"/>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EE7CA5" id="Group 29" o:spid="_x0000_s1026" style="position:absolute;margin-left:389.4pt;margin-top:0;width:61.8pt;height:50.25pt;z-index:25280716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">
                <v:shape id="Picture 2074269779"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">
                  <v:imagedata r:id="rId58" o:title="Problem "/>
                </v:shape>
                <v:roundrect id="Rectangle: Rounded Corners 207426978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" fillcolor="#168489" strokecolor="#168489" strokeweight="1pt">
                  <v:stroke joinstyle="miter"/>
                </v:roundrect>
                <w10:wrap type="square"/>
              </v:group>
            </w:pict>
          </mc:Fallback>
        </mc:AlternateContent>
      </w:r>
      <w:r w:rsidR="004A6D71" w:rsidRPr="004161EC">
        <w:rPr>
          <w:rFonts w:ascii="Sakkal Majalla" w:hAnsi="Sakkal Majalla" w:cs="Sakkal Majalla"/>
          <w:sz w:val="32"/>
          <w:szCs w:val="32"/>
          <w:rtl/>
        </w:rPr>
        <w:t>ت</w:t>
      </w:r>
      <w:r w:rsidR="004A6D71" w:rsidRPr="004161EC">
        <w:rPr>
          <w:rFonts w:ascii="Sakkal Majalla" w:hAnsi="Sakkal Majalla" w:cs="Sakkal Majalla" w:hint="cs"/>
          <w:sz w:val="32"/>
          <w:szCs w:val="32"/>
          <w:rtl/>
        </w:rPr>
        <w:t>ُ</w:t>
      </w:r>
      <w:r w:rsidR="004A6D71" w:rsidRPr="004161EC">
        <w:rPr>
          <w:rFonts w:ascii="Sakkal Majalla" w:hAnsi="Sakkal Majalla" w:cs="Sakkal Majalla"/>
          <w:sz w:val="32"/>
          <w:szCs w:val="32"/>
          <w:rtl/>
        </w:rPr>
        <w:t xml:space="preserve">شير الحوكمة إلى مجموعة القواعد والعمليات والممارسات التي تحدد كيفية إدارة المؤسسات وتنظيمها. </w:t>
      </w:r>
      <w:r w:rsidR="004A6D71" w:rsidRPr="004161EC">
        <w:rPr>
          <w:rFonts w:ascii="Sakkal Majalla" w:hAnsi="Sakkal Majalla" w:cs="Sakkal Majalla" w:hint="cs"/>
          <w:sz w:val="32"/>
          <w:szCs w:val="32"/>
          <w:rtl/>
        </w:rPr>
        <w:t>و</w:t>
      </w:r>
      <w:r w:rsidR="004A6D71" w:rsidRPr="004161EC">
        <w:rPr>
          <w:rFonts w:ascii="Sakkal Majalla" w:hAnsi="Sakkal Majalla" w:cs="Sakkal Majalla"/>
          <w:sz w:val="32"/>
          <w:szCs w:val="32"/>
          <w:rtl/>
        </w:rPr>
        <w:t>تركز على تحقيق التوازن بين مصالح مختلف الأطراف المعنية، مثل المساهمين، والإدارة، والعملاء، والمجتمع. تسعى الحوكمة إلى ضمان الشفافية والمساءلة والنزاهة في الأعمال.</w:t>
      </w:r>
    </w:p>
    <w:p w:rsidR="004A6D71" w:rsidRPr="004161EC" w:rsidRDefault="004A6D71" w:rsidP="004161EC">
      <w:pPr>
        <w:pStyle w:val="ListParagraph"/>
        <w:spacing w:line="360" w:lineRule="auto"/>
        <w:ind w:left="454"/>
        <w:jc w:val="both"/>
        <w:rPr>
          <w:rFonts w:ascii="Sakkal Majalla" w:hAnsi="Sakkal Majalla" w:cs="Sakkal Majalla"/>
          <w:sz w:val="32"/>
          <w:szCs w:val="32"/>
          <w:rtl/>
        </w:rPr>
      </w:pPr>
      <w:r w:rsidRPr="004161EC">
        <w:rPr>
          <w:rFonts w:ascii="Sakkal Majalla" w:hAnsi="Sakkal Majalla"/>
          <w:b/>
          <w:bCs/>
          <w:color w:val="C00000"/>
          <w:sz w:val="32"/>
          <w:szCs w:val="32"/>
          <w:rtl/>
        </w:rPr>
        <w:t>أهمية الحوكمة</w:t>
      </w:r>
    </w:p>
    <w:p w:rsidR="00181023" w:rsidRDefault="00181023" w:rsidP="003530FF">
      <w:pPr>
        <w:jc w:val="center"/>
        <w:rPr>
          <w:rFonts w:ascii="Sakkal Majalla" w:hAnsi="Sakkal Majalla"/>
          <w:b/>
          <w:bCs/>
          <w:sz w:val="32"/>
          <w:szCs w:val="32"/>
          <w:rtl/>
        </w:rPr>
      </w:pPr>
      <w:r w:rsidRPr="00181023">
        <w:rPr>
          <w:rFonts w:ascii="Sakkal Majalla" w:hAnsi="Sakkal Majalla"/>
          <w:b/>
          <w:bCs/>
          <w:noProof/>
          <w:sz w:val="32"/>
          <w:szCs w:val="32"/>
        </w:rPr>
        <mc:AlternateContent>
          <mc:Choice Requires="wpg">
            <w:drawing>
              <wp:inline distT="0" distB="0" distL="0" distR="0" wp14:anchorId="573CE859" wp14:editId="62D8B8C8">
                <wp:extent cx="5025224" cy="2402553"/>
                <wp:effectExtent l="0" t="0" r="4445" b="0"/>
                <wp:docPr id="2074268201" name="Group 113"/>
                <wp:cNvGraphicFramePr/>
                <a:graphic xmlns:a="http://schemas.openxmlformats.org/drawingml/2006/main">
                  <a:graphicData uri="http://schemas.microsoft.com/office/word/2010/wordprocessingGroup">
                    <wpg:wgp>
                      <wpg:cNvGrpSpPr/>
                      <wpg:grpSpPr>
                        <a:xfrm>
                          <a:off x="0" y="0"/>
                          <a:ext cx="5025224" cy="2402553"/>
                          <a:chOff x="0" y="0"/>
                          <a:chExt cx="10252783" cy="4902916"/>
                        </a:xfrm>
                      </wpg:grpSpPr>
                      <wpg:grpSp>
                        <wpg:cNvPr id="2074268202" name="Group 2074268202"/>
                        <wpg:cNvGrpSpPr/>
                        <wpg:grpSpPr>
                          <a:xfrm>
                            <a:off x="0" y="0"/>
                            <a:ext cx="10252783" cy="2591424"/>
                            <a:chOff x="0" y="0"/>
                            <a:chExt cx="10252783" cy="2591424"/>
                          </a:xfrm>
                        </wpg:grpSpPr>
                        <wps:wsp>
                          <wps:cNvPr id="2074268203" name="Freeform: Shape 2074268203"/>
                          <wps:cNvSpPr/>
                          <wps:spPr>
                            <a:xfrm>
                              <a:off x="7661335" y="0"/>
                              <a:ext cx="2591448" cy="2591424"/>
                            </a:xfrm>
                            <a:custGeom>
                              <a:avLst/>
                              <a:gdLst>
                                <a:gd name="connsiteX0" fmla="*/ 1540923 w 3081874"/>
                                <a:gd name="connsiteY0" fmla="*/ 0 h 3081846"/>
                                <a:gd name="connsiteX1" fmla="*/ 3081875 w 3081874"/>
                                <a:gd name="connsiteY1" fmla="*/ 1540923 h 3081846"/>
                                <a:gd name="connsiteX2" fmla="*/ 1540923 w 3081874"/>
                                <a:gd name="connsiteY2" fmla="*/ 3081847 h 3081846"/>
                                <a:gd name="connsiteX3" fmla="*/ 0 w 3081874"/>
                                <a:gd name="connsiteY3" fmla="*/ 1540923 h 3081846"/>
                                <a:gd name="connsiteX4" fmla="*/ 1540923 w 3081874"/>
                                <a:gd name="connsiteY4" fmla="*/ 0 h 3081846"/>
                                <a:gd name="connsiteX5" fmla="*/ 1540923 w 3081874"/>
                                <a:gd name="connsiteY5" fmla="*/ 0 h 3081846"/>
                                <a:gd name="connsiteX6" fmla="*/ 1540923 w 3081874"/>
                                <a:gd name="connsiteY6" fmla="*/ 42800 h 3081846"/>
                                <a:gd name="connsiteX7" fmla="*/ 42799 w 3081874"/>
                                <a:gd name="connsiteY7" fmla="*/ 1540923 h 3081846"/>
                                <a:gd name="connsiteX8" fmla="*/ 1540923 w 3081874"/>
                                <a:gd name="connsiteY8" fmla="*/ 3039047 h 3081846"/>
                                <a:gd name="connsiteX9" fmla="*/ 3039047 w 3081874"/>
                                <a:gd name="connsiteY9" fmla="*/ 1540923 h 3081846"/>
                                <a:gd name="connsiteX10" fmla="*/ 1540923 w 3081874"/>
                                <a:gd name="connsiteY10" fmla="*/ 42800 h 3081846"/>
                                <a:gd name="connsiteX11" fmla="*/ 1540923 w 3081874"/>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74" h="3081846">
                                  <a:moveTo>
                                    <a:pt x="1540923" y="0"/>
                                  </a:moveTo>
                                  <a:cubicBezTo>
                                    <a:pt x="2391943" y="0"/>
                                    <a:pt x="3081875" y="689903"/>
                                    <a:pt x="3081875" y="1540923"/>
                                  </a:cubicBezTo>
                                  <a:cubicBezTo>
                                    <a:pt x="3081875" y="2391944"/>
                                    <a:pt x="2391943" y="3081847"/>
                                    <a:pt x="1540923" y="3081847"/>
                                  </a:cubicBezTo>
                                  <a:cubicBezTo>
                                    <a:pt x="689903" y="3081847"/>
                                    <a:pt x="0" y="2391944"/>
                                    <a:pt x="0" y="1540923"/>
                                  </a:cubicBezTo>
                                  <a:cubicBezTo>
                                    <a:pt x="0" y="689903"/>
                                    <a:pt x="689930" y="0"/>
                                    <a:pt x="1540923" y="0"/>
                                  </a:cubicBezTo>
                                  <a:lnTo>
                                    <a:pt x="1540923" y="0"/>
                                  </a:lnTo>
                                  <a:close/>
                                  <a:moveTo>
                                    <a:pt x="1540923" y="42800"/>
                                  </a:moveTo>
                                  <a:cubicBezTo>
                                    <a:pt x="713534" y="42800"/>
                                    <a:pt x="42799" y="713534"/>
                                    <a:pt x="42799" y="1540923"/>
                                  </a:cubicBezTo>
                                  <a:cubicBezTo>
                                    <a:pt x="42799" y="2368313"/>
                                    <a:pt x="713561" y="3039047"/>
                                    <a:pt x="1540923" y="3039047"/>
                                  </a:cubicBezTo>
                                  <a:cubicBezTo>
                                    <a:pt x="2368286" y="3039047"/>
                                    <a:pt x="3039047" y="2368313"/>
                                    <a:pt x="3039047" y="1540923"/>
                                  </a:cubicBezTo>
                                  <a:cubicBezTo>
                                    <a:pt x="3039047" y="713534"/>
                                    <a:pt x="2368340" y="42800"/>
                                    <a:pt x="1540923" y="42800"/>
                                  </a:cubicBezTo>
                                  <a:lnTo>
                                    <a:pt x="1540923" y="42800"/>
                                  </a:lnTo>
                                  <a:close/>
                                </a:path>
                              </a:pathLst>
                            </a:custGeom>
                            <a:solidFill>
                              <a:srgbClr val="116569"/>
                            </a:solidFill>
                            <a:ln w="2688" cap="flat">
                              <a:noFill/>
                              <a:prstDash val="solid"/>
                              <a:miter/>
                            </a:ln>
                          </wps:spPr>
                          <wps:bodyPr rtlCol="0" anchor="ctr"/>
                        </wps:wsp>
                        <wps:wsp>
                          <wps:cNvPr id="2074268204" name="Freeform: Shape 2074268204"/>
                          <wps:cNvSpPr/>
                          <wps:spPr>
                            <a:xfrm>
                              <a:off x="0" y="0"/>
                              <a:ext cx="2591425" cy="2591424"/>
                            </a:xfrm>
                            <a:custGeom>
                              <a:avLst/>
                              <a:gdLst>
                                <a:gd name="connsiteX0" fmla="*/ 1540924 w 3081847"/>
                                <a:gd name="connsiteY0" fmla="*/ 0 h 3081846"/>
                                <a:gd name="connsiteX1" fmla="*/ 3081847 w 3081847"/>
                                <a:gd name="connsiteY1" fmla="*/ 1540923 h 3081846"/>
                                <a:gd name="connsiteX2" fmla="*/ 1540924 w 3081847"/>
                                <a:gd name="connsiteY2" fmla="*/ 3081847 h 3081846"/>
                                <a:gd name="connsiteX3" fmla="*/ 0 w 3081847"/>
                                <a:gd name="connsiteY3" fmla="*/ 1540923 h 3081846"/>
                                <a:gd name="connsiteX4" fmla="*/ 1540924 w 3081847"/>
                                <a:gd name="connsiteY4" fmla="*/ 0 h 3081846"/>
                                <a:gd name="connsiteX5" fmla="*/ 1540924 w 3081847"/>
                                <a:gd name="connsiteY5" fmla="*/ 0 h 3081846"/>
                                <a:gd name="connsiteX6" fmla="*/ 1540924 w 3081847"/>
                                <a:gd name="connsiteY6" fmla="*/ 42800 h 3081846"/>
                                <a:gd name="connsiteX7" fmla="*/ 42800 w 3081847"/>
                                <a:gd name="connsiteY7" fmla="*/ 1540923 h 3081846"/>
                                <a:gd name="connsiteX8" fmla="*/ 1540924 w 3081847"/>
                                <a:gd name="connsiteY8" fmla="*/ 3039047 h 3081846"/>
                                <a:gd name="connsiteX9" fmla="*/ 3039048 w 3081847"/>
                                <a:gd name="connsiteY9" fmla="*/ 1540923 h 3081846"/>
                                <a:gd name="connsiteX10" fmla="*/ 1540924 w 3081847"/>
                                <a:gd name="connsiteY10" fmla="*/ 42800 h 3081846"/>
                                <a:gd name="connsiteX11" fmla="*/ 1540924 w 3081847"/>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47" h="3081846">
                                  <a:moveTo>
                                    <a:pt x="1540924" y="0"/>
                                  </a:moveTo>
                                  <a:cubicBezTo>
                                    <a:pt x="2391944" y="0"/>
                                    <a:pt x="3081847" y="689903"/>
                                    <a:pt x="3081847" y="1540923"/>
                                  </a:cubicBezTo>
                                  <a:cubicBezTo>
                                    <a:pt x="3081847" y="2391944"/>
                                    <a:pt x="2391944" y="3081847"/>
                                    <a:pt x="1540924" y="3081847"/>
                                  </a:cubicBezTo>
                                  <a:cubicBezTo>
                                    <a:pt x="689903" y="3081847"/>
                                    <a:pt x="0" y="2391917"/>
                                    <a:pt x="0" y="1540923"/>
                                  </a:cubicBezTo>
                                  <a:cubicBezTo>
                                    <a:pt x="0" y="689930"/>
                                    <a:pt x="689903" y="0"/>
                                    <a:pt x="1540924" y="0"/>
                                  </a:cubicBezTo>
                                  <a:lnTo>
                                    <a:pt x="1540924" y="0"/>
                                  </a:lnTo>
                                  <a:close/>
                                  <a:moveTo>
                                    <a:pt x="1540924" y="42800"/>
                                  </a:moveTo>
                                  <a:cubicBezTo>
                                    <a:pt x="713534" y="42800"/>
                                    <a:pt x="42800" y="713534"/>
                                    <a:pt x="42800" y="1540923"/>
                                  </a:cubicBezTo>
                                  <a:cubicBezTo>
                                    <a:pt x="42800" y="2368313"/>
                                    <a:pt x="713534" y="3039047"/>
                                    <a:pt x="1540924" y="3039047"/>
                                  </a:cubicBezTo>
                                  <a:cubicBezTo>
                                    <a:pt x="2368313" y="3039047"/>
                                    <a:pt x="3039048" y="2368313"/>
                                    <a:pt x="3039048" y="1540923"/>
                                  </a:cubicBezTo>
                                  <a:cubicBezTo>
                                    <a:pt x="3039048" y="713534"/>
                                    <a:pt x="2368313" y="42800"/>
                                    <a:pt x="1540924" y="42800"/>
                                  </a:cubicBezTo>
                                  <a:lnTo>
                                    <a:pt x="1540924" y="42800"/>
                                  </a:lnTo>
                                  <a:close/>
                                </a:path>
                              </a:pathLst>
                            </a:custGeom>
                            <a:solidFill>
                              <a:srgbClr val="116569"/>
                            </a:solidFill>
                            <a:ln w="2688" cap="flat">
                              <a:noFill/>
                              <a:prstDash val="solid"/>
                              <a:miter/>
                            </a:ln>
                          </wps:spPr>
                          <wps:bodyPr rtlCol="0" anchor="ctr"/>
                        </wps:wsp>
                        <wps:wsp>
                          <wps:cNvPr id="2074268205" name="Freeform: Shape 2074268205"/>
                          <wps:cNvSpPr/>
                          <wps:spPr>
                            <a:xfrm>
                              <a:off x="1532262" y="0"/>
                              <a:ext cx="2591425" cy="2591424"/>
                            </a:xfrm>
                            <a:custGeom>
                              <a:avLst/>
                              <a:gdLst>
                                <a:gd name="connsiteX0" fmla="*/ 1540924 w 3081847"/>
                                <a:gd name="connsiteY0" fmla="*/ 0 h 3081846"/>
                                <a:gd name="connsiteX1" fmla="*/ 3081847 w 3081847"/>
                                <a:gd name="connsiteY1" fmla="*/ 1540923 h 3081846"/>
                                <a:gd name="connsiteX2" fmla="*/ 1540924 w 3081847"/>
                                <a:gd name="connsiteY2" fmla="*/ 3081847 h 3081846"/>
                                <a:gd name="connsiteX3" fmla="*/ 0 w 3081847"/>
                                <a:gd name="connsiteY3" fmla="*/ 1540923 h 3081846"/>
                                <a:gd name="connsiteX4" fmla="*/ 1540924 w 3081847"/>
                                <a:gd name="connsiteY4" fmla="*/ 0 h 3081846"/>
                                <a:gd name="connsiteX5" fmla="*/ 1540924 w 3081847"/>
                                <a:gd name="connsiteY5" fmla="*/ 0 h 3081846"/>
                                <a:gd name="connsiteX6" fmla="*/ 1540924 w 3081847"/>
                                <a:gd name="connsiteY6" fmla="*/ 42800 h 3081846"/>
                                <a:gd name="connsiteX7" fmla="*/ 42800 w 3081847"/>
                                <a:gd name="connsiteY7" fmla="*/ 1540923 h 3081846"/>
                                <a:gd name="connsiteX8" fmla="*/ 1540924 w 3081847"/>
                                <a:gd name="connsiteY8" fmla="*/ 3039047 h 3081846"/>
                                <a:gd name="connsiteX9" fmla="*/ 3039048 w 3081847"/>
                                <a:gd name="connsiteY9" fmla="*/ 1540923 h 3081846"/>
                                <a:gd name="connsiteX10" fmla="*/ 1540924 w 3081847"/>
                                <a:gd name="connsiteY10" fmla="*/ 42800 h 3081846"/>
                                <a:gd name="connsiteX11" fmla="*/ 1540924 w 3081847"/>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47" h="3081846">
                                  <a:moveTo>
                                    <a:pt x="1540924" y="0"/>
                                  </a:moveTo>
                                  <a:cubicBezTo>
                                    <a:pt x="2391917" y="0"/>
                                    <a:pt x="3081847" y="689903"/>
                                    <a:pt x="3081847" y="1540923"/>
                                  </a:cubicBezTo>
                                  <a:cubicBezTo>
                                    <a:pt x="3081847" y="2391944"/>
                                    <a:pt x="2391944" y="3081847"/>
                                    <a:pt x="1540924" y="3081847"/>
                                  </a:cubicBezTo>
                                  <a:cubicBezTo>
                                    <a:pt x="689903" y="3081847"/>
                                    <a:pt x="0" y="2391944"/>
                                    <a:pt x="0" y="1540923"/>
                                  </a:cubicBezTo>
                                  <a:cubicBezTo>
                                    <a:pt x="0" y="689903"/>
                                    <a:pt x="689930" y="0"/>
                                    <a:pt x="1540924" y="0"/>
                                  </a:cubicBezTo>
                                  <a:lnTo>
                                    <a:pt x="1540924" y="0"/>
                                  </a:lnTo>
                                  <a:close/>
                                  <a:moveTo>
                                    <a:pt x="1540924" y="42800"/>
                                  </a:moveTo>
                                  <a:cubicBezTo>
                                    <a:pt x="713534" y="42800"/>
                                    <a:pt x="42800" y="713534"/>
                                    <a:pt x="42800" y="1540923"/>
                                  </a:cubicBezTo>
                                  <a:cubicBezTo>
                                    <a:pt x="42800" y="2368313"/>
                                    <a:pt x="713534" y="3039047"/>
                                    <a:pt x="1540924" y="3039047"/>
                                  </a:cubicBezTo>
                                  <a:cubicBezTo>
                                    <a:pt x="2368313" y="3039047"/>
                                    <a:pt x="3039048" y="2368313"/>
                                    <a:pt x="3039048" y="1540923"/>
                                  </a:cubicBezTo>
                                  <a:cubicBezTo>
                                    <a:pt x="3039048" y="713534"/>
                                    <a:pt x="2368313" y="42800"/>
                                    <a:pt x="1540924" y="42800"/>
                                  </a:cubicBezTo>
                                  <a:lnTo>
                                    <a:pt x="1540924" y="42800"/>
                                  </a:lnTo>
                                  <a:close/>
                                </a:path>
                              </a:pathLst>
                            </a:custGeom>
                            <a:solidFill>
                              <a:srgbClr val="116569"/>
                            </a:solidFill>
                            <a:ln w="2688" cap="flat">
                              <a:noFill/>
                              <a:prstDash val="solid"/>
                              <a:miter/>
                            </a:ln>
                          </wps:spPr>
                          <wps:bodyPr rtlCol="0" anchor="ctr"/>
                        </wps:wsp>
                        <wps:wsp>
                          <wps:cNvPr id="2074268206" name="Freeform: Shape 2074268206"/>
                          <wps:cNvSpPr/>
                          <wps:spPr>
                            <a:xfrm>
                              <a:off x="3064547" y="0"/>
                              <a:ext cx="2591402" cy="2591424"/>
                            </a:xfrm>
                            <a:custGeom>
                              <a:avLst/>
                              <a:gdLst>
                                <a:gd name="connsiteX0" fmla="*/ 1540924 w 3081820"/>
                                <a:gd name="connsiteY0" fmla="*/ 0 h 3081846"/>
                                <a:gd name="connsiteX1" fmla="*/ 3081820 w 3081820"/>
                                <a:gd name="connsiteY1" fmla="*/ 1540923 h 3081846"/>
                                <a:gd name="connsiteX2" fmla="*/ 1540924 w 3081820"/>
                                <a:gd name="connsiteY2" fmla="*/ 3081847 h 3081846"/>
                                <a:gd name="connsiteX3" fmla="*/ 0 w 3081820"/>
                                <a:gd name="connsiteY3" fmla="*/ 1540923 h 3081846"/>
                                <a:gd name="connsiteX4" fmla="*/ 1540924 w 3081820"/>
                                <a:gd name="connsiteY4" fmla="*/ 0 h 3081846"/>
                                <a:gd name="connsiteX5" fmla="*/ 1540924 w 3081820"/>
                                <a:gd name="connsiteY5" fmla="*/ 0 h 3081846"/>
                                <a:gd name="connsiteX6" fmla="*/ 1540924 w 3081820"/>
                                <a:gd name="connsiteY6" fmla="*/ 42800 h 3081846"/>
                                <a:gd name="connsiteX7" fmla="*/ 42800 w 3081820"/>
                                <a:gd name="connsiteY7" fmla="*/ 1540923 h 3081846"/>
                                <a:gd name="connsiteX8" fmla="*/ 1540924 w 3081820"/>
                                <a:gd name="connsiteY8" fmla="*/ 3039047 h 3081846"/>
                                <a:gd name="connsiteX9" fmla="*/ 3039048 w 3081820"/>
                                <a:gd name="connsiteY9" fmla="*/ 1540923 h 3081846"/>
                                <a:gd name="connsiteX10" fmla="*/ 1540924 w 3081820"/>
                                <a:gd name="connsiteY10" fmla="*/ 42800 h 3081846"/>
                                <a:gd name="connsiteX11" fmla="*/ 1540924 w 3081820"/>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20" h="3081846">
                                  <a:moveTo>
                                    <a:pt x="1540924" y="0"/>
                                  </a:moveTo>
                                  <a:cubicBezTo>
                                    <a:pt x="2391944" y="0"/>
                                    <a:pt x="3081820" y="689903"/>
                                    <a:pt x="3081820" y="1540923"/>
                                  </a:cubicBezTo>
                                  <a:cubicBezTo>
                                    <a:pt x="3081820" y="2391944"/>
                                    <a:pt x="2391918" y="3081847"/>
                                    <a:pt x="1540924" y="3081847"/>
                                  </a:cubicBezTo>
                                  <a:cubicBezTo>
                                    <a:pt x="689930" y="3081847"/>
                                    <a:pt x="0" y="2391944"/>
                                    <a:pt x="0" y="1540923"/>
                                  </a:cubicBezTo>
                                  <a:cubicBezTo>
                                    <a:pt x="0" y="689903"/>
                                    <a:pt x="689903" y="0"/>
                                    <a:pt x="1540924" y="0"/>
                                  </a:cubicBezTo>
                                  <a:lnTo>
                                    <a:pt x="1540924" y="0"/>
                                  </a:lnTo>
                                  <a:close/>
                                  <a:moveTo>
                                    <a:pt x="1540924" y="42800"/>
                                  </a:moveTo>
                                  <a:cubicBezTo>
                                    <a:pt x="713535" y="42800"/>
                                    <a:pt x="42800" y="713534"/>
                                    <a:pt x="42800" y="1540923"/>
                                  </a:cubicBezTo>
                                  <a:cubicBezTo>
                                    <a:pt x="42800" y="2368313"/>
                                    <a:pt x="713535" y="3039047"/>
                                    <a:pt x="1540924" y="3039047"/>
                                  </a:cubicBezTo>
                                  <a:cubicBezTo>
                                    <a:pt x="2368313" y="3039047"/>
                                    <a:pt x="3039048" y="2368313"/>
                                    <a:pt x="3039048" y="1540923"/>
                                  </a:cubicBezTo>
                                  <a:cubicBezTo>
                                    <a:pt x="3039048" y="713534"/>
                                    <a:pt x="2368313" y="42800"/>
                                    <a:pt x="1540924" y="42800"/>
                                  </a:cubicBezTo>
                                  <a:lnTo>
                                    <a:pt x="1540924" y="42800"/>
                                  </a:lnTo>
                                  <a:close/>
                                </a:path>
                              </a:pathLst>
                            </a:custGeom>
                            <a:solidFill>
                              <a:srgbClr val="116569"/>
                            </a:solidFill>
                            <a:ln w="2688" cap="flat">
                              <a:noFill/>
                              <a:prstDash val="solid"/>
                              <a:miter/>
                            </a:ln>
                          </wps:spPr>
                          <wps:bodyPr rtlCol="0" anchor="ctr"/>
                        </wps:wsp>
                        <wps:wsp>
                          <wps:cNvPr id="2074268207" name="Freeform: Shape 2074268207"/>
                          <wps:cNvSpPr/>
                          <wps:spPr>
                            <a:xfrm>
                              <a:off x="4596832" y="0"/>
                              <a:ext cx="2591425" cy="2591424"/>
                            </a:xfrm>
                            <a:custGeom>
                              <a:avLst/>
                              <a:gdLst>
                                <a:gd name="connsiteX0" fmla="*/ 1540924 w 3081847"/>
                                <a:gd name="connsiteY0" fmla="*/ 0 h 3081846"/>
                                <a:gd name="connsiteX1" fmla="*/ 3081848 w 3081847"/>
                                <a:gd name="connsiteY1" fmla="*/ 1540923 h 3081846"/>
                                <a:gd name="connsiteX2" fmla="*/ 1540924 w 3081847"/>
                                <a:gd name="connsiteY2" fmla="*/ 3081847 h 3081846"/>
                                <a:gd name="connsiteX3" fmla="*/ 0 w 3081847"/>
                                <a:gd name="connsiteY3" fmla="*/ 1540923 h 3081846"/>
                                <a:gd name="connsiteX4" fmla="*/ 1540924 w 3081847"/>
                                <a:gd name="connsiteY4" fmla="*/ 0 h 3081846"/>
                                <a:gd name="connsiteX5" fmla="*/ 1540924 w 3081847"/>
                                <a:gd name="connsiteY5" fmla="*/ 0 h 3081846"/>
                                <a:gd name="connsiteX6" fmla="*/ 1540924 w 3081847"/>
                                <a:gd name="connsiteY6" fmla="*/ 42800 h 3081846"/>
                                <a:gd name="connsiteX7" fmla="*/ 42800 w 3081847"/>
                                <a:gd name="connsiteY7" fmla="*/ 1540923 h 3081846"/>
                                <a:gd name="connsiteX8" fmla="*/ 1540924 w 3081847"/>
                                <a:gd name="connsiteY8" fmla="*/ 3039047 h 3081846"/>
                                <a:gd name="connsiteX9" fmla="*/ 3039021 w 3081847"/>
                                <a:gd name="connsiteY9" fmla="*/ 1540923 h 3081846"/>
                                <a:gd name="connsiteX10" fmla="*/ 1540924 w 3081847"/>
                                <a:gd name="connsiteY10" fmla="*/ 42800 h 3081846"/>
                                <a:gd name="connsiteX11" fmla="*/ 1540924 w 3081847"/>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47" h="3081846">
                                  <a:moveTo>
                                    <a:pt x="1540924" y="0"/>
                                  </a:moveTo>
                                  <a:cubicBezTo>
                                    <a:pt x="2391917" y="0"/>
                                    <a:pt x="3081848" y="689903"/>
                                    <a:pt x="3081848" y="1540923"/>
                                  </a:cubicBezTo>
                                  <a:cubicBezTo>
                                    <a:pt x="3081848" y="2391944"/>
                                    <a:pt x="2391944" y="3081847"/>
                                    <a:pt x="1540924" y="3081847"/>
                                  </a:cubicBezTo>
                                  <a:cubicBezTo>
                                    <a:pt x="689904" y="3081847"/>
                                    <a:pt x="0" y="2391944"/>
                                    <a:pt x="0" y="1540923"/>
                                  </a:cubicBezTo>
                                  <a:cubicBezTo>
                                    <a:pt x="0" y="689903"/>
                                    <a:pt x="689877" y="0"/>
                                    <a:pt x="1540924" y="0"/>
                                  </a:cubicBezTo>
                                  <a:lnTo>
                                    <a:pt x="1540924" y="0"/>
                                  </a:lnTo>
                                  <a:close/>
                                  <a:moveTo>
                                    <a:pt x="1540924" y="42800"/>
                                  </a:moveTo>
                                  <a:cubicBezTo>
                                    <a:pt x="713508" y="42800"/>
                                    <a:pt x="42800" y="713534"/>
                                    <a:pt x="42800" y="1540923"/>
                                  </a:cubicBezTo>
                                  <a:cubicBezTo>
                                    <a:pt x="42800" y="2368313"/>
                                    <a:pt x="713535" y="3039047"/>
                                    <a:pt x="1540924" y="3039047"/>
                                  </a:cubicBezTo>
                                  <a:cubicBezTo>
                                    <a:pt x="2368313" y="3039047"/>
                                    <a:pt x="3039021" y="2368313"/>
                                    <a:pt x="3039021" y="1540923"/>
                                  </a:cubicBezTo>
                                  <a:cubicBezTo>
                                    <a:pt x="3039021" y="713534"/>
                                    <a:pt x="2368286" y="42800"/>
                                    <a:pt x="1540924" y="42800"/>
                                  </a:cubicBezTo>
                                  <a:lnTo>
                                    <a:pt x="1540924" y="42800"/>
                                  </a:lnTo>
                                  <a:close/>
                                </a:path>
                              </a:pathLst>
                            </a:custGeom>
                            <a:solidFill>
                              <a:srgbClr val="116569"/>
                            </a:solidFill>
                            <a:ln w="2688" cap="flat">
                              <a:noFill/>
                              <a:prstDash val="solid"/>
                              <a:miter/>
                            </a:ln>
                          </wps:spPr>
                          <wps:bodyPr rtlCol="0" anchor="ctr"/>
                        </wps:wsp>
                        <wps:wsp>
                          <wps:cNvPr id="2074268208" name="Freeform: Shape 2074268208"/>
                          <wps:cNvSpPr/>
                          <wps:spPr>
                            <a:xfrm>
                              <a:off x="6129072" y="0"/>
                              <a:ext cx="2591425" cy="2591424"/>
                            </a:xfrm>
                            <a:custGeom>
                              <a:avLst/>
                              <a:gdLst>
                                <a:gd name="connsiteX0" fmla="*/ 1540923 w 3081847"/>
                                <a:gd name="connsiteY0" fmla="*/ 0 h 3081846"/>
                                <a:gd name="connsiteX1" fmla="*/ 3081848 w 3081847"/>
                                <a:gd name="connsiteY1" fmla="*/ 1540923 h 3081846"/>
                                <a:gd name="connsiteX2" fmla="*/ 1540923 w 3081847"/>
                                <a:gd name="connsiteY2" fmla="*/ 3081847 h 3081846"/>
                                <a:gd name="connsiteX3" fmla="*/ 0 w 3081847"/>
                                <a:gd name="connsiteY3" fmla="*/ 1540923 h 3081846"/>
                                <a:gd name="connsiteX4" fmla="*/ 1540923 w 3081847"/>
                                <a:gd name="connsiteY4" fmla="*/ 0 h 3081846"/>
                                <a:gd name="connsiteX5" fmla="*/ 1540923 w 3081847"/>
                                <a:gd name="connsiteY5" fmla="*/ 0 h 3081846"/>
                                <a:gd name="connsiteX6" fmla="*/ 1540923 w 3081847"/>
                                <a:gd name="connsiteY6" fmla="*/ 42800 h 3081846"/>
                                <a:gd name="connsiteX7" fmla="*/ 42799 w 3081847"/>
                                <a:gd name="connsiteY7" fmla="*/ 1540923 h 3081846"/>
                                <a:gd name="connsiteX8" fmla="*/ 1540923 w 3081847"/>
                                <a:gd name="connsiteY8" fmla="*/ 3039047 h 3081846"/>
                                <a:gd name="connsiteX9" fmla="*/ 3039047 w 3081847"/>
                                <a:gd name="connsiteY9" fmla="*/ 1540923 h 3081846"/>
                                <a:gd name="connsiteX10" fmla="*/ 1540923 w 3081847"/>
                                <a:gd name="connsiteY10" fmla="*/ 42800 h 3081846"/>
                                <a:gd name="connsiteX11" fmla="*/ 1540923 w 3081847"/>
                                <a:gd name="connsiteY11" fmla="*/ 42800 h 3081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081847" h="3081846">
                                  <a:moveTo>
                                    <a:pt x="1540923" y="0"/>
                                  </a:moveTo>
                                  <a:cubicBezTo>
                                    <a:pt x="2391917" y="0"/>
                                    <a:pt x="3081848" y="689903"/>
                                    <a:pt x="3081848" y="1540923"/>
                                  </a:cubicBezTo>
                                  <a:cubicBezTo>
                                    <a:pt x="3081848" y="2391944"/>
                                    <a:pt x="2391944" y="3081847"/>
                                    <a:pt x="1540923" y="3081847"/>
                                  </a:cubicBezTo>
                                  <a:cubicBezTo>
                                    <a:pt x="689904" y="3081847"/>
                                    <a:pt x="0" y="2391944"/>
                                    <a:pt x="0" y="1540923"/>
                                  </a:cubicBezTo>
                                  <a:cubicBezTo>
                                    <a:pt x="0" y="689903"/>
                                    <a:pt x="689904" y="0"/>
                                    <a:pt x="1540923" y="0"/>
                                  </a:cubicBezTo>
                                  <a:lnTo>
                                    <a:pt x="1540923" y="0"/>
                                  </a:lnTo>
                                  <a:close/>
                                  <a:moveTo>
                                    <a:pt x="1540923" y="42800"/>
                                  </a:moveTo>
                                  <a:cubicBezTo>
                                    <a:pt x="713534" y="42800"/>
                                    <a:pt x="42799" y="713534"/>
                                    <a:pt x="42799" y="1540923"/>
                                  </a:cubicBezTo>
                                  <a:cubicBezTo>
                                    <a:pt x="42799" y="2368313"/>
                                    <a:pt x="713561" y="3039047"/>
                                    <a:pt x="1540923" y="3039047"/>
                                  </a:cubicBezTo>
                                  <a:cubicBezTo>
                                    <a:pt x="2368286" y="3039047"/>
                                    <a:pt x="3039047" y="2368313"/>
                                    <a:pt x="3039047" y="1540923"/>
                                  </a:cubicBezTo>
                                  <a:cubicBezTo>
                                    <a:pt x="3039047" y="713534"/>
                                    <a:pt x="2368313" y="42800"/>
                                    <a:pt x="1540923" y="42800"/>
                                  </a:cubicBezTo>
                                  <a:lnTo>
                                    <a:pt x="1540923" y="42800"/>
                                  </a:lnTo>
                                  <a:close/>
                                </a:path>
                              </a:pathLst>
                            </a:custGeom>
                            <a:solidFill>
                              <a:srgbClr val="116569"/>
                            </a:solidFill>
                            <a:ln w="2688" cap="flat">
                              <a:noFill/>
                              <a:prstDash val="solid"/>
                              <a:miter/>
                            </a:ln>
                          </wps:spPr>
                          <wps:bodyPr rtlCol="0" anchor="ctr"/>
                        </wps:wsp>
                      </wpg:grpSp>
                      <wpg:grpSp>
                        <wpg:cNvPr id="2074268209" name="Group 2074268209"/>
                        <wpg:cNvGrpSpPr/>
                        <wpg:grpSpPr>
                          <a:xfrm>
                            <a:off x="6337466" y="377612"/>
                            <a:ext cx="2156021" cy="3859333"/>
                            <a:chOff x="6337466" y="377612"/>
                            <a:chExt cx="2156021" cy="3859333"/>
                          </a:xfrm>
                        </wpg:grpSpPr>
                        <wps:wsp>
                          <wps:cNvPr id="2074268210" name="Freeform: Shape 2074268210"/>
                          <wps:cNvSpPr/>
                          <wps:spPr>
                            <a:xfrm>
                              <a:off x="6511590" y="377612"/>
                              <a:ext cx="1981897" cy="1836201"/>
                            </a:xfrm>
                            <a:custGeom>
                              <a:avLst/>
                              <a:gdLst>
                                <a:gd name="connsiteX0" fmla="*/ 0 w 2356967"/>
                                <a:gd name="connsiteY0" fmla="*/ 1091849 h 2183698"/>
                                <a:gd name="connsiteX1" fmla="*/ 1091850 w 2356967"/>
                                <a:gd name="connsiteY1" fmla="*/ 0 h 2183698"/>
                                <a:gd name="connsiteX2" fmla="*/ 2151922 w 2356967"/>
                                <a:gd name="connsiteY2" fmla="*/ 829621 h 2183698"/>
                                <a:gd name="connsiteX3" fmla="*/ 2356968 w 2356967"/>
                                <a:gd name="connsiteY3" fmla="*/ 1091849 h 2183698"/>
                                <a:gd name="connsiteX4" fmla="*/ 2151922 w 2356967"/>
                                <a:gd name="connsiteY4" fmla="*/ 1354078 h 2183698"/>
                                <a:gd name="connsiteX5" fmla="*/ 1091850 w 2356967"/>
                                <a:gd name="connsiteY5" fmla="*/ 2183699 h 2183698"/>
                                <a:gd name="connsiteX6" fmla="*/ 0 w 2356967"/>
                                <a:gd name="connsiteY6" fmla="*/ 1091849 h 2183698"/>
                                <a:gd name="connsiteX7" fmla="*/ 0 w 2356967"/>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67" h="2183698">
                                  <a:moveTo>
                                    <a:pt x="0" y="1091849"/>
                                  </a:moveTo>
                                  <a:cubicBezTo>
                                    <a:pt x="0" y="488836"/>
                                    <a:pt x="488863" y="0"/>
                                    <a:pt x="1091850" y="0"/>
                                  </a:cubicBezTo>
                                  <a:cubicBezTo>
                                    <a:pt x="1604451" y="0"/>
                                    <a:pt x="2034491" y="353286"/>
                                    <a:pt x="2151922" y="829621"/>
                                  </a:cubicBezTo>
                                  <a:lnTo>
                                    <a:pt x="2356968" y="1091849"/>
                                  </a:lnTo>
                                  <a:lnTo>
                                    <a:pt x="2151922" y="1354078"/>
                                  </a:lnTo>
                                  <a:cubicBezTo>
                                    <a:pt x="2034491" y="1830413"/>
                                    <a:pt x="1604451" y="2183699"/>
                                    <a:pt x="1091850" y="2183699"/>
                                  </a:cubicBezTo>
                                  <a:cubicBezTo>
                                    <a:pt x="488863" y="2183699"/>
                                    <a:pt x="0" y="1694863"/>
                                    <a:pt x="0" y="1091849"/>
                                  </a:cubicBezTo>
                                  <a:lnTo>
                                    <a:pt x="0" y="1091849"/>
                                  </a:lnTo>
                                  <a:close/>
                                </a:path>
                              </a:pathLst>
                            </a:custGeom>
                            <a:solidFill>
                              <a:srgbClr val="168489"/>
                            </a:solidFill>
                            <a:ln w="2688" cap="flat">
                              <a:noFill/>
                              <a:prstDash val="solid"/>
                              <a:miter/>
                            </a:ln>
                          </wps:spPr>
                          <wps:bodyPr rtlCol="0" anchor="ctr"/>
                        </wps:wsp>
                        <wps:wsp>
                          <wps:cNvPr id="2074268211" name="Freeform: Shape 2074268211"/>
                          <wps:cNvSpPr/>
                          <wps:spPr>
                            <a:xfrm>
                              <a:off x="7384479" y="2560974"/>
                              <a:ext cx="80612" cy="788500"/>
                            </a:xfrm>
                            <a:custGeom>
                              <a:avLst/>
                              <a:gdLst>
                                <a:gd name="connsiteX0" fmla="*/ 47934 w 95868"/>
                                <a:gd name="connsiteY0" fmla="*/ 0 h 937722"/>
                                <a:gd name="connsiteX1" fmla="*/ 95869 w 95868"/>
                                <a:gd name="connsiteY1" fmla="*/ 47934 h 937722"/>
                                <a:gd name="connsiteX2" fmla="*/ 61189 w 95868"/>
                                <a:gd name="connsiteY2" fmla="*/ 94014 h 937722"/>
                                <a:gd name="connsiteX3" fmla="*/ 61189 w 95868"/>
                                <a:gd name="connsiteY3" fmla="*/ 843708 h 937722"/>
                                <a:gd name="connsiteX4" fmla="*/ 95869 w 95868"/>
                                <a:gd name="connsiteY4" fmla="*/ 889787 h 937722"/>
                                <a:gd name="connsiteX5" fmla="*/ 47934 w 95868"/>
                                <a:gd name="connsiteY5" fmla="*/ 937722 h 937722"/>
                                <a:gd name="connsiteX6" fmla="*/ 0 w 95868"/>
                                <a:gd name="connsiteY6" fmla="*/ 889787 h 937722"/>
                                <a:gd name="connsiteX7" fmla="*/ 34680 w 95868"/>
                                <a:gd name="connsiteY7" fmla="*/ 843708 h 937722"/>
                                <a:gd name="connsiteX8" fmla="*/ 34680 w 95868"/>
                                <a:gd name="connsiteY8" fmla="*/ 94014 h 937722"/>
                                <a:gd name="connsiteX9" fmla="*/ 0 w 95868"/>
                                <a:gd name="connsiteY9" fmla="*/ 47934 h 937722"/>
                                <a:gd name="connsiteX10" fmla="*/ 47934 w 95868"/>
                                <a:gd name="connsiteY10" fmla="*/ 0 h 937722"/>
                                <a:gd name="connsiteX11" fmla="*/ 47934 w 95868"/>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8" h="937722">
                                  <a:moveTo>
                                    <a:pt x="47934" y="0"/>
                                  </a:moveTo>
                                  <a:cubicBezTo>
                                    <a:pt x="74415" y="0"/>
                                    <a:pt x="95869" y="23766"/>
                                    <a:pt x="95869" y="47934"/>
                                  </a:cubicBezTo>
                                  <a:cubicBezTo>
                                    <a:pt x="95869" y="72103"/>
                                    <a:pt x="81217" y="88261"/>
                                    <a:pt x="61189" y="94014"/>
                                  </a:cubicBezTo>
                                  <a:lnTo>
                                    <a:pt x="61189" y="843708"/>
                                  </a:lnTo>
                                  <a:cubicBezTo>
                                    <a:pt x="81217" y="849461"/>
                                    <a:pt x="95869" y="865592"/>
                                    <a:pt x="95869" y="889787"/>
                                  </a:cubicBezTo>
                                  <a:cubicBezTo>
                                    <a:pt x="95869" y="913983"/>
                                    <a:pt x="74415" y="937722"/>
                                    <a:pt x="47934" y="937722"/>
                                  </a:cubicBezTo>
                                  <a:cubicBezTo>
                                    <a:pt x="21454" y="937722"/>
                                    <a:pt x="0" y="913956"/>
                                    <a:pt x="0" y="889787"/>
                                  </a:cubicBezTo>
                                  <a:cubicBezTo>
                                    <a:pt x="0" y="865618"/>
                                    <a:pt x="14652" y="849461"/>
                                    <a:pt x="34680" y="843708"/>
                                  </a:cubicBezTo>
                                  <a:lnTo>
                                    <a:pt x="34680" y="94014"/>
                                  </a:lnTo>
                                  <a:cubicBezTo>
                                    <a:pt x="14652" y="88261"/>
                                    <a:pt x="0" y="69818"/>
                                    <a:pt x="0" y="47934"/>
                                  </a:cubicBezTo>
                                  <a:cubicBezTo>
                                    <a:pt x="0" y="21454"/>
                                    <a:pt x="21480" y="0"/>
                                    <a:pt x="47934" y="0"/>
                                  </a:cubicBezTo>
                                  <a:lnTo>
                                    <a:pt x="47934" y="0"/>
                                  </a:lnTo>
                                  <a:close/>
                                </a:path>
                              </a:pathLst>
                            </a:custGeom>
                            <a:solidFill>
                              <a:srgbClr val="116569"/>
                            </a:solidFill>
                            <a:ln w="2688" cap="flat">
                              <a:noFill/>
                              <a:prstDash val="solid"/>
                              <a:miter/>
                            </a:ln>
                          </wps:spPr>
                          <wps:bodyPr rtlCol="0" anchor="ctr"/>
                        </wps:wsp>
                        <wps:wsp>
                          <wps:cNvPr id="2074268212" name="TextBox 86"/>
                          <wps:cNvSpPr txBox="1"/>
                          <wps:spPr>
                            <a:xfrm>
                              <a:off x="6337466" y="3469620"/>
                              <a:ext cx="1835893" cy="767325"/>
                            </a:xfrm>
                            <a:prstGeom prst="rect">
                              <a:avLst/>
                            </a:prstGeom>
                            <a:noFill/>
                          </wps:spPr>
                          <wps:txb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تحسين الأداء</w:t>
                                </w:r>
                              </w:p>
                            </w:txbxContent>
                          </wps:txbx>
                          <wps:bodyPr wrap="square">
                            <a:noAutofit/>
                          </wps:bodyPr>
                        </wps:wsp>
                      </wpg:grpSp>
                      <wps:wsp>
                        <wps:cNvPr id="2074268213" name="Freeform: Shape 2074268213"/>
                        <wps:cNvSpPr/>
                        <wps:spPr>
                          <a:xfrm>
                            <a:off x="1914780" y="377612"/>
                            <a:ext cx="1981897" cy="1836201"/>
                          </a:xfrm>
                          <a:custGeom>
                            <a:avLst/>
                            <a:gdLst>
                              <a:gd name="connsiteX0" fmla="*/ 0 w 2356967"/>
                              <a:gd name="connsiteY0" fmla="*/ 1091849 h 2183698"/>
                              <a:gd name="connsiteX1" fmla="*/ 1091849 w 2356967"/>
                              <a:gd name="connsiteY1" fmla="*/ 0 h 2183698"/>
                              <a:gd name="connsiteX2" fmla="*/ 2151922 w 2356967"/>
                              <a:gd name="connsiteY2" fmla="*/ 829621 h 2183698"/>
                              <a:gd name="connsiteX3" fmla="*/ 2356968 w 2356967"/>
                              <a:gd name="connsiteY3" fmla="*/ 1091849 h 2183698"/>
                              <a:gd name="connsiteX4" fmla="*/ 2151922 w 2356967"/>
                              <a:gd name="connsiteY4" fmla="*/ 1354078 h 2183698"/>
                              <a:gd name="connsiteX5" fmla="*/ 1091849 w 2356967"/>
                              <a:gd name="connsiteY5" fmla="*/ 2183699 h 2183698"/>
                              <a:gd name="connsiteX6" fmla="*/ 0 w 2356967"/>
                              <a:gd name="connsiteY6" fmla="*/ 1091849 h 2183698"/>
                              <a:gd name="connsiteX7" fmla="*/ 0 w 2356967"/>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67" h="2183698">
                                <a:moveTo>
                                  <a:pt x="0" y="1091849"/>
                                </a:moveTo>
                                <a:cubicBezTo>
                                  <a:pt x="0" y="488836"/>
                                  <a:pt x="488836" y="0"/>
                                  <a:pt x="1091849" y="0"/>
                                </a:cubicBezTo>
                                <a:cubicBezTo>
                                  <a:pt x="1604451" y="0"/>
                                  <a:pt x="2034464" y="353286"/>
                                  <a:pt x="2151922" y="829621"/>
                                </a:cubicBezTo>
                                <a:lnTo>
                                  <a:pt x="2356968" y="1091849"/>
                                </a:lnTo>
                                <a:lnTo>
                                  <a:pt x="2151922" y="1354078"/>
                                </a:lnTo>
                                <a:cubicBezTo>
                                  <a:pt x="2034491" y="1830413"/>
                                  <a:pt x="1604478" y="2183699"/>
                                  <a:pt x="1091849" y="2183699"/>
                                </a:cubicBezTo>
                                <a:cubicBezTo>
                                  <a:pt x="488836" y="2183699"/>
                                  <a:pt x="0" y="1694863"/>
                                  <a:pt x="0" y="1091849"/>
                                </a:cubicBezTo>
                                <a:lnTo>
                                  <a:pt x="0" y="1091849"/>
                                </a:lnTo>
                                <a:close/>
                              </a:path>
                            </a:pathLst>
                          </a:custGeom>
                          <a:solidFill>
                            <a:srgbClr val="168489"/>
                          </a:solidFill>
                          <a:ln w="2688" cap="flat">
                            <a:noFill/>
                            <a:prstDash val="solid"/>
                            <a:miter/>
                          </a:ln>
                        </wps:spPr>
                        <wps:bodyPr rtlCol="0" anchor="ctr"/>
                      </wps:wsp>
                      <wps:wsp>
                        <wps:cNvPr id="2074268214" name="Freeform: Shape 2074268214"/>
                        <wps:cNvSpPr/>
                        <wps:spPr>
                          <a:xfrm>
                            <a:off x="2787668" y="2560974"/>
                            <a:ext cx="80613" cy="788500"/>
                          </a:xfrm>
                          <a:custGeom>
                            <a:avLst/>
                            <a:gdLst>
                              <a:gd name="connsiteX0" fmla="*/ 47934 w 95869"/>
                              <a:gd name="connsiteY0" fmla="*/ 0 h 937722"/>
                              <a:gd name="connsiteX1" fmla="*/ 95869 w 95869"/>
                              <a:gd name="connsiteY1" fmla="*/ 47934 h 937722"/>
                              <a:gd name="connsiteX2" fmla="*/ 61189 w 95869"/>
                              <a:gd name="connsiteY2" fmla="*/ 94014 h 937722"/>
                              <a:gd name="connsiteX3" fmla="*/ 61189 w 95869"/>
                              <a:gd name="connsiteY3" fmla="*/ 843708 h 937722"/>
                              <a:gd name="connsiteX4" fmla="*/ 95869 w 95869"/>
                              <a:gd name="connsiteY4" fmla="*/ 889787 h 937722"/>
                              <a:gd name="connsiteX5" fmla="*/ 47934 w 95869"/>
                              <a:gd name="connsiteY5" fmla="*/ 937722 h 937722"/>
                              <a:gd name="connsiteX6" fmla="*/ 0 w 95869"/>
                              <a:gd name="connsiteY6" fmla="*/ 889787 h 937722"/>
                              <a:gd name="connsiteX7" fmla="*/ 34681 w 95869"/>
                              <a:gd name="connsiteY7" fmla="*/ 843708 h 937722"/>
                              <a:gd name="connsiteX8" fmla="*/ 34681 w 95869"/>
                              <a:gd name="connsiteY8" fmla="*/ 94014 h 937722"/>
                              <a:gd name="connsiteX9" fmla="*/ 0 w 95869"/>
                              <a:gd name="connsiteY9" fmla="*/ 47934 h 937722"/>
                              <a:gd name="connsiteX10" fmla="*/ 47934 w 95869"/>
                              <a:gd name="connsiteY10" fmla="*/ 0 h 937722"/>
                              <a:gd name="connsiteX11" fmla="*/ 47934 w 95869"/>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9" h="937722">
                                <a:moveTo>
                                  <a:pt x="47934" y="0"/>
                                </a:moveTo>
                                <a:cubicBezTo>
                                  <a:pt x="74415" y="0"/>
                                  <a:pt x="95869" y="23766"/>
                                  <a:pt x="95869" y="47934"/>
                                </a:cubicBezTo>
                                <a:cubicBezTo>
                                  <a:pt x="95869" y="72103"/>
                                  <a:pt x="81217" y="88261"/>
                                  <a:pt x="61189" y="94014"/>
                                </a:cubicBezTo>
                                <a:lnTo>
                                  <a:pt x="61189" y="843708"/>
                                </a:lnTo>
                                <a:cubicBezTo>
                                  <a:pt x="81217" y="849461"/>
                                  <a:pt x="95869" y="865592"/>
                                  <a:pt x="95869" y="889787"/>
                                </a:cubicBezTo>
                                <a:cubicBezTo>
                                  <a:pt x="95869" y="913983"/>
                                  <a:pt x="74415" y="937722"/>
                                  <a:pt x="47934" y="937722"/>
                                </a:cubicBezTo>
                                <a:cubicBezTo>
                                  <a:pt x="21454" y="937722"/>
                                  <a:pt x="0" y="913956"/>
                                  <a:pt x="0" y="889787"/>
                                </a:cubicBezTo>
                                <a:cubicBezTo>
                                  <a:pt x="0" y="865618"/>
                                  <a:pt x="14652" y="849461"/>
                                  <a:pt x="34681" y="843708"/>
                                </a:cubicBezTo>
                                <a:lnTo>
                                  <a:pt x="34681" y="94014"/>
                                </a:lnTo>
                                <a:cubicBezTo>
                                  <a:pt x="14652" y="88261"/>
                                  <a:pt x="0" y="69818"/>
                                  <a:pt x="0" y="47934"/>
                                </a:cubicBezTo>
                                <a:cubicBezTo>
                                  <a:pt x="0" y="21454"/>
                                  <a:pt x="21454" y="0"/>
                                  <a:pt x="47934" y="0"/>
                                </a:cubicBezTo>
                                <a:lnTo>
                                  <a:pt x="47934" y="0"/>
                                </a:lnTo>
                                <a:close/>
                              </a:path>
                            </a:pathLst>
                          </a:custGeom>
                          <a:solidFill>
                            <a:srgbClr val="116569"/>
                          </a:solidFill>
                          <a:ln w="2688" cap="flat">
                            <a:noFill/>
                            <a:prstDash val="solid"/>
                            <a:miter/>
                          </a:ln>
                        </wps:spPr>
                        <wps:bodyPr rtlCol="0" anchor="ctr"/>
                      </wps:wsp>
                      <wps:wsp>
                        <wps:cNvPr id="2074268215" name="TextBox 89"/>
                        <wps:cNvSpPr txBox="1"/>
                        <wps:spPr>
                          <a:xfrm>
                            <a:off x="1654358" y="3516579"/>
                            <a:ext cx="1835895" cy="1386336"/>
                          </a:xfrm>
                          <a:prstGeom prst="rect">
                            <a:avLst/>
                          </a:prstGeom>
                          <a:noFill/>
                        </wps:spPr>
                        <wps:txb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تعزيز سمعة المؤسسة</w:t>
                              </w:r>
                            </w:p>
                          </w:txbxContent>
                        </wps:txbx>
                        <wps:bodyPr wrap="square">
                          <a:noAutofit/>
                        </wps:bodyPr>
                      </wps:wsp>
                      <wpg:grpSp>
                        <wpg:cNvPr id="2074268216" name="Group 2074268216"/>
                        <wpg:cNvGrpSpPr/>
                        <wpg:grpSpPr>
                          <a:xfrm>
                            <a:off x="2" y="377612"/>
                            <a:ext cx="2364412" cy="4525304"/>
                            <a:chOff x="2" y="377612"/>
                            <a:chExt cx="2364412" cy="4525304"/>
                          </a:xfrm>
                        </wpg:grpSpPr>
                        <wps:wsp>
                          <wps:cNvPr id="2074268217" name="Freeform: Shape 2074268217"/>
                          <wps:cNvSpPr/>
                          <wps:spPr>
                            <a:xfrm>
                              <a:off x="382517" y="377612"/>
                              <a:ext cx="1981897" cy="1836201"/>
                            </a:xfrm>
                            <a:custGeom>
                              <a:avLst/>
                              <a:gdLst>
                                <a:gd name="connsiteX0" fmla="*/ 0 w 2356967"/>
                                <a:gd name="connsiteY0" fmla="*/ 1091849 h 2183698"/>
                                <a:gd name="connsiteX1" fmla="*/ 1091850 w 2356967"/>
                                <a:gd name="connsiteY1" fmla="*/ 0 h 2183698"/>
                                <a:gd name="connsiteX2" fmla="*/ 2151922 w 2356967"/>
                                <a:gd name="connsiteY2" fmla="*/ 829621 h 2183698"/>
                                <a:gd name="connsiteX3" fmla="*/ 2356968 w 2356967"/>
                                <a:gd name="connsiteY3" fmla="*/ 1091849 h 2183698"/>
                                <a:gd name="connsiteX4" fmla="*/ 2151922 w 2356967"/>
                                <a:gd name="connsiteY4" fmla="*/ 1354078 h 2183698"/>
                                <a:gd name="connsiteX5" fmla="*/ 1091850 w 2356967"/>
                                <a:gd name="connsiteY5" fmla="*/ 2183699 h 2183698"/>
                                <a:gd name="connsiteX6" fmla="*/ 0 w 2356967"/>
                                <a:gd name="connsiteY6" fmla="*/ 1091849 h 2183698"/>
                                <a:gd name="connsiteX7" fmla="*/ 0 w 2356967"/>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67" h="2183698">
                                  <a:moveTo>
                                    <a:pt x="0" y="1091849"/>
                                  </a:moveTo>
                                  <a:cubicBezTo>
                                    <a:pt x="0" y="488836"/>
                                    <a:pt x="488836" y="0"/>
                                    <a:pt x="1091850" y="0"/>
                                  </a:cubicBezTo>
                                  <a:cubicBezTo>
                                    <a:pt x="1604451" y="0"/>
                                    <a:pt x="2034464" y="353286"/>
                                    <a:pt x="2151922" y="829621"/>
                                  </a:cubicBezTo>
                                  <a:lnTo>
                                    <a:pt x="2356968" y="1091849"/>
                                  </a:lnTo>
                                  <a:lnTo>
                                    <a:pt x="2151922" y="1354078"/>
                                  </a:lnTo>
                                  <a:cubicBezTo>
                                    <a:pt x="2034491" y="1830413"/>
                                    <a:pt x="1604478" y="2183699"/>
                                    <a:pt x="1091850" y="2183699"/>
                                  </a:cubicBezTo>
                                  <a:cubicBezTo>
                                    <a:pt x="488836" y="2183699"/>
                                    <a:pt x="0" y="1694863"/>
                                    <a:pt x="0" y="1091849"/>
                                  </a:cubicBezTo>
                                  <a:lnTo>
                                    <a:pt x="0" y="1091849"/>
                                  </a:lnTo>
                                  <a:close/>
                                </a:path>
                              </a:pathLst>
                            </a:custGeom>
                            <a:solidFill>
                              <a:srgbClr val="168489"/>
                            </a:solidFill>
                            <a:ln w="2688" cap="flat">
                              <a:noFill/>
                              <a:prstDash val="solid"/>
                              <a:miter/>
                            </a:ln>
                          </wps:spPr>
                          <wps:bodyPr rtlCol="0" anchor="ctr"/>
                        </wps:wsp>
                        <wps:wsp>
                          <wps:cNvPr id="2074268218" name="Freeform: Shape 2074268218"/>
                          <wps:cNvSpPr/>
                          <wps:spPr>
                            <a:xfrm>
                              <a:off x="1255406" y="2560974"/>
                              <a:ext cx="80613" cy="788500"/>
                            </a:xfrm>
                            <a:custGeom>
                              <a:avLst/>
                              <a:gdLst>
                                <a:gd name="connsiteX0" fmla="*/ 47934 w 95869"/>
                                <a:gd name="connsiteY0" fmla="*/ 0 h 937722"/>
                                <a:gd name="connsiteX1" fmla="*/ 95869 w 95869"/>
                                <a:gd name="connsiteY1" fmla="*/ 47934 h 937722"/>
                                <a:gd name="connsiteX2" fmla="*/ 61188 w 95869"/>
                                <a:gd name="connsiteY2" fmla="*/ 94014 h 937722"/>
                                <a:gd name="connsiteX3" fmla="*/ 61188 w 95869"/>
                                <a:gd name="connsiteY3" fmla="*/ 843708 h 937722"/>
                                <a:gd name="connsiteX4" fmla="*/ 95869 w 95869"/>
                                <a:gd name="connsiteY4" fmla="*/ 889787 h 937722"/>
                                <a:gd name="connsiteX5" fmla="*/ 47934 w 95869"/>
                                <a:gd name="connsiteY5" fmla="*/ 937722 h 937722"/>
                                <a:gd name="connsiteX6" fmla="*/ 0 w 95869"/>
                                <a:gd name="connsiteY6" fmla="*/ 889787 h 937722"/>
                                <a:gd name="connsiteX7" fmla="*/ 34681 w 95869"/>
                                <a:gd name="connsiteY7" fmla="*/ 843708 h 937722"/>
                                <a:gd name="connsiteX8" fmla="*/ 34681 w 95869"/>
                                <a:gd name="connsiteY8" fmla="*/ 94014 h 937722"/>
                                <a:gd name="connsiteX9" fmla="*/ 0 w 95869"/>
                                <a:gd name="connsiteY9" fmla="*/ 47934 h 937722"/>
                                <a:gd name="connsiteX10" fmla="*/ 47934 w 95869"/>
                                <a:gd name="connsiteY10" fmla="*/ 0 h 937722"/>
                                <a:gd name="connsiteX11" fmla="*/ 47934 w 95869"/>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9" h="937722">
                                  <a:moveTo>
                                    <a:pt x="47934" y="0"/>
                                  </a:moveTo>
                                  <a:cubicBezTo>
                                    <a:pt x="74416" y="0"/>
                                    <a:pt x="95869" y="23766"/>
                                    <a:pt x="95869" y="47934"/>
                                  </a:cubicBezTo>
                                  <a:cubicBezTo>
                                    <a:pt x="95869" y="72103"/>
                                    <a:pt x="81217" y="88261"/>
                                    <a:pt x="61188" y="94014"/>
                                  </a:cubicBezTo>
                                  <a:lnTo>
                                    <a:pt x="61188" y="843708"/>
                                  </a:lnTo>
                                  <a:cubicBezTo>
                                    <a:pt x="81217" y="849461"/>
                                    <a:pt x="95869" y="865592"/>
                                    <a:pt x="95869" y="889787"/>
                                  </a:cubicBezTo>
                                  <a:cubicBezTo>
                                    <a:pt x="95869" y="913983"/>
                                    <a:pt x="74416" y="937722"/>
                                    <a:pt x="47934" y="937722"/>
                                  </a:cubicBezTo>
                                  <a:cubicBezTo>
                                    <a:pt x="21454" y="937722"/>
                                    <a:pt x="0" y="913956"/>
                                    <a:pt x="0" y="889787"/>
                                  </a:cubicBezTo>
                                  <a:cubicBezTo>
                                    <a:pt x="0" y="865618"/>
                                    <a:pt x="14652" y="849461"/>
                                    <a:pt x="34681" y="843708"/>
                                  </a:cubicBezTo>
                                  <a:lnTo>
                                    <a:pt x="34681" y="94014"/>
                                  </a:lnTo>
                                  <a:cubicBezTo>
                                    <a:pt x="14652" y="88261"/>
                                    <a:pt x="0" y="69818"/>
                                    <a:pt x="0" y="47934"/>
                                  </a:cubicBezTo>
                                  <a:cubicBezTo>
                                    <a:pt x="0" y="21454"/>
                                    <a:pt x="21454" y="0"/>
                                    <a:pt x="47934" y="0"/>
                                  </a:cubicBezTo>
                                  <a:lnTo>
                                    <a:pt x="47934" y="0"/>
                                  </a:lnTo>
                                  <a:close/>
                                </a:path>
                              </a:pathLst>
                            </a:custGeom>
                            <a:solidFill>
                              <a:srgbClr val="116569"/>
                            </a:solidFill>
                            <a:ln w="2688" cap="flat">
                              <a:noFill/>
                              <a:prstDash val="solid"/>
                              <a:miter/>
                            </a:ln>
                          </wps:spPr>
                          <wps:bodyPr rtlCol="0" anchor="ctr"/>
                        </wps:wsp>
                        <wps:wsp>
                          <wps:cNvPr id="2074268219" name="TextBox 93"/>
                          <wps:cNvSpPr txBox="1"/>
                          <wps:spPr>
                            <a:xfrm>
                              <a:off x="2" y="3516580"/>
                              <a:ext cx="1835892" cy="1386336"/>
                            </a:xfrm>
                            <a:prstGeom prst="rect">
                              <a:avLst/>
                            </a:prstGeom>
                            <a:noFill/>
                          </wps:spPr>
                          <wps:txb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حماية حقوق المساهمين</w:t>
                                </w:r>
                              </w:p>
                            </w:txbxContent>
                          </wps:txbx>
                          <wps:bodyPr wrap="square">
                            <a:noAutofit/>
                          </wps:bodyPr>
                        </wps:wsp>
                      </wpg:grpSp>
                      <wpg:grpSp>
                        <wpg:cNvPr id="2074268220" name="Group 2074268220"/>
                        <wpg:cNvGrpSpPr/>
                        <wpg:grpSpPr>
                          <a:xfrm>
                            <a:off x="3164433" y="377612"/>
                            <a:ext cx="2264506" cy="4509480"/>
                            <a:chOff x="3164433" y="377612"/>
                            <a:chExt cx="2264506" cy="4509480"/>
                          </a:xfrm>
                        </wpg:grpSpPr>
                        <wps:wsp>
                          <wps:cNvPr id="2074268221" name="Freeform: Shape 2074268221"/>
                          <wps:cNvSpPr/>
                          <wps:spPr>
                            <a:xfrm>
                              <a:off x="3447042" y="377612"/>
                              <a:ext cx="1981897" cy="1836201"/>
                            </a:xfrm>
                            <a:custGeom>
                              <a:avLst/>
                              <a:gdLst>
                                <a:gd name="connsiteX0" fmla="*/ 0 w 2356967"/>
                                <a:gd name="connsiteY0" fmla="*/ 1091849 h 2183698"/>
                                <a:gd name="connsiteX1" fmla="*/ 1091849 w 2356967"/>
                                <a:gd name="connsiteY1" fmla="*/ 0 h 2183698"/>
                                <a:gd name="connsiteX2" fmla="*/ 2151922 w 2356967"/>
                                <a:gd name="connsiteY2" fmla="*/ 829621 h 2183698"/>
                                <a:gd name="connsiteX3" fmla="*/ 2356968 w 2356967"/>
                                <a:gd name="connsiteY3" fmla="*/ 1091849 h 2183698"/>
                                <a:gd name="connsiteX4" fmla="*/ 2151922 w 2356967"/>
                                <a:gd name="connsiteY4" fmla="*/ 1354078 h 2183698"/>
                                <a:gd name="connsiteX5" fmla="*/ 1091849 w 2356967"/>
                                <a:gd name="connsiteY5" fmla="*/ 2183699 h 2183698"/>
                                <a:gd name="connsiteX6" fmla="*/ 0 w 2356967"/>
                                <a:gd name="connsiteY6" fmla="*/ 1091849 h 2183698"/>
                                <a:gd name="connsiteX7" fmla="*/ 0 w 2356967"/>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67" h="2183698">
                                  <a:moveTo>
                                    <a:pt x="0" y="1091849"/>
                                  </a:moveTo>
                                  <a:cubicBezTo>
                                    <a:pt x="0" y="488836"/>
                                    <a:pt x="488836" y="0"/>
                                    <a:pt x="1091849" y="0"/>
                                  </a:cubicBezTo>
                                  <a:cubicBezTo>
                                    <a:pt x="1604478" y="0"/>
                                    <a:pt x="2034465" y="353286"/>
                                    <a:pt x="2151922" y="829621"/>
                                  </a:cubicBezTo>
                                  <a:lnTo>
                                    <a:pt x="2356968" y="1091849"/>
                                  </a:lnTo>
                                  <a:lnTo>
                                    <a:pt x="2151922" y="1354078"/>
                                  </a:lnTo>
                                  <a:cubicBezTo>
                                    <a:pt x="2034492" y="1830413"/>
                                    <a:pt x="1604478" y="2183699"/>
                                    <a:pt x="1091849" y="2183699"/>
                                  </a:cubicBezTo>
                                  <a:cubicBezTo>
                                    <a:pt x="488836" y="2183699"/>
                                    <a:pt x="0" y="1694863"/>
                                    <a:pt x="0" y="1091849"/>
                                  </a:cubicBezTo>
                                  <a:lnTo>
                                    <a:pt x="0" y="1091849"/>
                                  </a:lnTo>
                                  <a:close/>
                                </a:path>
                              </a:pathLst>
                            </a:custGeom>
                            <a:solidFill>
                              <a:srgbClr val="168489"/>
                            </a:solidFill>
                            <a:ln w="2688" cap="flat">
                              <a:noFill/>
                              <a:prstDash val="solid"/>
                              <a:miter/>
                            </a:ln>
                          </wps:spPr>
                          <wps:bodyPr rtlCol="0" anchor="ctr"/>
                        </wps:wsp>
                        <wps:wsp>
                          <wps:cNvPr id="2074268222" name="Freeform: Shape 2074268222"/>
                          <wps:cNvSpPr/>
                          <wps:spPr>
                            <a:xfrm>
                              <a:off x="4319953" y="2560974"/>
                              <a:ext cx="80613" cy="788500"/>
                            </a:xfrm>
                            <a:custGeom>
                              <a:avLst/>
                              <a:gdLst>
                                <a:gd name="connsiteX0" fmla="*/ 47935 w 95869"/>
                                <a:gd name="connsiteY0" fmla="*/ 0 h 937722"/>
                                <a:gd name="connsiteX1" fmla="*/ 95869 w 95869"/>
                                <a:gd name="connsiteY1" fmla="*/ 47934 h 937722"/>
                                <a:gd name="connsiteX2" fmla="*/ 61189 w 95869"/>
                                <a:gd name="connsiteY2" fmla="*/ 94014 h 937722"/>
                                <a:gd name="connsiteX3" fmla="*/ 61189 w 95869"/>
                                <a:gd name="connsiteY3" fmla="*/ 843708 h 937722"/>
                                <a:gd name="connsiteX4" fmla="*/ 95869 w 95869"/>
                                <a:gd name="connsiteY4" fmla="*/ 889787 h 937722"/>
                                <a:gd name="connsiteX5" fmla="*/ 47935 w 95869"/>
                                <a:gd name="connsiteY5" fmla="*/ 937722 h 937722"/>
                                <a:gd name="connsiteX6" fmla="*/ 0 w 95869"/>
                                <a:gd name="connsiteY6" fmla="*/ 889787 h 937722"/>
                                <a:gd name="connsiteX7" fmla="*/ 34681 w 95869"/>
                                <a:gd name="connsiteY7" fmla="*/ 843708 h 937722"/>
                                <a:gd name="connsiteX8" fmla="*/ 34681 w 95869"/>
                                <a:gd name="connsiteY8" fmla="*/ 94014 h 937722"/>
                                <a:gd name="connsiteX9" fmla="*/ 0 w 95869"/>
                                <a:gd name="connsiteY9" fmla="*/ 47934 h 937722"/>
                                <a:gd name="connsiteX10" fmla="*/ 47935 w 95869"/>
                                <a:gd name="connsiteY10" fmla="*/ 0 h 937722"/>
                                <a:gd name="connsiteX11" fmla="*/ 47935 w 95869"/>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9" h="937722">
                                  <a:moveTo>
                                    <a:pt x="47935" y="0"/>
                                  </a:moveTo>
                                  <a:cubicBezTo>
                                    <a:pt x="74416" y="0"/>
                                    <a:pt x="95869" y="23766"/>
                                    <a:pt x="95869" y="47934"/>
                                  </a:cubicBezTo>
                                  <a:cubicBezTo>
                                    <a:pt x="95869" y="72103"/>
                                    <a:pt x="81217" y="88261"/>
                                    <a:pt x="61189" y="94014"/>
                                  </a:cubicBezTo>
                                  <a:lnTo>
                                    <a:pt x="61189" y="843708"/>
                                  </a:lnTo>
                                  <a:cubicBezTo>
                                    <a:pt x="81217" y="849461"/>
                                    <a:pt x="95869" y="865592"/>
                                    <a:pt x="95869" y="889787"/>
                                  </a:cubicBezTo>
                                  <a:cubicBezTo>
                                    <a:pt x="95869" y="913983"/>
                                    <a:pt x="74416" y="937722"/>
                                    <a:pt x="47935" y="937722"/>
                                  </a:cubicBezTo>
                                  <a:cubicBezTo>
                                    <a:pt x="21454" y="937722"/>
                                    <a:pt x="0" y="913956"/>
                                    <a:pt x="0" y="889787"/>
                                  </a:cubicBezTo>
                                  <a:cubicBezTo>
                                    <a:pt x="0" y="865618"/>
                                    <a:pt x="14652" y="849461"/>
                                    <a:pt x="34681" y="843708"/>
                                  </a:cubicBezTo>
                                  <a:lnTo>
                                    <a:pt x="34681" y="94014"/>
                                  </a:lnTo>
                                  <a:cubicBezTo>
                                    <a:pt x="14652" y="88261"/>
                                    <a:pt x="0" y="69818"/>
                                    <a:pt x="0" y="47934"/>
                                  </a:cubicBezTo>
                                  <a:cubicBezTo>
                                    <a:pt x="0" y="21454"/>
                                    <a:pt x="21454" y="0"/>
                                    <a:pt x="47935" y="0"/>
                                  </a:cubicBezTo>
                                  <a:lnTo>
                                    <a:pt x="47935" y="0"/>
                                  </a:lnTo>
                                  <a:close/>
                                </a:path>
                              </a:pathLst>
                            </a:custGeom>
                            <a:solidFill>
                              <a:srgbClr val="116569"/>
                            </a:solidFill>
                            <a:ln w="2688" cap="flat">
                              <a:noFill/>
                              <a:prstDash val="solid"/>
                              <a:miter/>
                            </a:ln>
                          </wps:spPr>
                          <wps:bodyPr rtlCol="0" anchor="ctr"/>
                        </wps:wsp>
                        <wps:wsp>
                          <wps:cNvPr id="2074268223" name="TextBox 97"/>
                          <wps:cNvSpPr txBox="1"/>
                          <wps:spPr>
                            <a:xfrm>
                              <a:off x="3164433" y="3500758"/>
                              <a:ext cx="1835893" cy="1386334"/>
                            </a:xfrm>
                            <a:prstGeom prst="rect">
                              <a:avLst/>
                            </a:prstGeom>
                            <a:noFill/>
                          </wps:spPr>
                          <wps:txb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جذب الاستثمارات</w:t>
                                </w:r>
                              </w:p>
                            </w:txbxContent>
                          </wps:txbx>
                          <wps:bodyPr wrap="square">
                            <a:noAutofit/>
                          </wps:bodyPr>
                        </wps:wsp>
                      </wpg:grpSp>
                      <wpg:grpSp>
                        <wpg:cNvPr id="2074268224" name="Group 2074268224"/>
                        <wpg:cNvGrpSpPr/>
                        <wpg:grpSpPr>
                          <a:xfrm>
                            <a:off x="4674504" y="377612"/>
                            <a:ext cx="2286698" cy="3906135"/>
                            <a:chOff x="4674504" y="377612"/>
                            <a:chExt cx="2286698" cy="3906135"/>
                          </a:xfrm>
                        </wpg:grpSpPr>
                        <wps:wsp>
                          <wps:cNvPr id="2074268225" name="Freeform: Shape 2074268225"/>
                          <wps:cNvSpPr/>
                          <wps:spPr>
                            <a:xfrm>
                              <a:off x="4979327" y="377612"/>
                              <a:ext cx="1981875" cy="1836201"/>
                            </a:xfrm>
                            <a:custGeom>
                              <a:avLst/>
                              <a:gdLst>
                                <a:gd name="connsiteX0" fmla="*/ 0 w 2356941"/>
                                <a:gd name="connsiteY0" fmla="*/ 1091849 h 2183698"/>
                                <a:gd name="connsiteX1" fmla="*/ 1091850 w 2356941"/>
                                <a:gd name="connsiteY1" fmla="*/ 0 h 2183698"/>
                                <a:gd name="connsiteX2" fmla="*/ 2151895 w 2356941"/>
                                <a:gd name="connsiteY2" fmla="*/ 829621 h 2183698"/>
                                <a:gd name="connsiteX3" fmla="*/ 2356941 w 2356941"/>
                                <a:gd name="connsiteY3" fmla="*/ 1091849 h 2183698"/>
                                <a:gd name="connsiteX4" fmla="*/ 2151895 w 2356941"/>
                                <a:gd name="connsiteY4" fmla="*/ 1354078 h 2183698"/>
                                <a:gd name="connsiteX5" fmla="*/ 1091850 w 2356941"/>
                                <a:gd name="connsiteY5" fmla="*/ 2183699 h 2183698"/>
                                <a:gd name="connsiteX6" fmla="*/ 0 w 2356941"/>
                                <a:gd name="connsiteY6" fmla="*/ 1091849 h 2183698"/>
                                <a:gd name="connsiteX7" fmla="*/ 0 w 2356941"/>
                                <a:gd name="connsiteY7" fmla="*/ 1091849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356941" h="2183698">
                                  <a:moveTo>
                                    <a:pt x="0" y="1091849"/>
                                  </a:moveTo>
                                  <a:cubicBezTo>
                                    <a:pt x="0" y="488836"/>
                                    <a:pt x="488809" y="0"/>
                                    <a:pt x="1091850" y="0"/>
                                  </a:cubicBezTo>
                                  <a:cubicBezTo>
                                    <a:pt x="1604451" y="0"/>
                                    <a:pt x="2034491" y="353286"/>
                                    <a:pt x="2151895" y="829621"/>
                                  </a:cubicBezTo>
                                  <a:lnTo>
                                    <a:pt x="2356941" y="1091849"/>
                                  </a:lnTo>
                                  <a:lnTo>
                                    <a:pt x="2151895" y="1354078"/>
                                  </a:lnTo>
                                  <a:cubicBezTo>
                                    <a:pt x="2034491" y="1830413"/>
                                    <a:pt x="1604451" y="2183699"/>
                                    <a:pt x="1091850" y="2183699"/>
                                  </a:cubicBezTo>
                                  <a:cubicBezTo>
                                    <a:pt x="488836" y="2183699"/>
                                    <a:pt x="0" y="1694863"/>
                                    <a:pt x="0" y="1091849"/>
                                  </a:cubicBezTo>
                                  <a:lnTo>
                                    <a:pt x="0" y="1091849"/>
                                  </a:lnTo>
                                  <a:close/>
                                </a:path>
                              </a:pathLst>
                            </a:custGeom>
                            <a:solidFill>
                              <a:srgbClr val="168489"/>
                            </a:solidFill>
                            <a:ln w="2688" cap="flat">
                              <a:noFill/>
                              <a:prstDash val="solid"/>
                              <a:miter/>
                            </a:ln>
                          </wps:spPr>
                          <wps:bodyPr rtlCol="0" anchor="ctr"/>
                        </wps:wsp>
                        <wpg:grpSp>
                          <wpg:cNvPr id="2074268226" name="Group 2074268226"/>
                          <wpg:cNvGrpSpPr/>
                          <wpg:grpSpPr>
                            <a:xfrm>
                              <a:off x="4674504" y="2560974"/>
                              <a:ext cx="1835893" cy="1722773"/>
                              <a:chOff x="4674504" y="2560974"/>
                              <a:chExt cx="1835893" cy="1722773"/>
                            </a:xfrm>
                          </wpg:grpSpPr>
                          <wps:wsp>
                            <wps:cNvPr id="2074268227" name="Freeform: Shape 2074268227"/>
                            <wps:cNvSpPr/>
                            <wps:spPr>
                              <a:xfrm>
                                <a:off x="5852238" y="2560974"/>
                                <a:ext cx="80612" cy="788500"/>
                              </a:xfrm>
                              <a:custGeom>
                                <a:avLst/>
                                <a:gdLst>
                                  <a:gd name="connsiteX0" fmla="*/ 47935 w 95868"/>
                                  <a:gd name="connsiteY0" fmla="*/ 0 h 937722"/>
                                  <a:gd name="connsiteX1" fmla="*/ 95869 w 95868"/>
                                  <a:gd name="connsiteY1" fmla="*/ 47934 h 937722"/>
                                  <a:gd name="connsiteX2" fmla="*/ 61162 w 95868"/>
                                  <a:gd name="connsiteY2" fmla="*/ 94014 h 937722"/>
                                  <a:gd name="connsiteX3" fmla="*/ 61162 w 95868"/>
                                  <a:gd name="connsiteY3" fmla="*/ 843708 h 937722"/>
                                  <a:gd name="connsiteX4" fmla="*/ 95869 w 95868"/>
                                  <a:gd name="connsiteY4" fmla="*/ 889787 h 937722"/>
                                  <a:gd name="connsiteX5" fmla="*/ 47935 w 95868"/>
                                  <a:gd name="connsiteY5" fmla="*/ 937722 h 937722"/>
                                  <a:gd name="connsiteX6" fmla="*/ 0 w 95868"/>
                                  <a:gd name="connsiteY6" fmla="*/ 889787 h 937722"/>
                                  <a:gd name="connsiteX7" fmla="*/ 34680 w 95868"/>
                                  <a:gd name="connsiteY7" fmla="*/ 843708 h 937722"/>
                                  <a:gd name="connsiteX8" fmla="*/ 34680 w 95868"/>
                                  <a:gd name="connsiteY8" fmla="*/ 94014 h 937722"/>
                                  <a:gd name="connsiteX9" fmla="*/ 0 w 95868"/>
                                  <a:gd name="connsiteY9" fmla="*/ 47934 h 937722"/>
                                  <a:gd name="connsiteX10" fmla="*/ 47935 w 95868"/>
                                  <a:gd name="connsiteY10" fmla="*/ 0 h 937722"/>
                                  <a:gd name="connsiteX11" fmla="*/ 47935 w 95868"/>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8" h="937722">
                                    <a:moveTo>
                                      <a:pt x="47935" y="0"/>
                                    </a:moveTo>
                                    <a:cubicBezTo>
                                      <a:pt x="74415" y="0"/>
                                      <a:pt x="95869" y="23766"/>
                                      <a:pt x="95869" y="47934"/>
                                    </a:cubicBezTo>
                                    <a:cubicBezTo>
                                      <a:pt x="95869" y="72103"/>
                                      <a:pt x="81217" y="88261"/>
                                      <a:pt x="61162" y="94014"/>
                                    </a:cubicBezTo>
                                    <a:lnTo>
                                      <a:pt x="61162" y="843708"/>
                                    </a:lnTo>
                                    <a:cubicBezTo>
                                      <a:pt x="81217" y="849461"/>
                                      <a:pt x="95869" y="865592"/>
                                      <a:pt x="95869" y="889787"/>
                                    </a:cubicBezTo>
                                    <a:cubicBezTo>
                                      <a:pt x="95869" y="913983"/>
                                      <a:pt x="74415" y="937722"/>
                                      <a:pt x="47935" y="937722"/>
                                    </a:cubicBezTo>
                                    <a:cubicBezTo>
                                      <a:pt x="21454" y="937722"/>
                                      <a:pt x="0" y="913956"/>
                                      <a:pt x="0" y="889787"/>
                                    </a:cubicBezTo>
                                    <a:cubicBezTo>
                                      <a:pt x="0" y="865618"/>
                                      <a:pt x="14652" y="849461"/>
                                      <a:pt x="34680" y="843708"/>
                                    </a:cubicBezTo>
                                    <a:lnTo>
                                      <a:pt x="34680" y="94014"/>
                                    </a:lnTo>
                                    <a:cubicBezTo>
                                      <a:pt x="14652" y="88261"/>
                                      <a:pt x="0" y="69818"/>
                                      <a:pt x="0" y="47934"/>
                                    </a:cubicBezTo>
                                    <a:cubicBezTo>
                                      <a:pt x="0" y="21454"/>
                                      <a:pt x="21454" y="0"/>
                                      <a:pt x="47935" y="0"/>
                                    </a:cubicBezTo>
                                    <a:lnTo>
                                      <a:pt x="47935" y="0"/>
                                    </a:lnTo>
                                    <a:close/>
                                  </a:path>
                                </a:pathLst>
                              </a:custGeom>
                              <a:solidFill>
                                <a:srgbClr val="116569"/>
                              </a:solidFill>
                              <a:ln w="2688" cap="flat">
                                <a:noFill/>
                                <a:prstDash val="solid"/>
                                <a:miter/>
                              </a:ln>
                            </wps:spPr>
                            <wps:bodyPr rtlCol="0" anchor="ctr"/>
                          </wps:wsp>
                          <wps:wsp>
                            <wps:cNvPr id="2074268228" name="TextBox 102"/>
                            <wps:cNvSpPr txBox="1"/>
                            <wps:spPr>
                              <a:xfrm>
                                <a:off x="4674504" y="3516421"/>
                                <a:ext cx="1835893" cy="767326"/>
                              </a:xfrm>
                              <a:prstGeom prst="rect">
                                <a:avLst/>
                              </a:prstGeom>
                              <a:noFill/>
                            </wps:spPr>
                            <wps:txb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إدارة المخاطر</w:t>
                                  </w:r>
                                </w:p>
                              </w:txbxContent>
                            </wps:txbx>
                            <wps:bodyPr wrap="square">
                              <a:noAutofit/>
                            </wps:bodyPr>
                          </wps:wsp>
                        </wpg:grpSp>
                      </wpg:grpSp>
                      <wpg:grpSp>
                        <wpg:cNvPr id="2074268229" name="Group 2074268229"/>
                        <wpg:cNvGrpSpPr/>
                        <wpg:grpSpPr>
                          <a:xfrm>
                            <a:off x="7960963" y="377612"/>
                            <a:ext cx="1914207" cy="4452345"/>
                            <a:chOff x="7960963" y="377612"/>
                            <a:chExt cx="1914207" cy="4452345"/>
                          </a:xfrm>
                        </wpg:grpSpPr>
                        <wps:wsp>
                          <wps:cNvPr id="2074268230" name="Freeform: Shape 2074268230"/>
                          <wps:cNvSpPr/>
                          <wps:spPr>
                            <a:xfrm>
                              <a:off x="8038947" y="377612"/>
                              <a:ext cx="1836223" cy="1836201"/>
                            </a:xfrm>
                            <a:custGeom>
                              <a:avLst/>
                              <a:gdLst>
                                <a:gd name="connsiteX0" fmla="*/ 1091849 w 2183725"/>
                                <a:gd name="connsiteY0" fmla="*/ 0 h 2183698"/>
                                <a:gd name="connsiteX1" fmla="*/ 2183726 w 2183725"/>
                                <a:gd name="connsiteY1" fmla="*/ 1091849 h 2183698"/>
                                <a:gd name="connsiteX2" fmla="*/ 1091849 w 2183725"/>
                                <a:gd name="connsiteY2" fmla="*/ 2183699 h 2183698"/>
                                <a:gd name="connsiteX3" fmla="*/ 0 w 2183725"/>
                                <a:gd name="connsiteY3" fmla="*/ 1091849 h 2183698"/>
                                <a:gd name="connsiteX4" fmla="*/ 1091849 w 2183725"/>
                                <a:gd name="connsiteY4" fmla="*/ 0 h 2183698"/>
                                <a:gd name="connsiteX5" fmla="*/ 1091849 w 2183725"/>
                                <a:gd name="connsiteY5" fmla="*/ 0 h 21836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183725" h="2183698">
                                  <a:moveTo>
                                    <a:pt x="1091849" y="0"/>
                                  </a:moveTo>
                                  <a:cubicBezTo>
                                    <a:pt x="1694862" y="0"/>
                                    <a:pt x="2183726" y="488836"/>
                                    <a:pt x="2183726" y="1091849"/>
                                  </a:cubicBezTo>
                                  <a:cubicBezTo>
                                    <a:pt x="2183726" y="1694863"/>
                                    <a:pt x="1694890" y="2183699"/>
                                    <a:pt x="1091849" y="2183699"/>
                                  </a:cubicBezTo>
                                  <a:cubicBezTo>
                                    <a:pt x="488809" y="2183699"/>
                                    <a:pt x="0" y="1694863"/>
                                    <a:pt x="0" y="1091849"/>
                                  </a:cubicBezTo>
                                  <a:cubicBezTo>
                                    <a:pt x="0" y="488836"/>
                                    <a:pt x="488836" y="0"/>
                                    <a:pt x="1091849" y="0"/>
                                  </a:cubicBezTo>
                                  <a:lnTo>
                                    <a:pt x="1091849" y="0"/>
                                  </a:lnTo>
                                  <a:close/>
                                </a:path>
                              </a:pathLst>
                            </a:custGeom>
                            <a:solidFill>
                              <a:srgbClr val="168489"/>
                            </a:solidFill>
                            <a:ln w="2688" cap="flat">
                              <a:noFill/>
                              <a:prstDash val="solid"/>
                              <a:miter/>
                            </a:ln>
                          </wps:spPr>
                          <wps:bodyPr rtlCol="0" anchor="ctr"/>
                        </wps:wsp>
                        <wps:wsp>
                          <wps:cNvPr id="2074268231" name="Freeform: Shape 2074268231"/>
                          <wps:cNvSpPr/>
                          <wps:spPr>
                            <a:xfrm>
                              <a:off x="8916740" y="2560974"/>
                              <a:ext cx="80613" cy="788500"/>
                            </a:xfrm>
                            <a:custGeom>
                              <a:avLst/>
                              <a:gdLst>
                                <a:gd name="connsiteX0" fmla="*/ 47935 w 95869"/>
                                <a:gd name="connsiteY0" fmla="*/ 0 h 937722"/>
                                <a:gd name="connsiteX1" fmla="*/ 95870 w 95869"/>
                                <a:gd name="connsiteY1" fmla="*/ 47934 h 937722"/>
                                <a:gd name="connsiteX2" fmla="*/ 61189 w 95869"/>
                                <a:gd name="connsiteY2" fmla="*/ 94014 h 937722"/>
                                <a:gd name="connsiteX3" fmla="*/ 61189 w 95869"/>
                                <a:gd name="connsiteY3" fmla="*/ 843708 h 937722"/>
                                <a:gd name="connsiteX4" fmla="*/ 95870 w 95869"/>
                                <a:gd name="connsiteY4" fmla="*/ 889787 h 937722"/>
                                <a:gd name="connsiteX5" fmla="*/ 47935 w 95869"/>
                                <a:gd name="connsiteY5" fmla="*/ 937722 h 937722"/>
                                <a:gd name="connsiteX6" fmla="*/ 0 w 95869"/>
                                <a:gd name="connsiteY6" fmla="*/ 889787 h 937722"/>
                                <a:gd name="connsiteX7" fmla="*/ 34708 w 95869"/>
                                <a:gd name="connsiteY7" fmla="*/ 843708 h 937722"/>
                                <a:gd name="connsiteX8" fmla="*/ 34708 w 95869"/>
                                <a:gd name="connsiteY8" fmla="*/ 94014 h 937722"/>
                                <a:gd name="connsiteX9" fmla="*/ 0 w 95869"/>
                                <a:gd name="connsiteY9" fmla="*/ 47934 h 937722"/>
                                <a:gd name="connsiteX10" fmla="*/ 47935 w 95869"/>
                                <a:gd name="connsiteY10" fmla="*/ 0 h 937722"/>
                                <a:gd name="connsiteX11" fmla="*/ 47935 w 95869"/>
                                <a:gd name="connsiteY11" fmla="*/ 0 h 937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5869" h="937722">
                                  <a:moveTo>
                                    <a:pt x="47935" y="0"/>
                                  </a:moveTo>
                                  <a:cubicBezTo>
                                    <a:pt x="74416" y="0"/>
                                    <a:pt x="95870" y="23766"/>
                                    <a:pt x="95870" y="47934"/>
                                  </a:cubicBezTo>
                                  <a:cubicBezTo>
                                    <a:pt x="95870" y="72103"/>
                                    <a:pt x="81218" y="88261"/>
                                    <a:pt x="61189" y="94014"/>
                                  </a:cubicBezTo>
                                  <a:lnTo>
                                    <a:pt x="61189" y="843708"/>
                                  </a:lnTo>
                                  <a:cubicBezTo>
                                    <a:pt x="81218" y="849461"/>
                                    <a:pt x="95870" y="865592"/>
                                    <a:pt x="95870" y="889787"/>
                                  </a:cubicBezTo>
                                  <a:cubicBezTo>
                                    <a:pt x="95870" y="913983"/>
                                    <a:pt x="74416" y="937722"/>
                                    <a:pt x="47935" y="937722"/>
                                  </a:cubicBezTo>
                                  <a:cubicBezTo>
                                    <a:pt x="21454" y="937722"/>
                                    <a:pt x="0" y="913956"/>
                                    <a:pt x="0" y="889787"/>
                                  </a:cubicBezTo>
                                  <a:cubicBezTo>
                                    <a:pt x="0" y="865618"/>
                                    <a:pt x="14652" y="849461"/>
                                    <a:pt x="34708" y="843708"/>
                                  </a:cubicBezTo>
                                  <a:lnTo>
                                    <a:pt x="34708" y="94014"/>
                                  </a:lnTo>
                                  <a:cubicBezTo>
                                    <a:pt x="14652" y="88261"/>
                                    <a:pt x="0" y="69818"/>
                                    <a:pt x="0" y="47934"/>
                                  </a:cubicBezTo>
                                  <a:cubicBezTo>
                                    <a:pt x="0" y="21454"/>
                                    <a:pt x="21454" y="0"/>
                                    <a:pt x="47935" y="0"/>
                                  </a:cubicBezTo>
                                  <a:lnTo>
                                    <a:pt x="47935" y="0"/>
                                  </a:lnTo>
                                  <a:close/>
                                </a:path>
                              </a:pathLst>
                            </a:custGeom>
                            <a:solidFill>
                              <a:srgbClr val="116569"/>
                            </a:solidFill>
                            <a:ln w="2688" cap="flat">
                              <a:noFill/>
                              <a:prstDash val="solid"/>
                              <a:miter/>
                            </a:ln>
                          </wps:spPr>
                          <wps:bodyPr rtlCol="0" anchor="ctr"/>
                        </wps:wsp>
                        <wps:wsp>
                          <wps:cNvPr id="2074268232" name="TextBox 106"/>
                          <wps:cNvSpPr txBox="1"/>
                          <wps:spPr>
                            <a:xfrm>
                              <a:off x="7960963" y="3443623"/>
                              <a:ext cx="1835893" cy="1386334"/>
                            </a:xfrm>
                            <a:prstGeom prst="rect">
                              <a:avLst/>
                            </a:prstGeom>
                            <a:noFill/>
                          </wps:spPr>
                          <wps:txb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الشفافية والمساءلة</w:t>
                                </w:r>
                              </w:p>
                            </w:txbxContent>
                          </wps:txbx>
                          <wps:bodyPr wrap="square">
                            <a:noAutofit/>
                          </wps:bodyPr>
                        </wps:wsp>
                      </wpg:grpSp>
                      <pic:pic xmlns:pic="http://schemas.openxmlformats.org/drawingml/2006/picture">
                        <pic:nvPicPr>
                          <pic:cNvPr id="2074268233" name="Picture 2074268233"/>
                          <pic:cNvPicPr>
                            <a:picLocks noChangeAspect="1"/>
                          </pic:cNvPicPr>
                        </pic:nvPicPr>
                        <pic:blipFill>
                          <a:blip r:embed="rId59">
                            <a:biLevel thresh="25000"/>
                          </a:blip>
                          <a:stretch>
                            <a:fillRect/>
                          </a:stretch>
                        </pic:blipFill>
                        <pic:spPr>
                          <a:xfrm>
                            <a:off x="8418183" y="682983"/>
                            <a:ext cx="1158340" cy="1158340"/>
                          </a:xfrm>
                          <a:prstGeom prst="rect">
                            <a:avLst/>
                          </a:prstGeom>
                        </pic:spPr>
                      </pic:pic>
                      <wps:wsp>
                        <wps:cNvPr id="2074268234" name="Google Shape;617;p25"/>
                        <wps:cNvSpPr>
                          <a:spLocks/>
                        </wps:cNvSpPr>
                        <wps:spPr bwMode="auto">
                          <a:xfrm>
                            <a:off x="7072732" y="1014808"/>
                            <a:ext cx="738188" cy="615950"/>
                          </a:xfrm>
                          <a:custGeom>
                            <a:avLst/>
                            <a:gdLst>
                              <a:gd name="T0" fmla="*/ 2147483646 w 215"/>
                              <a:gd name="T1" fmla="*/ 2147483646 h 179"/>
                              <a:gd name="T2" fmla="*/ 2147483646 w 215"/>
                              <a:gd name="T3" fmla="*/ 2147483646 h 179"/>
                              <a:gd name="T4" fmla="*/ 2147483646 w 215"/>
                              <a:gd name="T5" fmla="*/ 2147483646 h 179"/>
                              <a:gd name="T6" fmla="*/ 2147483646 w 215"/>
                              <a:gd name="T7" fmla="*/ 2147483646 h 179"/>
                              <a:gd name="T8" fmla="*/ 2147483646 w 215"/>
                              <a:gd name="T9" fmla="*/ 2147483646 h 179"/>
                              <a:gd name="T10" fmla="*/ 2147483646 w 215"/>
                              <a:gd name="T11" fmla="*/ 2147483646 h 179"/>
                              <a:gd name="T12" fmla="*/ 2147483646 w 215"/>
                              <a:gd name="T13" fmla="*/ 2147483646 h 179"/>
                              <a:gd name="T14" fmla="*/ 2147483646 w 215"/>
                              <a:gd name="T15" fmla="*/ 2147483646 h 179"/>
                              <a:gd name="T16" fmla="*/ 2147483646 w 215"/>
                              <a:gd name="T17" fmla="*/ 2147483646 h 179"/>
                              <a:gd name="T18" fmla="*/ 2147483646 w 215"/>
                              <a:gd name="T19" fmla="*/ 2147483646 h 179"/>
                              <a:gd name="T20" fmla="*/ 2147483646 w 215"/>
                              <a:gd name="T21" fmla="*/ 2147483646 h 179"/>
                              <a:gd name="T22" fmla="*/ 2147483646 w 215"/>
                              <a:gd name="T23" fmla="*/ 2147483646 h 179"/>
                              <a:gd name="T24" fmla="*/ 2147483646 w 215"/>
                              <a:gd name="T25" fmla="*/ 2147483646 h 179"/>
                              <a:gd name="T26" fmla="*/ 2147483646 w 215"/>
                              <a:gd name="T27" fmla="*/ 2147483646 h 179"/>
                              <a:gd name="T28" fmla="*/ 2147483646 w 215"/>
                              <a:gd name="T29" fmla="*/ 2147483646 h 179"/>
                              <a:gd name="T30" fmla="*/ 2147483646 w 215"/>
                              <a:gd name="T31" fmla="*/ 2147483646 h 179"/>
                              <a:gd name="T32" fmla="*/ 2147483646 w 215"/>
                              <a:gd name="T33" fmla="*/ 2147483646 h 179"/>
                              <a:gd name="T34" fmla="*/ 2147483646 w 215"/>
                              <a:gd name="T35" fmla="*/ 2147483646 h 179"/>
                              <a:gd name="T36" fmla="*/ 2147483646 w 215"/>
                              <a:gd name="T37" fmla="*/ 2147483646 h 179"/>
                              <a:gd name="T38" fmla="*/ 2147483646 w 215"/>
                              <a:gd name="T39" fmla="*/ 2147483646 h 179"/>
                              <a:gd name="T40" fmla="*/ 2147483646 w 215"/>
                              <a:gd name="T41" fmla="*/ 2147483646 h 179"/>
                              <a:gd name="T42" fmla="*/ 2147483646 w 215"/>
                              <a:gd name="T43" fmla="*/ 2147483646 h 179"/>
                              <a:gd name="T44" fmla="*/ 2147483646 w 215"/>
                              <a:gd name="T45" fmla="*/ 2147483646 h 179"/>
                              <a:gd name="T46" fmla="*/ 2147483646 w 215"/>
                              <a:gd name="T47" fmla="*/ 2147483646 h 179"/>
                              <a:gd name="T48" fmla="*/ 2147483646 w 215"/>
                              <a:gd name="T49" fmla="*/ 2147483646 h 179"/>
                              <a:gd name="T50" fmla="*/ 2147483646 w 215"/>
                              <a:gd name="T51" fmla="*/ 2147483646 h 179"/>
                              <a:gd name="T52" fmla="*/ 2147483646 w 215"/>
                              <a:gd name="T53" fmla="*/ 2147483646 h 179"/>
                              <a:gd name="T54" fmla="*/ 2147483646 w 215"/>
                              <a:gd name="T55" fmla="*/ 2147483646 h 179"/>
                              <a:gd name="T56" fmla="*/ 2147483646 w 215"/>
                              <a:gd name="T57" fmla="*/ 2147483646 h 179"/>
                              <a:gd name="T58" fmla="*/ 2147483646 w 215"/>
                              <a:gd name="T59" fmla="*/ 2147483646 h 179"/>
                              <a:gd name="T60" fmla="*/ 2147483646 w 215"/>
                              <a:gd name="T61" fmla="*/ 2147483646 h 179"/>
                              <a:gd name="T62" fmla="*/ 2147483646 w 215"/>
                              <a:gd name="T63" fmla="*/ 2147483646 h 179"/>
                              <a:gd name="T64" fmla="*/ 2147483646 w 215"/>
                              <a:gd name="T65" fmla="*/ 2147483646 h 179"/>
                              <a:gd name="T66" fmla="*/ 2147483646 w 215"/>
                              <a:gd name="T67" fmla="*/ 2147483646 h 179"/>
                              <a:gd name="T68" fmla="*/ 2147483646 w 215"/>
                              <a:gd name="T69" fmla="*/ 2147483646 h 179"/>
                              <a:gd name="T70" fmla="*/ 2147483646 w 215"/>
                              <a:gd name="T71" fmla="*/ 2147483646 h 179"/>
                              <a:gd name="T72" fmla="*/ 2147483646 w 215"/>
                              <a:gd name="T73" fmla="*/ 2147483646 h 179"/>
                              <a:gd name="T74" fmla="*/ 2147483646 w 215"/>
                              <a:gd name="T75" fmla="*/ 2147483646 h 179"/>
                              <a:gd name="T76" fmla="*/ 2147483646 w 215"/>
                              <a:gd name="T77" fmla="*/ 2147483646 h 179"/>
                              <a:gd name="T78" fmla="*/ 2147483646 w 215"/>
                              <a:gd name="T79" fmla="*/ 2147483646 h 179"/>
                              <a:gd name="T80" fmla="*/ 2147483646 w 215"/>
                              <a:gd name="T81" fmla="*/ 2147483646 h 179"/>
                              <a:gd name="T82" fmla="*/ 2147483646 w 215"/>
                              <a:gd name="T83" fmla="*/ 2147483646 h 179"/>
                              <a:gd name="T84" fmla="*/ 2147483646 w 215"/>
                              <a:gd name="T85" fmla="*/ 2147483646 h 179"/>
                              <a:gd name="T86" fmla="*/ 2147483646 w 215"/>
                              <a:gd name="T87" fmla="*/ 2147483646 h 179"/>
                              <a:gd name="T88" fmla="*/ 2147483646 w 215"/>
                              <a:gd name="T89" fmla="*/ 2147483646 h 179"/>
                              <a:gd name="T90" fmla="*/ 2147483646 w 215"/>
                              <a:gd name="T91" fmla="*/ 2147483646 h 179"/>
                              <a:gd name="T92" fmla="*/ 2147483646 w 215"/>
                              <a:gd name="T93" fmla="*/ 2147483646 h 179"/>
                              <a:gd name="T94" fmla="*/ 2147483646 w 215"/>
                              <a:gd name="T95" fmla="*/ 2147483646 h 179"/>
                              <a:gd name="T96" fmla="*/ 2147483646 w 215"/>
                              <a:gd name="T97" fmla="*/ 2147483646 h 179"/>
                              <a:gd name="T98" fmla="*/ 2147483646 w 215"/>
                              <a:gd name="T99" fmla="*/ 2147483646 h 179"/>
                              <a:gd name="T100" fmla="*/ 2147483646 w 215"/>
                              <a:gd name="T101" fmla="*/ 0 h 179"/>
                              <a:gd name="T102" fmla="*/ 0 w 215"/>
                              <a:gd name="T103" fmla="*/ 2147483646 h 179"/>
                              <a:gd name="T104" fmla="*/ 2147483646 w 215"/>
                              <a:gd name="T105" fmla="*/ 2147483646 h 179"/>
                              <a:gd name="T106" fmla="*/ 2147483646 w 215"/>
                              <a:gd name="T107" fmla="*/ 2147483646 h 179"/>
                              <a:gd name="T108" fmla="*/ 2147483646 w 215"/>
                              <a:gd name="T109" fmla="*/ 2147483646 h 179"/>
                              <a:gd name="T110" fmla="*/ 2147483646 w 215"/>
                              <a:gd name="T111" fmla="*/ 2147483646 h 179"/>
                              <a:gd name="T112" fmla="*/ 2147483646 w 215"/>
                              <a:gd name="T113" fmla="*/ 2147483646 h 179"/>
                              <a:gd name="T114" fmla="*/ 2147483646 w 215"/>
                              <a:gd name="T115" fmla="*/ 2147483646 h 179"/>
                              <a:gd name="T116" fmla="*/ 2147483646 w 215"/>
                              <a:gd name="T117" fmla="*/ 2147483646 h 179"/>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215" h="179" extrusionOk="0">
                                <a:moveTo>
                                  <a:pt x="29" y="146"/>
                                </a:moveTo>
                                <a:cubicBezTo>
                                  <a:pt x="29" y="97"/>
                                  <a:pt x="29" y="97"/>
                                  <a:pt x="29" y="97"/>
                                </a:cubicBezTo>
                                <a:cubicBezTo>
                                  <a:pt x="29" y="93"/>
                                  <a:pt x="32" y="90"/>
                                  <a:pt x="36" y="90"/>
                                </a:cubicBezTo>
                                <a:cubicBezTo>
                                  <a:pt x="48" y="90"/>
                                  <a:pt x="48" y="90"/>
                                  <a:pt x="48" y="90"/>
                                </a:cubicBezTo>
                                <a:cubicBezTo>
                                  <a:pt x="52" y="90"/>
                                  <a:pt x="55" y="93"/>
                                  <a:pt x="55" y="97"/>
                                </a:cubicBezTo>
                                <a:cubicBezTo>
                                  <a:pt x="55" y="146"/>
                                  <a:pt x="55" y="146"/>
                                  <a:pt x="55" y="146"/>
                                </a:cubicBezTo>
                                <a:cubicBezTo>
                                  <a:pt x="55" y="149"/>
                                  <a:pt x="52" y="153"/>
                                  <a:pt x="48" y="153"/>
                                </a:cubicBezTo>
                                <a:cubicBezTo>
                                  <a:pt x="36" y="153"/>
                                  <a:pt x="36" y="153"/>
                                  <a:pt x="36" y="153"/>
                                </a:cubicBezTo>
                                <a:cubicBezTo>
                                  <a:pt x="32" y="153"/>
                                  <a:pt x="29" y="149"/>
                                  <a:pt x="29" y="146"/>
                                </a:cubicBezTo>
                                <a:close/>
                                <a:moveTo>
                                  <a:pt x="79" y="73"/>
                                </a:moveTo>
                                <a:cubicBezTo>
                                  <a:pt x="75" y="73"/>
                                  <a:pt x="72" y="76"/>
                                  <a:pt x="72" y="80"/>
                                </a:cubicBezTo>
                                <a:cubicBezTo>
                                  <a:pt x="72" y="146"/>
                                  <a:pt x="72" y="146"/>
                                  <a:pt x="72" y="146"/>
                                </a:cubicBezTo>
                                <a:cubicBezTo>
                                  <a:pt x="72" y="149"/>
                                  <a:pt x="75" y="153"/>
                                  <a:pt x="79" y="153"/>
                                </a:cubicBezTo>
                                <a:cubicBezTo>
                                  <a:pt x="91" y="153"/>
                                  <a:pt x="91" y="153"/>
                                  <a:pt x="91" y="153"/>
                                </a:cubicBezTo>
                                <a:cubicBezTo>
                                  <a:pt x="95" y="153"/>
                                  <a:pt x="98" y="149"/>
                                  <a:pt x="98" y="146"/>
                                </a:cubicBezTo>
                                <a:cubicBezTo>
                                  <a:pt x="98" y="80"/>
                                  <a:pt x="98" y="80"/>
                                  <a:pt x="98" y="80"/>
                                </a:cubicBezTo>
                                <a:cubicBezTo>
                                  <a:pt x="98" y="76"/>
                                  <a:pt x="95" y="73"/>
                                  <a:pt x="91" y="73"/>
                                </a:cubicBezTo>
                                <a:lnTo>
                                  <a:pt x="79" y="73"/>
                                </a:lnTo>
                                <a:close/>
                                <a:moveTo>
                                  <a:pt x="122" y="58"/>
                                </a:moveTo>
                                <a:cubicBezTo>
                                  <a:pt x="118" y="58"/>
                                  <a:pt x="115" y="61"/>
                                  <a:pt x="115" y="65"/>
                                </a:cubicBezTo>
                                <a:cubicBezTo>
                                  <a:pt x="115" y="146"/>
                                  <a:pt x="115" y="146"/>
                                  <a:pt x="115" y="146"/>
                                </a:cubicBezTo>
                                <a:cubicBezTo>
                                  <a:pt x="115" y="149"/>
                                  <a:pt x="118" y="153"/>
                                  <a:pt x="122" y="153"/>
                                </a:cubicBezTo>
                                <a:cubicBezTo>
                                  <a:pt x="134" y="153"/>
                                  <a:pt x="134" y="153"/>
                                  <a:pt x="134" y="153"/>
                                </a:cubicBezTo>
                                <a:cubicBezTo>
                                  <a:pt x="138" y="153"/>
                                  <a:pt x="141" y="149"/>
                                  <a:pt x="141" y="146"/>
                                </a:cubicBezTo>
                                <a:cubicBezTo>
                                  <a:pt x="141" y="65"/>
                                  <a:pt x="141" y="65"/>
                                  <a:pt x="141" y="65"/>
                                </a:cubicBezTo>
                                <a:cubicBezTo>
                                  <a:pt x="141" y="61"/>
                                  <a:pt x="138" y="58"/>
                                  <a:pt x="134" y="58"/>
                                </a:cubicBezTo>
                                <a:lnTo>
                                  <a:pt x="122" y="58"/>
                                </a:lnTo>
                                <a:close/>
                                <a:moveTo>
                                  <a:pt x="165" y="43"/>
                                </a:moveTo>
                                <a:cubicBezTo>
                                  <a:pt x="161" y="43"/>
                                  <a:pt x="158" y="46"/>
                                  <a:pt x="158" y="50"/>
                                </a:cubicBezTo>
                                <a:cubicBezTo>
                                  <a:pt x="158" y="146"/>
                                  <a:pt x="158" y="146"/>
                                  <a:pt x="158" y="146"/>
                                </a:cubicBezTo>
                                <a:cubicBezTo>
                                  <a:pt x="158" y="149"/>
                                  <a:pt x="161" y="153"/>
                                  <a:pt x="165" y="153"/>
                                </a:cubicBezTo>
                                <a:cubicBezTo>
                                  <a:pt x="177" y="153"/>
                                  <a:pt x="177" y="153"/>
                                  <a:pt x="177" y="153"/>
                                </a:cubicBezTo>
                                <a:cubicBezTo>
                                  <a:pt x="181" y="153"/>
                                  <a:pt x="184" y="149"/>
                                  <a:pt x="184" y="146"/>
                                </a:cubicBezTo>
                                <a:cubicBezTo>
                                  <a:pt x="184" y="50"/>
                                  <a:pt x="184" y="50"/>
                                  <a:pt x="184" y="50"/>
                                </a:cubicBezTo>
                                <a:cubicBezTo>
                                  <a:pt x="184" y="46"/>
                                  <a:pt x="181" y="43"/>
                                  <a:pt x="177" y="43"/>
                                </a:cubicBezTo>
                                <a:lnTo>
                                  <a:pt x="165" y="43"/>
                                </a:lnTo>
                                <a:close/>
                                <a:moveTo>
                                  <a:pt x="33" y="71"/>
                                </a:moveTo>
                                <a:cubicBezTo>
                                  <a:pt x="78" y="63"/>
                                  <a:pt x="121" y="47"/>
                                  <a:pt x="160" y="24"/>
                                </a:cubicBezTo>
                                <a:cubicBezTo>
                                  <a:pt x="163" y="30"/>
                                  <a:pt x="163" y="30"/>
                                  <a:pt x="163" y="30"/>
                                </a:cubicBezTo>
                                <a:cubicBezTo>
                                  <a:pt x="177" y="9"/>
                                  <a:pt x="177" y="9"/>
                                  <a:pt x="177" y="9"/>
                                </a:cubicBezTo>
                                <a:cubicBezTo>
                                  <a:pt x="151" y="8"/>
                                  <a:pt x="151" y="8"/>
                                  <a:pt x="151" y="8"/>
                                </a:cubicBezTo>
                                <a:cubicBezTo>
                                  <a:pt x="155" y="15"/>
                                  <a:pt x="155" y="15"/>
                                  <a:pt x="155" y="15"/>
                                </a:cubicBezTo>
                                <a:cubicBezTo>
                                  <a:pt x="118" y="38"/>
                                  <a:pt x="76" y="54"/>
                                  <a:pt x="31" y="62"/>
                                </a:cubicBezTo>
                                <a:lnTo>
                                  <a:pt x="33" y="71"/>
                                </a:lnTo>
                                <a:close/>
                                <a:moveTo>
                                  <a:pt x="215" y="166"/>
                                </a:moveTo>
                                <a:cubicBezTo>
                                  <a:pt x="193" y="154"/>
                                  <a:pt x="193" y="154"/>
                                  <a:pt x="193" y="154"/>
                                </a:cubicBezTo>
                                <a:cubicBezTo>
                                  <a:pt x="193" y="161"/>
                                  <a:pt x="193" y="161"/>
                                  <a:pt x="193" y="161"/>
                                </a:cubicBezTo>
                                <a:cubicBezTo>
                                  <a:pt x="18" y="161"/>
                                  <a:pt x="18" y="161"/>
                                  <a:pt x="18" y="161"/>
                                </a:cubicBezTo>
                                <a:cubicBezTo>
                                  <a:pt x="18" y="22"/>
                                  <a:pt x="18" y="22"/>
                                  <a:pt x="18" y="22"/>
                                </a:cubicBezTo>
                                <a:cubicBezTo>
                                  <a:pt x="26" y="22"/>
                                  <a:pt x="26" y="22"/>
                                  <a:pt x="26" y="22"/>
                                </a:cubicBezTo>
                                <a:cubicBezTo>
                                  <a:pt x="13" y="0"/>
                                  <a:pt x="13" y="0"/>
                                  <a:pt x="13" y="0"/>
                                </a:cubicBezTo>
                                <a:cubicBezTo>
                                  <a:pt x="0" y="22"/>
                                  <a:pt x="0" y="22"/>
                                  <a:pt x="0" y="22"/>
                                </a:cubicBezTo>
                                <a:cubicBezTo>
                                  <a:pt x="8" y="22"/>
                                  <a:pt x="8" y="22"/>
                                  <a:pt x="8" y="22"/>
                                </a:cubicBezTo>
                                <a:cubicBezTo>
                                  <a:pt x="8" y="161"/>
                                  <a:pt x="8" y="161"/>
                                  <a:pt x="8" y="161"/>
                                </a:cubicBezTo>
                                <a:cubicBezTo>
                                  <a:pt x="8" y="166"/>
                                  <a:pt x="8" y="166"/>
                                  <a:pt x="8" y="166"/>
                                </a:cubicBezTo>
                                <a:cubicBezTo>
                                  <a:pt x="8" y="171"/>
                                  <a:pt x="8" y="171"/>
                                  <a:pt x="8" y="171"/>
                                </a:cubicBezTo>
                                <a:cubicBezTo>
                                  <a:pt x="193" y="171"/>
                                  <a:pt x="193" y="171"/>
                                  <a:pt x="193" y="171"/>
                                </a:cubicBezTo>
                                <a:cubicBezTo>
                                  <a:pt x="193" y="179"/>
                                  <a:pt x="193" y="179"/>
                                  <a:pt x="193" y="179"/>
                                </a:cubicBezTo>
                                <a:lnTo>
                                  <a:pt x="215" y="166"/>
                                </a:lnTo>
                                <a:close/>
                              </a:path>
                            </a:pathLst>
                          </a:custGeom>
                          <a:solidFill>
                            <a:schemeClr val="bg1"/>
                          </a:solidFill>
                          <a:ln>
                            <a:noFill/>
                          </a:ln>
                        </wps:spPr>
                        <wps:bodyPr lIns="91425" tIns="45700" rIns="91425" bIns="45700"/>
                      </wps:wsp>
                      <pic:pic xmlns:pic="http://schemas.openxmlformats.org/drawingml/2006/picture">
                        <pic:nvPicPr>
                          <pic:cNvPr id="2074268235" name="Picture 2074268235"/>
                          <pic:cNvPicPr>
                            <a:picLocks noChangeAspect="1"/>
                          </pic:cNvPicPr>
                        </pic:nvPicPr>
                        <pic:blipFill>
                          <a:blip r:embed="rId60">
                            <a:lum bright="70000" contrast="-70000"/>
                          </a:blip>
                          <a:stretch>
                            <a:fillRect/>
                          </a:stretch>
                        </pic:blipFill>
                        <pic:spPr>
                          <a:xfrm>
                            <a:off x="2420370" y="832113"/>
                            <a:ext cx="798645" cy="798645"/>
                          </a:xfrm>
                          <a:prstGeom prst="rect">
                            <a:avLst/>
                          </a:prstGeom>
                        </pic:spPr>
                      </pic:pic>
                      <pic:pic xmlns:pic="http://schemas.openxmlformats.org/drawingml/2006/picture">
                        <pic:nvPicPr>
                          <pic:cNvPr id="2074268236" name="Picture 2074268236"/>
                          <pic:cNvPicPr>
                            <a:picLocks noChangeAspect="1"/>
                          </pic:cNvPicPr>
                        </pic:nvPicPr>
                        <pic:blipFill>
                          <a:blip r:embed="rId61">
                            <a:lum bright="70000" contrast="-70000"/>
                          </a:blip>
                          <a:stretch>
                            <a:fillRect/>
                          </a:stretch>
                        </pic:blipFill>
                        <pic:spPr>
                          <a:xfrm>
                            <a:off x="832843" y="862858"/>
                            <a:ext cx="865707" cy="865707"/>
                          </a:xfrm>
                          <a:prstGeom prst="rect">
                            <a:avLst/>
                          </a:prstGeom>
                        </pic:spPr>
                      </pic:pic>
                      <pic:pic xmlns:pic="http://schemas.openxmlformats.org/drawingml/2006/picture">
                        <pic:nvPicPr>
                          <pic:cNvPr id="2074268237" name="Picture 2074268237"/>
                          <pic:cNvPicPr>
                            <a:picLocks noChangeAspect="1"/>
                          </pic:cNvPicPr>
                        </pic:nvPicPr>
                        <pic:blipFill>
                          <a:blip r:embed="rId62">
                            <a:lum bright="70000" contrast="-70000"/>
                          </a:blip>
                          <a:stretch>
                            <a:fillRect/>
                          </a:stretch>
                        </pic:blipFill>
                        <pic:spPr>
                          <a:xfrm>
                            <a:off x="5568363" y="957397"/>
                            <a:ext cx="749974" cy="749974"/>
                          </a:xfrm>
                          <a:prstGeom prst="rect">
                            <a:avLst/>
                          </a:prstGeom>
                        </pic:spPr>
                      </pic:pic>
                      <pic:pic xmlns:pic="http://schemas.openxmlformats.org/drawingml/2006/picture">
                        <pic:nvPicPr>
                          <pic:cNvPr id="2074268238" name="Picture 2074268238"/>
                          <pic:cNvPicPr>
                            <a:picLocks noChangeAspect="1"/>
                          </pic:cNvPicPr>
                        </pic:nvPicPr>
                        <pic:blipFill>
                          <a:blip r:embed="rId63">
                            <a:biLevel thresh="25000"/>
                          </a:blip>
                          <a:stretch>
                            <a:fillRect/>
                          </a:stretch>
                        </pic:blipFill>
                        <pic:spPr>
                          <a:xfrm>
                            <a:off x="3856670" y="787056"/>
                            <a:ext cx="1066892" cy="1066892"/>
                          </a:xfrm>
                          <a:prstGeom prst="rect">
                            <a:avLst/>
                          </a:prstGeom>
                        </pic:spPr>
                      </pic:pic>
                    </wpg:wgp>
                  </a:graphicData>
                </a:graphic>
              </wp:inline>
            </w:drawing>
          </mc:Choice>
          <mc:Fallback>
            <w:pict>
              <v:group id="Group 113" o:spid="_x0000_s1092" style="width:395.7pt;height:189.2pt;mso-position-horizontal-relative:char;mso-position-vertical-relative:line" coordsize="102527,49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">
                <v:group id="Group 2074268202" o:spid="_x0000_s1093" style="position:absolute;width:102527;height:25914" coordsize="102527,25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fPO/y&#10;zAAAAOMAAAAPAAAAAAAAAAAAAAAAAKoCAABkcnMvZG93bnJldi54bWxQSwUGAAAAAAQABAD6AAAA&#10;owMAAAAA&#10;">
                  <v:shape id="Freeform: Shape 2074268203" o:spid="_x0000_s1094" style="position:absolute;left:76613;width:25914;height:25914;visibility:visible;mso-wrap-style:square;v-text-anchor:middle" coordsize="3081874,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YsFsoA&#10;AADjAAAADwAAAGRycy9kb3ducmV2LnhtbESPzU7DMBCE70h9B2srcaN201LaULdCqEgc6d99ibdJ&#10;RLxOY1Mnb4+RkDiOZuYbzXrb20bcqPO1Yw3TiQJBXDhTc6nhdHx7WILwAdlg45g0DORhuxndrTE3&#10;LvKebodQigRhn6OGKoQ2l9IXFVn0E9cSJ+/iOoshya6UpsOY4LaRmVILabHmtFBhS68VFV+Hb6th&#10;FuL+jI+n3XU1r89x9zHE4+eg9f24f3kGEagP/+G/9rvRkKmnebZYZmoGv5/S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qGLBbKAAAA4wAAAA8AAAAAAAAAAAAAAAAAmAIA&#10;AGRycy9kb3ducmV2LnhtbFBLBQYAAAAABAAEAPUAAACPAwAAAAA=&#10;" path="m1540923,v851020,,1540952,689903,1540952,1540923c3081875,2391944,2391943,3081847,1540923,3081847,689903,3081847,,2391944,,1540923,,689903,689930,,1540923,r,xm1540923,42800c713534,42800,42799,713534,42799,1540923v,827390,670762,1498124,1498124,1498124c2368286,3039047,3039047,2368313,3039047,1540923,3039047,713534,2368340,42800,1540923,42800r,xe" fillcolor="#116569" stroked="f" strokeweight=".07467mm">
                    <v:stroke joinstyle="miter"/>
                    <v:path arrowok="t" o:connecttype="custom" o:connectlocs="1295712,0;2591449,1295712;1295712,2591425;0,1295712;1295712,0;1295712,0;1295712,35989;35988,1295712;1295712,2555436;2555436,1295712;1295712,35989;1295712,35989" o:connectangles="0,0,0,0,0,0,0,0,0,0,0,0"/>
                  </v:shape>
                  <v:shape id="Freeform: Shape 2074268204" o:spid="_x0000_s1095" style="position:absolute;width:25914;height:25914;visibility:visible;mso-wrap-style:square;v-text-anchor:middle" coordsize="3081847,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B6lskA&#10;AADjAAAADwAAAGRycy9kb3ducmV2LnhtbESPQUsDMRSE74L/ITzBm00Mpa5r02IFQfGgrl68PZLX&#10;zeLmZUliu/57Iwgeh5n5hllv5zCKA6U8RDZwuVAgiG10A/cG3t/uLxoQuSA7HCOTgW/KsN2cnqyx&#10;dfHIr3ToSi8qhHOLBnwpUytltp4C5kWciKu3jylgqTL10iU8VngYpVZqJQMOXBc8TnTnyX52X8GA&#10;fUnXz6w/8u7J7htlR5+7x50x52fz7Q2IQnP5D/+1H5wBra6WetVotYTfT/UPy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KB6lskAAADjAAAADwAAAAAAAAAAAAAAAACYAgAA&#10;ZHJzL2Rvd25yZXYueG1sUEsFBgAAAAAEAAQA9QAAAI4DAAAAAA==&#10;" path="m1540924,v851020,,1540923,689903,1540923,1540923c3081847,2391944,2391944,3081847,1540924,3081847,689903,3081847,,2391917,,1540923,,689930,689903,,1540924,r,xm1540924,42800c713534,42800,42800,713534,42800,1540923v,827390,670734,1498124,1498124,1498124c2368313,3039047,3039048,2368313,3039048,1540923,3039048,713534,2368313,42800,1540924,42800r,xe" fillcolor="#116569" stroked="f" strokeweight=".07467mm">
                    <v:stroke joinstyle="miter"/>
                    <v:path arrowok="t" o:connecttype="custom" o:connectlocs="1295713,0;2591425,1295712;1295713,2591425;0,1295712;1295713,0;1295713,0;1295713,35989;35989,1295712;1295713,2555436;2555437,1295712;1295713,35989;1295713,35989" o:connectangles="0,0,0,0,0,0,0,0,0,0,0,0"/>
                  </v:shape>
                  <v:shape id="Freeform: Shape 2074268205" o:spid="_x0000_s1096" style="position:absolute;left:15322;width:25914;height:25914;visibility:visible;mso-wrap-style:square;v-text-anchor:middle" coordsize="3081847,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fDckA&#10;AADjAAAADwAAAGRycy9kb3ducmV2LnhtbESPQUsDMRSE74L/ITzBm00MWte1abGCoHhQVy/eHsnr&#10;ZnHzsiSxXf+9EQSPw8x8w6w2cxjFnlIeIhs4XygQxDa6gXsD72/3Zw2IXJAdjpHJwDdl2KyPj1bY&#10;unjgV9p3pRcVwrlFA76UqZUyW08B8yJOxNXbxRSwVJl66RIeKjyMUiu1lAEHrgseJ7rzZD+7r2DA&#10;vqTrZ9Yfeftkd42yo8/d49aY05P59gZEobn8h//aD86AVlcXetlodQm/n+of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zfDckAAADjAAAADwAAAAAAAAAAAAAAAACYAgAA&#10;ZHJzL2Rvd25yZXYueG1sUEsFBgAAAAAEAAQA9QAAAI4DAAAAAA==&#10;" path="m1540924,v850993,,1540923,689903,1540923,1540923c3081847,2391944,2391944,3081847,1540924,3081847,689903,3081847,,2391944,,1540923,,689903,689930,,1540924,r,xm1540924,42800c713534,42800,42800,713534,42800,1540923v,827390,670734,1498124,1498124,1498124c2368313,3039047,3039048,2368313,3039048,1540923,3039048,713534,2368313,42800,1540924,42800r,xe" fillcolor="#116569" stroked="f" strokeweight=".07467mm">
                    <v:stroke joinstyle="miter"/>
                    <v:path arrowok="t" o:connecttype="custom" o:connectlocs="1295713,0;2591425,1295712;1295713,2591425;0,1295712;1295713,0;1295713,0;1295713,35989;35989,1295712;1295713,2555436;2555437,1295712;1295713,35989;1295713,35989" o:connectangles="0,0,0,0,0,0,0,0,0,0,0,0"/>
                  </v:shape>
                  <v:shape id="Freeform: Shape 2074268206" o:spid="_x0000_s1097" style="position:absolute;left:30645;width:25914;height:25914;visibility:visible;mso-wrap-style:square;v-text-anchor:middle" coordsize="3081820,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5WsoA&#10;AADjAAAADwAAAGRycy9kb3ducmV2LnhtbESPwW7CMBBE75X6D9ZW4lbsRiVFAYNIK1B74FDgA1b2&#10;kkSN11HskvD3GKlSj6OZeaNZrkfXigv1ofGs4WWqQBAbbxuuNJyO2+c5iBCRLbaeScOVAqxXjw9L&#10;LKwf+Jsuh1iJBOFQoIY6xq6QMpiaHIap74iTd/a9w5hkX0nb45DgrpWZUrl02HBaqLGj95rMz+HX&#10;afC77VCqjbl+dbuZHcy+dB/lqPXkadwsQEQa43/4r/1pNWTq7TXL55nK4f4p/QG5u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F3eVrKAAAA4wAAAA8AAAAAAAAAAAAAAAAAmAIA&#10;AGRycy9kb3ducmV2LnhtbFBLBQYAAAAABAAEAPUAAACPAwAAAAA=&#10;" path="m1540924,v851020,,1540896,689903,1540896,1540923c3081820,2391944,2391918,3081847,1540924,3081847,689930,3081847,,2391944,,1540923,,689903,689903,,1540924,r,xm1540924,42800c713535,42800,42800,713534,42800,1540923v,827390,670735,1498124,1498124,1498124c2368313,3039047,3039048,2368313,3039048,1540923,3039048,713534,2368313,42800,1540924,42800r,xe" fillcolor="#116569" stroked="f" strokeweight=".07467mm">
                    <v:stroke joinstyle="miter"/>
                    <v:path arrowok="t" o:connecttype="custom" o:connectlocs="1295713,0;2591402,1295712;1295713,2591425;0,1295712;1295713,0;1295713,0;1295713,35989;35989,1295712;1295713,2555436;2555436,1295712;1295713,35989;1295713,35989" o:connectangles="0,0,0,0,0,0,0,0,0,0,0,0"/>
                  </v:shape>
                  <v:shape id="Freeform: Shape 2074268207" o:spid="_x0000_s1098" style="position:absolute;left:45968;width:25914;height:25914;visibility:visible;mso-wrap-style:square;v-text-anchor:middle" coordsize="3081847,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k4ccA&#10;AADjAAAADwAAAGRycy9kb3ducmV2LnhtbERPTUsDMRS8C/6H8ARvNnGRuq5NS1sQFA+2Wy/eHsnr&#10;ZnHzsiSxXf+9EQRPwzBfzGI1+UGcKKY+sIbbmQJBbILtudPwfni6qUGkjGxxCEwavinBanl5scDG&#10;hjPv6dTmTpQSTg1qcDmPjZTJOPKYZmEkLtoxRI+50NhJG/Fcyv0gK6Xm0mPPZcHhSFtH5rP98hrM&#10;Lj68cfWRNq/mWCszuNS+bLS+vprWjyAyTfnf/Jd+thoqdX9XzesC8Pup/A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y5OHHAAAA4wAAAA8AAAAAAAAAAAAAAAAAmAIAAGRy&#10;cy9kb3ducmV2LnhtbFBLBQYAAAAABAAEAPUAAACMAwAAAAA=&#10;" path="m1540924,v850993,,1540924,689903,1540924,1540923c3081848,2391944,2391944,3081847,1540924,3081847,689904,3081847,,2391944,,1540923,,689903,689877,,1540924,r,xm1540924,42800c713508,42800,42800,713534,42800,1540923v,827390,670735,1498124,1498124,1498124c2368313,3039047,3039021,2368313,3039021,1540923,3039021,713534,2368286,42800,1540924,42800r,xe" fillcolor="#116569" stroked="f" strokeweight=".07467mm">
                    <v:stroke joinstyle="miter"/>
                    <v:path arrowok="t" o:connecttype="custom" o:connectlocs="1295713,0;2591426,1295712;1295713,2591425;0,1295712;1295713,0;1295713,0;1295713,35989;35989,1295712;1295713,2555436;2555414,1295712;1295713,35989;1295713,35989" o:connectangles="0,0,0,0,0,0,0,0,0,0,0,0"/>
                  </v:shape>
                  <v:shape id="Freeform: Shape 2074268208" o:spid="_x0000_s1099" style="position:absolute;left:61290;width:25914;height:25914;visibility:visible;mso-wrap-style:square;v-text-anchor:middle" coordsize="3081847,308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wk8YA&#10;AADjAAAADwAAAGRycy9kb3ducmV2LnhtbERPTUsDMRC9C/6HMII3mxikrmvTYgVB8aCuvfQ2JNPN&#10;4mayJLFd/705CB4f73u1mcMojpTyENnA9UKBILbRDdwb2H0+XTUgckF2OEYmAz+UYbM+P1th6+KJ&#10;P+jYlV7UEM4tGvClTK2U2XoKmBdxIq7cIaaApcLUS5fwVMPDKLVSSxlw4NrgcaJHT/ar+w4G7Hu6&#10;e2O9z9tXe2iUHX3uXrbGXF7MD/cgCs3lX/znfnYGtLq90ctGqzq6fq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wk8YAAADjAAAADwAAAAAAAAAAAAAAAACYAgAAZHJz&#10;L2Rvd25yZXYueG1sUEsFBgAAAAAEAAQA9QAAAIsDAAAAAA==&#10;" path="m1540923,v850994,,1540925,689903,1540925,1540923c3081848,2391944,2391944,3081847,1540923,3081847,689904,3081847,,2391944,,1540923,,689903,689904,,1540923,r,xm1540923,42800c713534,42800,42799,713534,42799,1540923v,827390,670762,1498124,1498124,1498124c2368286,3039047,3039047,2368313,3039047,1540923,3039047,713534,2368313,42800,1540923,42800r,xe" fillcolor="#116569" stroked="f" strokeweight=".07467mm">
                    <v:stroke joinstyle="miter"/>
                    <v:path arrowok="t" o:connecttype="custom" o:connectlocs="1295712,0;2591426,1295712;1295712,2591425;0,1295712;1295712,0;1295712,0;1295712,35989;35988,1295712;1295712,2555436;2555436,1295712;1295712,35989;1295712,35989" o:connectangles="0,0,0,0,0,0,0,0,0,0,0,0"/>
                  </v:shape>
                </v:group>
                <v:group id="Group 2074268209" o:spid="_x0000_s1100" style="position:absolute;left:63374;top:3776;width:21560;height:38593" coordorigin="63374,3776" coordsize="21560,385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mH2D&#10;zAAAAOMAAAAPAAAAAAAAAAAAAAAAAKoCAABkcnMvZG93bnJldi54bWxQSwUGAAAAAAQABAD6AAAA&#10;owMAAAAA&#10;">
                  <v:shape id="Freeform: Shape 2074268210" o:spid="_x0000_s1101" style="position:absolute;left:65115;top:3776;width:19819;height:18362;visibility:visible;mso-wrap-style:square;v-text-anchor:middle" coordsize="2356967,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cFqssA&#10;AADjAAAADwAAAGRycy9kb3ducmV2LnhtbESPXUvDMBSG7wf+h3CE3W1py5ijWzZENxEvZG5lsLtD&#10;cmyqzUlp4lb99eZC8PLl/eJZbQbXigv1ofGsIJ9mIIi1Nw3XCqrjbrIAESKywdYzKfimAJv1zWiF&#10;pfFXfqPLIdYijXAoUYGNsSulDNqSwzD1HXHy3n3vMCbZ19L0eE3jrpVFls2lw4bTg8WOHizpz8OX&#10;U6CfrHvV1bk65ZXcfrQ/+Bj3L0qNb4f7JYhIQ/wP/7WfjYIiu5sV80WRJ4rElHh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l9wWqywAAAOMAAAAPAAAAAAAAAAAAAAAAAJgC&#10;AABkcnMvZG93bnJldi54bWxQSwUGAAAAAAQABAD1AAAAkAMAAAAA&#10;" path="m,1091849c,488836,488863,,1091850,v512601,,942641,353286,1060072,829621l2356968,1091849r-205046,262229c2034491,1830413,1604451,2183699,1091850,2183699,488863,2183699,,1694863,,1091849r,xe" fillcolor="#168489" stroked="f" strokeweight=".07467mm">
                    <v:stroke joinstyle="miter"/>
                    <v:path arrowok="t" o:connecttype="custom" o:connectlocs="0,918101;918101,0;1809481,697601;1981898,918101;1809481,1138600;918101,1836202;0,918101;0,918101" o:connectangles="0,0,0,0,0,0,0,0"/>
                  </v:shape>
                  <v:shape id="Freeform: Shape 2074268211" o:spid="_x0000_s1102" style="position:absolute;left:73844;top:25609;width:806;height:7885;visibility:visible;mso-wrap-style:square;v-text-anchor:middle" coordsize="95868,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OH8kA&#10;AADjAAAADwAAAGRycy9kb3ducmV2LnhtbESPwWrDMBBE74X8g9hAb41kU5zgRgmhNKWnQtxCr4u1&#10;sYWtlWMpifv3VSGQ4zAzb5j1dnK9uNAYrGcN2UKBIK69sdxo+P7aP61AhIhssPdMGn4pwHYze1hj&#10;afyVD3SpYiMShEOJGtoYh1LKULfkMCz8QJy8ox8dxiTHRpoRrwnuepkrVUiHltNCiwO9tlR31dlp&#10;WJ4622XRHt7NGxU/1aTo9Km0fpxPuxcQkaZ4D9/aH0ZDrpbPebHKswz+P6U/ID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XbOH8kAAADjAAAADwAAAAAAAAAAAAAAAACYAgAA&#10;ZHJzL2Rvd25yZXYueG1sUEsFBgAAAAAEAAQA9QAAAI4DAAAAAA==&#10;" path="m47934,c74415,,95869,23766,95869,47934v,24169,-14652,40327,-34680,46080l61189,843708v20028,5753,34680,21884,34680,46079c95869,913983,74415,937722,47934,937722,21454,937722,,913956,,889787,,865618,14652,849461,34680,843708r,-749694c14652,88261,,69818,,47934,,21454,21480,,47934,r,xe" fillcolor="#116569" stroked="f" strokeweight=".07467mm">
                    <v:stroke joinstyle="miter"/>
                    <v:path arrowok="t" o:connecttype="custom" o:connectlocs="40306,0;80613,40306;51452,79053;51452,709447;80613,748193;40306,788500;0,748193;29161,709447;29161,79053;0,40306;40306,0;40306,0" o:connectangles="0,0,0,0,0,0,0,0,0,0,0,0"/>
                  </v:shape>
                  <v:shape id="TextBox 86" o:spid="_x0000_s1103" type="#_x0000_t202" style="position:absolute;left:63374;top:34696;width:18359;height:7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IgBcoA&#10;AADjAAAADwAAAGRycy9kb3ducmV2LnhtbESPQWsCMRSE74L/IbxCbzUxWKtbo4hS6MmiVaG3x+a5&#10;u3TzsmxSd/vvTaHgcZiZb5jFqne1uFIbKs8GxiMFgjj3tuLCwPHz7WkGIkRki7VnMvBLAVbL4WCB&#10;mfUd7+l6iIVIEA4ZGihjbDIpQ16SwzDyDXHyLr51GJNsC2lb7BLc1VIrNZUOK04LJTa0KSn/Pvw4&#10;A6fd5es8UR/F1j03ne+VZDeXxjw+9OtXEJH6eA//t9+tAa1eJno602MNf5/SH5D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SIAXKAAAA4wAAAA8AAAAAAAAAAAAAAAAAmAIA&#10;AGRycy9kb3ducmV2LnhtbFBLBQYAAAAABAAEAPUAAACPAwAAAAA=&#10;" filled="f" stroked="f">
                    <v:textbo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تحسين الأداء</w:t>
                          </w:r>
                        </w:p>
                      </w:txbxContent>
                    </v:textbox>
                  </v:shape>
                </v:group>
                <v:shape id="Freeform: Shape 2074268213" o:spid="_x0000_s1104" style="position:absolute;left:19147;top:3776;width:19819;height:18362;visibility:visible;mso-wrap-style:square;v-text-anchor:middle" coordsize="2356967,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Wb3cwA&#10;AADjAAAADwAAAGRycy9kb3ducmV2LnhtbESPQUsDMRSE7wX/Q3iCtza7W2nL2rRIW0U8lFoXwdsj&#10;eW5WNy/LJrarv94IgsdhZr5hluvBteJEfWg8K8gnGQhi7U3DtYLq+W68ABEissHWMyn4ogDr1cVo&#10;iaXxZ36i0zHWIkE4lKjAxtiVUgZtyWGY+I44eW++dxiT7GtpejwnuGtlkWUz6bDhtGCxo40l/XH8&#10;dAr0vXV7Xb1WL3kld+/tN27j4VGpq8vh9gZEpCH+h//aD0ZBkc2vi9miyKfw+yn9Abn6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SWb3cwAAADjAAAADwAAAAAAAAAAAAAAAACY&#10;AgAAZHJzL2Rvd25yZXYueG1sUEsFBgAAAAAEAAQA9QAAAJEDAAAAAA==&#10;" path="m,1091849c,488836,488836,,1091849,v512602,,942615,353286,1060073,829621l2356968,1091849r-205046,262229c2034491,1830413,1604478,2183699,1091849,2183699,488836,2183699,,1694863,,1091849r,xe" fillcolor="#168489" stroked="f" strokeweight=".07467mm">
                  <v:stroke joinstyle="miter"/>
                  <v:path arrowok="t" o:connecttype="custom" o:connectlocs="0,918101;918100,0;1809481,697601;1981898,918101;1809481,1138600;918100,1836202;0,918101;0,918101" o:connectangles="0,0,0,0,0,0,0,0"/>
                </v:shape>
                <v:shape id="Freeform: Shape 2074268214" o:spid="_x0000_s1105" style="position:absolute;left:27876;top:25609;width:806;height:7885;visibility:visible;mso-wrap-style:square;v-text-anchor:middle" coordsize="95869,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AEsoA&#10;AADjAAAADwAAAGRycy9kb3ducmV2LnhtbESPQUsDMRSE70L/Q3iCN5tsKLWsTYsVCgUP4nY9eHts&#10;XjeLm5dlE7vrvzeC4HGYmW+Y7X72vbjSGLvABoqlAkHcBNtxa6A+H+83IGJCttgHJgPfFGG/W9xs&#10;sbRh4je6VqkVGcKxRAMupaGUMjaOPMZlGIizdwmjx5Tl2Eo74pThvpdaqbX02HFecDjQs6Pms/ry&#10;Bs5T3VDUHzUWB/euCvf6UlUXY+5u56dHEInm9B/+a5+sAa0eVnq90cUKfj/lPyB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hSABLKAAAA4wAAAA8AAAAAAAAAAAAAAAAAmAIA&#10;AGRycy9kb3ducmV2LnhtbFBLBQYAAAAABAAEAPUAAACPAwAAAAA=&#10;" path="m47934,c74415,,95869,23766,95869,47934v,24169,-14652,40327,-34680,46080l61189,843708v20028,5753,34680,21884,34680,46079c95869,913983,74415,937722,47934,937722,21454,937722,,913956,,889787,,865618,14652,849461,34681,843708r,-749694c14652,88261,,69818,,47934,,21454,21454,,47934,r,xe" fillcolor="#116569" stroked="f" strokeweight=".07467mm">
                  <v:stroke joinstyle="miter"/>
                  <v:path arrowok="t" o:connecttype="custom" o:connectlocs="40306,0;80613,40306;51452,79053;51452,709447;80613,748193;40306,788500;0,748193;29162,709447;29162,79053;0,40306;40306,0;40306,0" o:connectangles="0,0,0,0,0,0,0,0,0,0,0,0"/>
                </v:shape>
                <v:shape id="TextBox 89" o:spid="_x0000_s1106" type="#_x0000_t202" style="position:absolute;left:16543;top:35165;width:18359;height:13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u4ccoA&#10;AADjAAAADwAAAGRycy9kb3ducmV2LnhtbESPW2vCQBSE3wX/w3IE3+quwVujq4hS6JPFSwt9O2SP&#10;STB7NmS3Jv33bqHg4zAz3zCrTWcrcafGl441jEcKBHHmTMm5hsv57WUBwgdkg5Vj0vBLHjbrfm+F&#10;qXEtH+l+CrmIEPYpaihCqFMpfVaQRT9yNXH0rq6xGKJscmkabCPcVjJRaiYtlhwXCqxpV1B2O/1Y&#10;DZ+H6/fXRH3kezutW9cpyfZVaj0cdNsliEBdeIb/2+9GQ6Lmk2S2SMZT+PsU/4Bc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B7uHHKAAAA4wAAAA8AAAAAAAAAAAAAAAAAmAIA&#10;AGRycy9kb3ducmV2LnhtbFBLBQYAAAAABAAEAPUAAACPAwAAAAA=&#10;" filled="f" stroked="f">
                  <v:textbo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تعزيز سمعة المؤسسة</w:t>
                        </w:r>
                      </w:p>
                    </w:txbxContent>
                  </v:textbox>
                </v:shape>
                <v:group id="Group 2074268216" o:spid="_x0000_s1107" style="position:absolute;top:3776;width:23644;height:45253" coordorigin=",3776" coordsize="23644,45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XefyzL&#10;AAAA4wAAAA8AAAAAAAAAAAAAAAAAqgIAAGRycy9kb3ducmV2LnhtbFBLBQYAAAAABAAEAPoAAACi&#10;AwAAAAA=&#10;">
                  <v:shape id="Freeform: Shape 2074268217" o:spid="_x0000_s1108" style="position:absolute;left:3825;top:3776;width:19819;height:18362;visibility:visible;mso-wrap-style:square;v-text-anchor:middle" coordsize="2356967,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6d3swA&#10;AADjAAAADwAAAGRycy9kb3ducmV2LnhtbESPQUsDMRSE74L/ITyhN5vdpbRlbVpEW5EepNZF8PZI&#10;npvVzcuyie3aX98UBI/DzHzDLFaDa8WB+tB4VpCPMxDE2puGawXV2+Z2DiJEZIOtZ1LwSwFWy+ur&#10;BZbGH/mVDvtYiwThUKICG2NXShm0JYdh7Dvi5H363mFMsq+l6fGY4K6VRZZNpcOG04LFjh4s6e/9&#10;j1Ogn6x70dVH9Z5Xcv3VnvAx7rZKjW6G+zsQkYb4H/5rPxsFRTabFNN5kc/g8in9Abk8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h6d3swAAADjAAAADwAAAAAAAAAAAAAAAACY&#10;AgAAZHJzL2Rvd25yZXYueG1sUEsFBgAAAAAEAAQA9QAAAJEDAAAAAA==&#10;" path="m,1091849c,488836,488836,,1091850,v512601,,942614,353286,1060072,829621l2356968,1091849r-205046,262229c2034491,1830413,1604478,2183699,1091850,2183699,488836,2183699,,1694863,,1091849r,xe" fillcolor="#168489" stroked="f" strokeweight=".07467mm">
                    <v:stroke joinstyle="miter"/>
                    <v:path arrowok="t" o:connecttype="custom" o:connectlocs="0,918101;918101,0;1809481,697601;1981898,918101;1809481,1138600;918101,1836202;0,918101;0,918101" o:connectangles="0,0,0,0,0,0,0,0"/>
                  </v:shape>
                  <v:shape id="Freeform: Shape 2074268218" o:spid="_x0000_s1109" style="position:absolute;left:12554;top:25609;width:806;height:7885;visibility:visible;mso-wrap-style:square;v-text-anchor:middle" coordsize="95869,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8KF8cA&#10;AADjAAAADwAAAGRycy9kb3ducmV2LnhtbERPz0vDMBS+C/4P4Q28uaRB5qjLxhQGgx3Erh68PZq3&#10;pti8lCau3X9vDoLHj+/3Zjf7XlxpjF1gA8VSgSBugu24NVCfD49rEDEhW+wDk4EbRdht7+82WNow&#10;8Qddq9SKHMKxRAMupaGUMjaOPMZlGIgzdwmjx5Th2Eo74pTDfS+1UivpsePc4HCgN0fNd/XjDZyn&#10;uqGov2osXt2nKtz7qaouxjws5v0LiERz+hf/uY/WgFbPT3q11kUenT/lP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fChfHAAAA4wAAAA8AAAAAAAAAAAAAAAAAmAIAAGRy&#10;cy9kb3ducmV2LnhtbFBLBQYAAAAABAAEAPUAAACMAwAAAAA=&#10;" path="m47934,c74416,,95869,23766,95869,47934v,24169,-14652,40327,-34681,46080l61188,843708v20029,5753,34681,21884,34681,46079c95869,913983,74416,937722,47934,937722,21454,937722,,913956,,889787,,865618,14652,849461,34681,843708r,-749694c14652,88261,,69818,,47934,,21454,21454,,47934,r,xe" fillcolor="#116569" stroked="f" strokeweight=".07467mm">
                    <v:stroke joinstyle="miter"/>
                    <v:path arrowok="t" o:connecttype="custom" o:connectlocs="40306,0;80613,40306;51451,79053;51451,709447;80613,748193;40306,788500;0,748193;29162,709447;29162,79053;0,40306;40306,0;40306,0" o:connectangles="0,0,0,0,0,0,0,0,0,0,0,0"/>
                  </v:shape>
                  <v:shape id="TextBox 93" o:spid="_x0000_s1110" type="#_x0000_t202" style="position:absolute;top:35165;width:18358;height:13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aydMkA&#10;AADjAAAADwAAAGRycy9kb3ducmV2LnhtbESPQWvCQBSE7wX/w/IEb3XXoFZTVxFF8GSp2kJvj+wz&#10;CWbfhuxq4r93C4Ueh5n5hlmsOluJOzW+dKxhNFQgiDNnSs41nE+71xkIH5ANVo5Jw4M8rJa9lwWm&#10;xrX8SfdjyEWEsE9RQxFCnUrps4Is+qGriaN3cY3FEGWTS9NgG+G2kolSU2mx5LhQYE2bgrLr8WY1&#10;fB0uP99j9ZFv7aRuXack27nUetDv1u8gAnXhP/zX3hsNiXobJ9NZMprD76f4B+TyC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TaydMkAAADjAAAADwAAAAAAAAAAAAAAAACYAgAA&#10;ZHJzL2Rvd25yZXYueG1sUEsFBgAAAAAEAAQA9QAAAI4DAAAAAA==&#10;" filled="f" stroked="f">
                    <v:textbo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حماية حقوق المساهمين</w:t>
                          </w:r>
                        </w:p>
                      </w:txbxContent>
                    </v:textbox>
                  </v:shape>
                </v:group>
                <v:group id="Group 2074268220" o:spid="_x0000_s1111" style="position:absolute;left:31644;top:3776;width:22645;height:45094" coordorigin="31644,3776" coordsize="22645,45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xeIfsoA&#10;AADjAAAADwAAAAAAAAAAAAAAAACqAgAAZHJzL2Rvd25yZXYueG1sUEsFBgAAAAAEAAQA+gAAAKED&#10;AAAAAA==&#10;">
                  <v:shape id="Freeform: Shape 2074268221" o:spid="_x0000_s1112" style="position:absolute;left:34470;top:3776;width:19819;height:18362;visibility:visible;mso-wrap-style:square;v-text-anchor:middle" coordsize="2356967,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dqjMsA&#10;AADjAAAADwAAAGRycy9kb3ducmV2LnhtbESPT0sDMRTE70K/Q3gFbza7QWpZmxbxH+JBbLsIvT2S&#10;183q5mXZxHb10xtB8DjMzG+Y5Xr0nTjSENvAGspZAYLYBNtyo6HePVwsQMSEbLELTBq+KMJ6NTlb&#10;YmXDiTd03KZGZAjHCjW4lPpKymgceYyz0BNn7xAGjynLoZF2wFOG+06qophLjy3nBYc93ToyH9tP&#10;r8E8Ov9i6n39Vtby/r37xrv0+qz1+XS8uQaRaEz/4b/2k9WgiqtLNV8oVcLvp/wH5O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E12qMywAAAOMAAAAPAAAAAAAAAAAAAAAAAJgC&#10;AABkcnMvZG93bnJldi54bWxQSwUGAAAAAAQABAD1AAAAkAMAAAAA&#10;" path="m,1091849c,488836,488836,,1091849,v512629,,942616,353286,1060073,829621l2356968,1091849r-205046,262229c2034492,1830413,1604478,2183699,1091849,2183699,488836,2183699,,1694863,,1091849r,xe" fillcolor="#168489" stroked="f" strokeweight=".07467mm">
                    <v:stroke joinstyle="miter"/>
                    <v:path arrowok="t" o:connecttype="custom" o:connectlocs="0,918101;918100,0;1809481,697601;1981898,918101;1809481,1138600;918100,1836202;0,918101;0,918101" o:connectangles="0,0,0,0,0,0,0,0"/>
                  </v:shape>
                  <v:shape id="Freeform: Shape 2074268222" o:spid="_x0000_s1113" style="position:absolute;left:43199;top:25609;width:806;height:7885;visibility:visible;mso-wrap-style:square;v-text-anchor:middle" coordsize="95869,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3QMkA&#10;AADjAAAADwAAAGRycy9kb3ducmV2LnhtbESPQUsDMRSE70L/Q3gFbzbZILWsTYstCIIHcbs9eHts&#10;XjeLm5dlE7vrvzeC4HGYmW+Y7X72vbjSGLvABoqVAkHcBNtxa6A+Pd9tQMSEbLEPTAa+KcJ+t7jZ&#10;YmnDxO90rVIrMoRjiQZcSkMpZWwceYyrMBBn7xJGjynLsZV2xCnDfS+1UmvpseO84HCgo6Pms/ry&#10;Bk5T3VDUHzUWB3dWhXt7raqLMbfL+ekRRKI5/Yf/2i/WgFYP93q90VrD76f8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pv3QMkAAADjAAAADwAAAAAAAAAAAAAAAACYAgAA&#10;ZHJzL2Rvd25yZXYueG1sUEsFBgAAAAAEAAQA9QAAAI4DAAAAAA==&#10;" path="m47935,c74416,,95869,23766,95869,47934v,24169,-14652,40327,-34680,46080l61189,843708v20028,5753,34680,21884,34680,46079c95869,913983,74416,937722,47935,937722,21454,937722,,913956,,889787,,865618,14652,849461,34681,843708r,-749694c14652,88261,,69818,,47934,,21454,21454,,47935,r,xe" fillcolor="#116569" stroked="f" strokeweight=".07467mm">
                    <v:stroke joinstyle="miter"/>
                    <v:path arrowok="t" o:connecttype="custom" o:connectlocs="40307,0;80613,40306;51452,79053;51452,709447;80613,748193;40307,788500;0,748193;29162,709447;29162,79053;0,40306;40307,0;40307,0" o:connectangles="0,0,0,0,0,0,0,0,0,0,0,0"/>
                  </v:shape>
                  <v:shape id="TextBox 97" o:spid="_x0000_s1114" type="#_x0000_t202" style="position:absolute;left:31644;top:35007;width:18359;height:13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JPI8sA&#10;AADjAAAADwAAAGRycy9kb3ducmV2LnhtbESPT2sCMRTE7wW/Q3hCbzUxtWq3RhFLwVOl/in09tg8&#10;dxc3L8smdbff3hQKPQ4z8xtmsepdLa7UhsqzgfFIgSDOva24MHA8vD3MQYSIbLH2TAZ+KMBqObhb&#10;YGZ9xx903cdCJAiHDA2UMTaZlCEvyWEY+YY4eWffOoxJtoW0LXYJ7mqplZpKhxWnhRIb2pSUX/bf&#10;zsDp/fz1OVG74tU9NZ3vlWT3LI25H/brFxCR+vgf/mtvrQGtZhM9nWv9CL+f0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Osk8jywAAAOMAAAAPAAAAAAAAAAAAAAAAAJgC&#10;AABkcnMvZG93bnJldi54bWxQSwUGAAAAAAQABAD1AAAAkAMAAAAA&#10;" filled="f" stroked="f">
                    <v:textbo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جذب الاستثمارات</w:t>
                          </w:r>
                        </w:p>
                      </w:txbxContent>
                    </v:textbox>
                  </v:shape>
                </v:group>
                <v:group id="Group 2074268224" o:spid="_x0000_s1115" style="position:absolute;left:46745;top:3776;width:22867;height:39061" coordorigin="46745,3776" coordsize="22866,39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0LI59&#10;zAAAAOMAAAAPAAAAAAAAAAAAAAAAAKoCAABkcnMvZG93bnJldi54bWxQSwUGAAAAAAQABAD6AAAA&#10;owMAAAAA&#10;">
                  <v:shape id="Freeform: Shape 2074268225" o:spid="_x0000_s1116" style="position:absolute;left:49793;top:3776;width:19819;height:18362;visibility:visible;mso-wrap-style:square;v-text-anchor:middle" coordsize="2356941,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hcG8sA&#10;AADjAAAADwAAAGRycy9kb3ducmV2LnhtbESPQWsCMRSE74X+h/AKvdXEoFZWo0ihpYUKrRbB2yN5&#10;7i5uXpZN1PXfN0Khx2FmvmHmy9434kxdrAMbGA4UCGIbXM2lgZ/t69MUREzIDpvAZOBKEZaL+7s5&#10;Fi5c+JvOm1SKDOFYoIEqpbaQMtqKPMZBaImzdwidx5RlV0rX4SXDfSO1UhPpsea8UGFLLxXZ4+bk&#10;DXwed1vrTl/job2O/Gr99qFY7o15fOhXMxCJ+vQf/mu/OwNaPY/0ZKr1GG6f8h+Qi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16FwbywAAAOMAAAAPAAAAAAAAAAAAAAAAAJgC&#10;AABkcnMvZG93bnJldi54bWxQSwUGAAAAAAQABAD1AAAAkAMAAAAA&#10;" path="m,1091849c,488836,488809,,1091850,v512601,,942641,353286,1060045,829621l2356941,1091849r-205046,262229c2034491,1830413,1604451,2183699,1091850,2183699,488836,2183699,,1694863,,1091849r,xe" fillcolor="#168489" stroked="f" strokeweight=".07467mm">
                    <v:stroke joinstyle="miter"/>
                    <v:path arrowok="t" o:connecttype="custom" o:connectlocs="0,918101;918101,0;1809458,697601;1981875,918101;1809458,1138600;918101,1836202;0,918101;0,918101" o:connectangles="0,0,0,0,0,0,0,0"/>
                  </v:shape>
                  <v:group id="Group 2074268226" o:spid="_x0000_s1117" style="position:absolute;left:46745;top:25609;width:18358;height:17228" coordorigin="46745,25609" coordsize="18358,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srWR&#10;zAAAAOMAAAAPAAAAAAAAAAAAAAAAAKoCAABkcnMvZG93bnJldi54bWxQSwUGAAAAAAQABAD6AAAA&#10;owMAAAAA&#10;">
                    <v:shape id="Freeform: Shape 2074268227" o:spid="_x0000_s1118" style="position:absolute;left:58522;top:25609;width:806;height:7885;visibility:visible;mso-wrap-style:square;v-text-anchor:middle" coordsize="95868,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85TcgA&#10;AADjAAAADwAAAGRycy9kb3ducmV2LnhtbESPUUvDMBSF3wX/Q7jC3lyyMNpRlw0RHT4Jq4Kvl+ba&#10;hjY3XRO37t8bQfDxcM75Dme7n/0gzjRFF9jAaqlAEDfBOm4NfLy/3G9AxIRscQhMBq4UYb+7vdli&#10;ZcOFj3SuUysyhGOFBrqUxkrK2HTkMS7DSJy9rzB5TFlOrbQTXjLcD1IrVUiPjvNChyM9ddT09bc3&#10;UJ5616+SOx7sMxWf9azo9KaMWdzNjw8gEs3pP/zXfrUGtCrXuthoXcLvp/wH5O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vzlNyAAAAOMAAAAPAAAAAAAAAAAAAAAAAJgCAABk&#10;cnMvZG93bnJldi54bWxQSwUGAAAAAAQABAD1AAAAjQMAAAAA&#10;" path="m47935,c74415,,95869,23766,95869,47934v,24169,-14652,40327,-34707,46080l61162,843708v20055,5753,34707,21884,34707,46079c95869,913983,74415,937722,47935,937722,21454,937722,,913956,,889787,,865618,14652,849461,34680,843708r,-749694c14652,88261,,69818,,47934,,21454,21454,,47935,r,xe" fillcolor="#116569" stroked="f" strokeweight=".07467mm">
                      <v:stroke joinstyle="miter"/>
                      <v:path arrowok="t" o:connecttype="custom" o:connectlocs="40307,0;80613,40306;51429,79053;51429,709447;80613,748193;40307,788500;0,748193;29161,709447;29161,79053;0,40306;40307,0;40307,0" o:connectangles="0,0,0,0,0,0,0,0,0,0,0,0"/>
                    </v:shape>
                    <v:shape id="TextBox 102" o:spid="_x0000_s1119" type="#_x0000_t202" style="position:absolute;left:46745;top:35164;width:18358;height:7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bdUsYA&#10;AADjAAAADwAAAGRycy9kb3ducmV2LnhtbERPyWrDMBC9B/oPYgq9NVJEmsWNEkJKoKeWrNDbYE1s&#10;E2tkLCV2/746FHJ8vH2x6l0t7tSGyrOB0VCBIM69rbgwcDxsX2cgQkS2WHsmA78UYLV8Giwws77j&#10;Hd33sRAphEOGBsoYm0zKkJfkMAx9Q5y4i28dxgTbQtoWuxTuaqmVmkiHFaeGEhvalJRf9zdn4PR1&#10;+TmP1Xfx4d6azvdKsptLY16e+/U7iEh9fIj/3Z/WgFbTsZ7MtE6j06f0B+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bdUsYAAADjAAAADwAAAAAAAAAAAAAAAACYAgAAZHJz&#10;L2Rvd25yZXYueG1sUEsFBgAAAAAEAAQA9QAAAIsDAAAAAA==&#10;" filled="f" stroked="f">
                      <v:textbo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إدارة المخاطر</w:t>
                            </w:r>
                          </w:p>
                        </w:txbxContent>
                      </v:textbox>
                    </v:shape>
                  </v:group>
                </v:group>
                <v:group id="Group 2074268229" o:spid="_x0000_s1120" style="position:absolute;left:79609;top:3776;width:19142;height:44523" coordorigin="79609,3776" coordsize="19142,44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LSHj&#10;zAAAAOMAAAAPAAAAAAAAAAAAAAAAAKoCAABkcnMvZG93bnJldi54bWxQSwUGAAAAAAQABAD6AAAA&#10;owMAAAAA&#10;">
                  <v:shape id="Freeform: Shape 2074268230" o:spid="_x0000_s1121" style="position:absolute;left:80389;top:3776;width:18362;height:18362;visibility:visible;mso-wrap-style:square;v-text-anchor:middle" coordsize="2183725,218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19ssA&#10;AADjAAAADwAAAGRycy9kb3ducmV2LnhtbESPy2rCQBSG94W+w3AK3TWTptWkqaMUqSDVjVe6PGSO&#10;STBzJmTGmL59ZyG4/PlvfJPZYBrRU+dqywpeoxgEcWF1zaWC/W7xkoFwHlljY5kU/JGD2fTxYYK5&#10;tlfeUL/1pQgj7HJUUHnf5lK6oiKDLrItcfBOtjPog+xKqTu8hnHTyCSOx9JgzeGhwpbmFRXn7cUo&#10;OP0Ox7XdpKv5z7dtiuX5ox8dtFLPT8PXJwhPg7+Hb+2lVpDE6XsyzpK3QBGYAg/I6T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rPDX2ywAAAOMAAAAPAAAAAAAAAAAAAAAAAJgC&#10;AABkcnMvZG93bnJldi54bWxQSwUGAAAAAAQABAD1AAAAkAMAAAAA&#10;" path="m1091849,v603013,,1091877,488836,1091877,1091849c2183726,1694863,1694890,2183699,1091849,2183699,488809,2183699,,1694863,,1091849,,488836,488836,,1091849,r,xe" fillcolor="#168489" stroked="f" strokeweight=".07467mm">
                    <v:stroke joinstyle="miter"/>
                    <v:path arrowok="t" o:connecttype="custom" o:connectlocs="918100,0;1836224,918101;918100,1836202;0,918101;918100,0;918100,0" o:connectangles="0,0,0,0,0,0"/>
                  </v:shape>
                  <v:shape id="Freeform: Shape 2074268231" o:spid="_x0000_s1122" style="position:absolute;left:89167;top:25609;width:806;height:7885;visibility:visible;mso-wrap-style:square;v-text-anchor:middle" coordsize="95869,937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D/6soA&#10;AADjAAAADwAAAGRycy9kb3ducmV2LnhtbESPQUsDMRSE70L/Q3iCN5tslFrWpqUKBcGDuF0P3h6b&#10;183i5mXZpN313xtB8DjMzDfMZjf7XlxojF1gA8VSgSBugu24NVAfD7drEDEhW+wDk4FvirDbLq42&#10;WNow8TtdqtSKDOFYogGX0lBKGRtHHuMyDMTZO4XRY8pybKUdccpw30ut1Ep67DgvOBzo2VHzVZ29&#10;geNUNxT1Z43Fk/tQhXt7raqTMTfX8/4RRKI5/Yf/2i/WgFYP93q11ncF/H7Kf0B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OQ/+rKAAAA4wAAAA8AAAAAAAAAAAAAAAAAmAIA&#10;AGRycy9kb3ducmV2LnhtbFBLBQYAAAAABAAEAPUAAACPAwAAAAA=&#10;" path="m47935,c74416,,95870,23766,95870,47934v,24169,-14652,40327,-34681,46080l61189,843708v20029,5753,34681,21884,34681,46079c95870,913983,74416,937722,47935,937722,21454,937722,,913956,,889787,,865618,14652,849461,34708,843708r,-749694c14652,88261,,69818,,47934,,21454,21454,,47935,r,xe" fillcolor="#116569" stroked="f" strokeweight=".07467mm">
                    <v:stroke joinstyle="miter"/>
                    <v:path arrowok="t" o:connecttype="custom" o:connectlocs="40307,0;80614,40306;51452,79053;51452,709447;80614,748193;40307,788500;0,748193;29185,709447;29185,79053;0,40306;40307,0;40307,0" o:connectangles="0,0,0,0,0,0,0,0,0,0,0,0"/>
                  </v:shape>
                  <v:shape id="TextBox 106" o:spid="_x0000_s1123" type="#_x0000_t202" style="position:absolute;left:79609;top:34436;width:18359;height:13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8ZcsA&#10;AADjAAAADwAAAGRycy9kb3ducmV2LnhtbESPT2sCMRTE7wW/Q3hCbzUxtWq3RhFLwVOl/in09tg8&#10;dxc3L8smdbff3hQKPQ4z8xtmsepdLa7UhsqzgfFIgSDOva24MHA8vD3MQYSIbLH2TAZ+KMBqObhb&#10;YGZ9xx903cdCJAiHDA2UMTaZlCEvyWEY+YY4eWffOoxJtoW0LXYJ7mqplZpKhxWnhRIb2pSUX/bf&#10;zsDp/fz1OVG74tU9NZ3vlWT3LI25H/brFxCR+vgf/mtvrQGtZhM9netHDb+f0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kJ3xlywAAAOMAAAAPAAAAAAAAAAAAAAAAAJgC&#10;AABkcnMvZG93bnJldi54bWxQSwUGAAAAAAQABAD1AAAAkAMAAAAA&#10;" filled="f" stroked="f">
                    <v:textbox>
                      <w:txbxContent>
                        <w:p w:rsidR="00FD5841" w:rsidRPr="003530FF" w:rsidRDefault="00FD5841" w:rsidP="00181023">
                          <w:pPr>
                            <w:bidi w:val="0"/>
                            <w:jc w:val="center"/>
                            <w:rPr>
                              <w:rFonts w:eastAsia="Calibri" w:hAnsi="Adobe Arabic" w:cs="Adobe Arabic"/>
                              <w:kern w:val="24"/>
                              <w:sz w:val="32"/>
                              <w:szCs w:val="32"/>
                              <w:lang w:bidi="ar-EG"/>
                            </w:rPr>
                          </w:pPr>
                          <w:r w:rsidRPr="003530FF">
                            <w:rPr>
                              <w:rFonts w:eastAsia="Calibri" w:hAnsi="Adobe Arabic" w:cs="Adobe Arabic"/>
                              <w:kern w:val="24"/>
                              <w:sz w:val="32"/>
                              <w:szCs w:val="32"/>
                              <w:rtl/>
                              <w:lang w:bidi="ar-EG"/>
                            </w:rPr>
                            <w:t>الشفافية والمساءلة</w:t>
                          </w:r>
                        </w:p>
                      </w:txbxContent>
                    </v:textbox>
                  </v:shape>
                </v:group>
                <v:shape id="Picture 2074268233" o:spid="_x0000_s1124" type="#_x0000_t75" style="position:absolute;left:84181;top:6829;width:11584;height:11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HXXXJAAAA4wAAAA8AAABkcnMvZG93bnJldi54bWxEj81OwzAQhO9IfQdrK3GjTlMoIdSt+BES&#10;1wbU8ype4tDsOsSmTXl6jFSJ42hmvtGsNiN36kBDaL0YmM8yUCS1t600Bt7fXq4KUCGiWOy8kIET&#10;BdisJxcrLK0/ypYOVWxUgkgo0YCLsS+1DrUjxjDzPUnyPvzAGJMcGm0HPCY4dzrPsqVmbCUtOOzp&#10;yVG9r77ZQLH9/HJ8wp1UPdvH7nl393PDxlxOx4d7UJHG+B8+t1+tgTy7vc6XRb5YwN+n9Af0+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odddckAAADjAAAADwAAAAAAAAAA&#10;AAAAAACfAgAAZHJzL2Rvd25yZXYueG1sUEsFBgAAAAAEAAQA9wAAAJUDAAAAAA==&#10;">
                  <v:imagedata r:id="rId64" o:title="" grayscale="t" bilevel="t"/>
                  <v:path arrowok="t"/>
                </v:shape>
                <v:shape id="Google Shape;617;p25" o:spid="_x0000_s1125" style="position:absolute;left:70727;top:10148;width:7382;height:6159;visibility:visible;mso-wrap-style:square;v-text-anchor:top" coordsize="215,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dYk8sA&#10;AADjAAAADwAAAGRycy9kb3ducmV2LnhtbESPwW7CMBBE75X6D9ZW6q04uJRCwCBaqRIHLiVcelvZ&#10;SxIRr0NsSPj7GqlSj6OZeaNZrgfXiCt1ofasYTzKQBAbb2suNRyKr5cZiBCRLTaeScONAqxXjw9L&#10;zK3v+Zuu+1iKBOGQo4YqxjaXMpiKHIaRb4mTd/Sdw5hkV0rbYZ/grpEqy6bSYc1pocKWPisyp/3F&#10;aTj7XaNMsdscjSp+buP+8Db/OGn9/DRsFiAiDfE//NfeWg0qe5+o6Uy9TuD+Kf0Bufo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G51iTywAAAOMAAAAPAAAAAAAAAAAAAAAAAJgC&#10;AABkcnMvZG93bnJldi54bWxQSwUGAAAAAAQABAD1AAAAkAMAAAAA&#10;" path="m29,146v,-49,,-49,,-49c29,93,32,90,36,90v12,,12,,12,c52,90,55,93,55,97v,49,,49,,49c55,149,52,153,48,153v-12,,-12,,-12,c32,153,29,149,29,146xm79,73v-4,,-7,3,-7,7c72,146,72,146,72,146v,3,3,7,7,7c91,153,91,153,91,153v4,,7,-4,7,-7c98,80,98,80,98,80v,-4,-3,-7,-7,-7l79,73xm122,58v-4,,-7,3,-7,7c115,146,115,146,115,146v,3,3,7,7,7c134,153,134,153,134,153v4,,7,-4,7,-7c141,65,141,65,141,65v,-4,-3,-7,-7,-7l122,58xm165,43v-4,,-7,3,-7,7c158,146,158,146,158,146v,3,3,7,7,7c177,153,177,153,177,153v4,,7,-4,7,-7c184,50,184,50,184,50v,-4,-3,-7,-7,-7l165,43xm33,71c78,63,121,47,160,24v3,6,3,6,3,6c177,9,177,9,177,9,151,8,151,8,151,8v4,7,4,7,4,7c118,38,76,54,31,62r2,9xm215,166c193,154,193,154,193,154v,7,,7,,7c18,161,18,161,18,161,18,22,18,22,18,22v8,,8,,8,c13,,13,,13,,,22,,22,,22v8,,8,,8,c8,161,8,161,8,161v,5,,5,,5c8,171,8,171,8,171v185,,185,,185,c193,179,193,179,193,179r22,-13xe" fillcolor="white [3212]" stroked="f">
                  <v:path arrowok="t" o:extrusionok="f"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0,2147483647;2147483647,2147483647;2147483647,2147483647;2147483647,2147483647;2147483647,2147483647;2147483647,2147483647;2147483647,2147483647;2147483647,2147483647" o:connectangles="0,0,0,0,0,0,0,0,0,0,0,0,0,0,0,0,0,0,0,0,0,0,0,0,0,0,0,0,0,0,0,0,0,0,0,0,0,0,0,0,0,0,0,0,0,0,0,0,0,0,0,0,0,0,0,0,0,0,0"/>
                </v:shape>
                <v:shape id="Picture 2074268235" o:spid="_x0000_s1126" type="#_x0000_t75" style="position:absolute;left:24203;top:8321;width:7987;height:79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plJLKAAAA4wAAAA8AAABkcnMvZG93bnJldi54bWxEj91qwkAUhO+FvsNyCr3Tjal/RFexCYLS&#10;q9o+wCF7TFazZ0N2q/Ht3ULBy2FmvmFWm9424kqdN44VjEcJCOLSacOVgp/v3XABwgdkjY1jUnAn&#10;D5v1y2CFmXY3/qLrMVQiQthnqKAOoc2k9GVNFv3ItcTRO7nOYoiyq6Tu8BbhtpFpksykRcNxocaW&#10;8prKy/HXKjhPTf7RF3l7MPPT9nN3KWgsC6XeXvvtEkSgPjzD/+29VpAm80k6W6TvU/j7FP+AXD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uplJLKAAAA4wAAAA8AAAAAAAAA&#10;AAAAAAAAnwIAAGRycy9kb3ducmV2LnhtbFBLBQYAAAAABAAEAPcAAACWAwAAAAA=&#10;">
                  <v:imagedata r:id="rId65" o:title="" gain="19661f" blacklevel="22938f"/>
                  <v:path arrowok="t"/>
                </v:shape>
                <v:shape id="Picture 2074268236" o:spid="_x0000_s1127" type="#_x0000_t75" style="position:absolute;left:8328;top:8628;width:8657;height:86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BTFDKAAAA4wAAAA8AAABkcnMvZG93bnJldi54bWxEj1FLw0AQhN8F/8Oxgm/2YtRYYq9FhKpQ&#10;VGxKn5fcmkRze+FuTdN/7wmCj8PMfMMsVpPr1Ughdp4NXM4yUMS1tx03BnbV+mIOKgqyxd4zGThS&#10;hNXy9GSBpfUHfqdxK41KEI4lGmhFhlLrWLfkMM78QJy8Dx8cSpKh0TbgIcFdr/MsK7TDjtNCiwM9&#10;tFR/bb+dga7/3LztX8JYrKvXm8fqKJsnL8acn033d6CEJvkP/7WfrYE8u73Oi3l+VcDvp/QH9PIH&#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xBTFDKAAAA4wAAAA8AAAAAAAAA&#10;AAAAAAAAnwIAAGRycy9kb3ducmV2LnhtbFBLBQYAAAAABAAEAPcAAACWAwAAAAA=&#10;">
                  <v:imagedata r:id="rId66" o:title="" gain="19661f" blacklevel="22938f"/>
                  <v:path arrowok="t"/>
                </v:shape>
                <v:shape id="Picture 2074268237" o:spid="_x0000_s1128" type="#_x0000_t75" style="position:absolute;left:55683;top:9573;width:7500;height:7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hJBHLAAAA4wAAAA8AAABkcnMvZG93bnJldi54bWxEj0FLw0AUhO9C/8PyhN7sxrSkMXZbSmmp&#10;IBRc9f7MPpPY7NuQ3Tbx37uC4HGYmW+Y1Wa0rbhS7xvHCu5nCQji0pmGKwVvr4e7HIQPyAZbx6Tg&#10;mzxs1pObFRbGDfxCVx0qESHsC1RQh9AVUvqyJot+5jri6H263mKIsq+k6XGIcNvKNEkyabHhuFBj&#10;R7uayrO+WAVHrfcPOguH4eP9fHmuxvz01ZRKTW/H7SOIQGP4D/+1n4yCNFku0ixP50v4/RT/gF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moSQRywAAAOMAAAAPAAAAAAAA&#10;AAAAAAAAAJ8CAABkcnMvZG93bnJldi54bWxQSwUGAAAAAAQABAD3AAAAlwMAAAAA&#10;">
                  <v:imagedata r:id="rId67" o:title="" gain="19661f" blacklevel="22938f"/>
                  <v:path arrowok="t"/>
                </v:shape>
                <v:shape id="Picture 2074268238" o:spid="_x0000_s1129" type="#_x0000_t75" style="position:absolute;left:38566;top:7870;width:10669;height:10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4hP7LAAAA4wAAAA8AAABkcnMvZG93bnJldi54bWxET8tOwkAU3Zv4D5NrwsbAlGJ4VAZiMCW6&#10;0VAgYXnTubYNnTt1ZoTq1zsLE5cn571c96YVF3K+saxgPEpAEJdWN1wpOOzz4RyED8gaW8uk4Js8&#10;rFe3N0vMtL3yji5FqEQMYZ+hgjqELpPSlzUZ9CPbEUfuwzqDIUJXSe3wGsNNK9MkmUqDDceGGjva&#10;1FSeiy+j4HVb7MoF/zzvJ6f7t0+3lfkxf1dqcNc/PYII1Id/8Z/7RStIk9lDOp2nkzg6fop/QK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2+IT+ywAAAOMAAAAPAAAAAAAA&#10;AAAAAAAAAJ8CAABkcnMvZG93bnJldi54bWxQSwUGAAAAAAQABAD3AAAAlwMAAAAA&#10;">
                  <v:imagedata r:id="rId68" o:title="" grayscale="t" bilevel="t"/>
                  <v:path arrowok="t"/>
                </v:shape>
                <w10:wrap anchorx="page"/>
                <w10:anchorlock/>
              </v:group>
            </w:pict>
          </mc:Fallback>
        </mc:AlternateContent>
      </w:r>
    </w:p>
    <w:p w:rsidR="001A2196" w:rsidRPr="0012794C" w:rsidRDefault="001A2196" w:rsidP="004A6D71">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240D5121" wp14:editId="17EF82FF">
                <wp:extent cx="5731510" cy="892088"/>
                <wp:effectExtent l="0" t="0" r="2540" b="22860"/>
                <wp:docPr id="20742680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082" name="مجموعة 47"/>
                        <wpg:cNvGrpSpPr/>
                        <wpg:grpSpPr>
                          <a:xfrm>
                            <a:off x="0" y="0"/>
                            <a:ext cx="5731510" cy="895351"/>
                            <a:chOff x="0" y="0"/>
                            <a:chExt cx="5878196" cy="918845"/>
                          </a:xfrm>
                        </wpg:grpSpPr>
                        <wpg:grpSp>
                          <wpg:cNvPr id="2074268083" name="مجموعة 48"/>
                          <wpg:cNvGrpSpPr/>
                          <wpg:grpSpPr>
                            <a:xfrm>
                              <a:off x="0" y="0"/>
                              <a:ext cx="5878196" cy="918845"/>
                              <a:chOff x="0" y="0"/>
                              <a:chExt cx="6240348" cy="919070"/>
                            </a:xfrm>
                          </wpg:grpSpPr>
                          <wpg:grpSp>
                            <wpg:cNvPr id="2074268084" name="مجموعة 49"/>
                            <wpg:cNvGrpSpPr/>
                            <wpg:grpSpPr>
                              <a:xfrm>
                                <a:off x="0" y="169208"/>
                                <a:ext cx="5433072" cy="580613"/>
                                <a:chOff x="0" y="169208"/>
                                <a:chExt cx="5433072" cy="580613"/>
                              </a:xfrm>
                            </wpg:grpSpPr>
                            <wps:wsp>
                              <wps:cNvPr id="20742680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88"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207426808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مجموعة 22" o:spid="_x0000_s11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8lry4AcAAOQ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XZ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6vJa8uAHAADk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1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K4JJ&#10;zAAAAOMAAAAPAAAAAAAAAAAAAAAAAKoCAABkcnMvZG93bnJldi54bWxQSwUGAAAAAAQABAD6AAAA&#10;owMAAAAA&#10;">
                  <v:group id="مجموعة 48" o:spid="_x0000_s11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ZyfS&#10;zAAAAOMAAAAPAAAAAAAAAAAAAAAAAKoCAABkcnMvZG93bnJldi54bWxQSwUGAAAAAAQABAD6AAAA&#10;owMAAAAA&#10;">
                    <v:group id="مجموعة 49" o:spid="_x0000_s11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jr+m&#10;zAAAAOMAAAAPAAAAAAAAAAAAAAAAAKoCAABkcnMvZG93bnJldi54bWxQSwUGAAAAAAQABAD6AAAA&#10;owMAAAAA&#10;">
                      <v:shape id="شكل حر 50" o:spid="_x0000_s11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RFPsoA&#10;AADjAAAADwAAAGRycy9kb3ducmV2LnhtbESPQWvCQBSE74X+h+UVvNVd0yaG6CqlIEjpQVPF6yP7&#10;TILZtyG71fjvu4VCj8PMfMMs16PtxJUG3zrWMJsqEMSVMy3XGg5fm+cchA/IBjvHpOFOHtarx4cl&#10;FsbdeE/XMtQiQtgXqKEJoS+k9FVDFv3U9cTRO7vBYohyqKUZ8BbhtpOJUpm02HJcaLCn94aqS/lt&#10;NWQf6Wm3qzbpvty+fHqy5mhc0HryNL4tQAQaw3/4r701GhI1f02yXOUp/H6Kf0C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YURT7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mz68kA&#10;AADjAAAADwAAAGRycy9kb3ducmV2LnhtbESPQUvDQBSE7wX/w/IEL6XdNdg0xG6LKAWPthXPL9nn&#10;Jph9G7Nrmv57VxB6HGbmG2azm1wnRhpC61nD/VKBIK69adlqeD/tFwWIEJENdp5Jw4UC7LY3sw2W&#10;xp/5QOMxWpEgHErU0MTYl1KGuiGHYel74uR9+sFhTHKw0gx4TnDXyUypXDpsOS002NNzQ/XX8cdp&#10;wG/39lH56MNYWfsyX/XT3Ky0vrudnh5BRJriNfzffjUaMrV+yPJCFTn8fUp/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lmz68kAAADjAAAADwAAAAAAAAAAAAAAAACYAgAA&#10;ZHJzL2Rvd25yZXYueG1sUEsFBgAAAAAEAAQA9QAAAI4DAAAAAA==&#10;" fillcolor="#a5a5a5 [2092]" stroked="f" strokeweight="1pt">
                        <v:stroke joinstyle="miter"/>
                      </v:roundrect>
                    </v:group>
                    <v:oval id="شكل بيضاوي 52" o:spid="_x0000_s11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lOxMoA&#10;AADjAAAADwAAAGRycy9kb3ducmV2LnhtbESPUUvDMBSF34X9h3AHvrnEIF3plg3ZEBQUtNM9X5q7&#10;tqy5KU1cu39vBMHHwznnO5z1dnKduNAQWs8G7hcKBHHlbcu1gc/D010OIkRki51nMnClANvN7GaN&#10;hfUjf9CljLVIEA4FGmhi7AspQ9WQw7DwPXHyTn5wGJMcamkHHBPcdVIrlUmHLaeFBnvaNVSdy29n&#10;4P18+roeX17VW+3HMhvdXmt7MOZ2Pj2uQESa4n/4r/1sDWi1fNBZrvIl/H5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KJTsTKAAAA4wAAAA8AAAAAAAAAAAAAAAAAmAIA&#10;AGRycy9kb3ducmV2LnhtbFBLBQYAAAAABAAEAPUAAACPAwAAAAA=&#10;" filled="f" strokecolor="#168489" strokeweight="1pt">
                      <v:stroke joinstyle="miter"/>
                    </v:oval>
                  </v:group>
                  <v:shape id="مربع نص 41" o:spid="_x0000_s113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Cc0sYA&#10;AADjAAAADwAAAGRycy9kb3ducmV2LnhtbERPO0/DMBDekfgP1lVio3YjKFGoW1U8pA4stGE/xUcc&#10;NT5H8dGk/x4PSIyfvvdmN4deXWhMXWQLq6UBRdxE13FroT6935egkiA77COThSsl2G1vbzZYuTjx&#10;J12O0qocwqlCC15kqLROjaeAaRkH4sx9xzGgZDi22o045fDQ68KYtQ7YcW7wONCLp+Z8/AkWRNx+&#10;da3fQjp8zR+vkzfNI9bW3i3m/TMooVn+xX/ug7NQmKeHYl2aMo/On/If0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Cc0s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الشفافية والمساءلة</w:t>
                          </w:r>
                        </w:p>
                      </w:txbxContent>
                    </v:textbox>
                  </v:shape>
                </v:group>
                <v:shape id="صورة 54" o:spid="_x0000_s11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7cOnMAAAA4wAAAA8AAABkcnMvZG93bnJldi54bWxEj0FLAzEUhO+C/yE8wZtNXKXdrk2LSgWh&#10;p3ZVPD43z921ycuaxHb990YQPA4z8w2zWI3OigOF2HvWcDlRIIgbb3puNTzVDxcliJiQDVrPpOGb&#10;IqyWpycLrIw/8pYOu9SKDOFYoYYupaGSMjYdOYwTPxBn790HhynL0EoT8JjhzspCqal02HNe6HCg&#10;+46a/e7LadiEu7ePef1i68/t67q0V7Pn/Xqj9fnZeHsDItGY/sN/7UejoVCz62JaqnIOv5/y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ftw6cwAAADjAAAADwAAAAAA&#10;AAAAAAAAAACfAgAAZHJzL2Rvd25yZXYueG1sUEsFBgAAAAAEAAQA9wAAAJg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توفر الحوكمة إطارا</w:t>
      </w:r>
      <w:r w:rsidRPr="004161EC">
        <w:rPr>
          <w:rFonts w:ascii="Sakkal Majalla" w:hAnsi="Sakkal Majalla" w:cs="Sakkal Majalla" w:hint="cs"/>
          <w:sz w:val="32"/>
          <w:szCs w:val="32"/>
          <w:rtl/>
        </w:rPr>
        <w:t>ً</w:t>
      </w:r>
      <w:r w:rsidRPr="004161EC">
        <w:rPr>
          <w:rFonts w:ascii="Sakkal Majalla" w:hAnsi="Sakkal Majalla" w:cs="Sakkal Majalla"/>
          <w:sz w:val="32"/>
          <w:szCs w:val="32"/>
          <w:rtl/>
        </w:rPr>
        <w:t xml:space="preserve"> للشفافية في العمليات واتخاذ القرارات، مما يعزز الثقة بين الأطراف المعنية. تتيح المساءلة للأفراد والمؤسسات تحمل المسؤولية عن أفعالهم وقراراتهم.</w:t>
      </w:r>
    </w:p>
    <w:p w:rsidR="004A6D71" w:rsidRPr="00055A94" w:rsidRDefault="001A2196" w:rsidP="002714C1">
      <w:pPr>
        <w:keepNext/>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DDB0C8B" wp14:editId="097C8A14">
                <wp:extent cx="5731510" cy="892088"/>
                <wp:effectExtent l="0" t="0" r="2540" b="22860"/>
                <wp:docPr id="20742680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091" name="مجموعة 47"/>
                        <wpg:cNvGrpSpPr/>
                        <wpg:grpSpPr>
                          <a:xfrm>
                            <a:off x="0" y="0"/>
                            <a:ext cx="5731510" cy="895351"/>
                            <a:chOff x="0" y="0"/>
                            <a:chExt cx="5878196" cy="918845"/>
                          </a:xfrm>
                        </wpg:grpSpPr>
                        <wpg:grpSp>
                          <wpg:cNvPr id="2074268092" name="مجموعة 48"/>
                          <wpg:cNvGrpSpPr/>
                          <wpg:grpSpPr>
                            <a:xfrm>
                              <a:off x="0" y="0"/>
                              <a:ext cx="5878196" cy="918845"/>
                              <a:chOff x="0" y="0"/>
                              <a:chExt cx="6240348" cy="919070"/>
                            </a:xfrm>
                          </wpg:grpSpPr>
                          <wpg:grpSp>
                            <wpg:cNvPr id="2074268093" name="مجموعة 49"/>
                            <wpg:cNvGrpSpPr/>
                            <wpg:grpSpPr>
                              <a:xfrm>
                                <a:off x="0" y="169208"/>
                                <a:ext cx="5433072" cy="580613"/>
                                <a:chOff x="0" y="169208"/>
                                <a:chExt cx="5433072" cy="580613"/>
                              </a:xfrm>
                            </wpg:grpSpPr>
                            <wps:wsp>
                              <wps:cNvPr id="20742680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7"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الأداء</w:t>
                                </w:r>
                              </w:p>
                            </w:txbxContent>
                          </wps:txbx>
                          <wps:bodyPr wrap="square" rtlCol="1">
                            <a:spAutoFit/>
                          </wps:bodyPr>
                        </wps:wsp>
                      </wpg:grpSp>
                      <pic:pic xmlns:pic="http://schemas.openxmlformats.org/drawingml/2006/picture">
                        <pic:nvPicPr>
                          <pic:cNvPr id="3570073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culA5QcAAN4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5oR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">
                <v:group id="مجموعة 47" o:spid="_x0000_s11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IIrj&#10;zAAAAOMAAAAPAAAAAAAAAAAAAAAAAKoCAABkcnMvZG93bnJldi54bWxQSwUGAAAAAAQABAD6AAAA&#10;owMAAAAA&#10;">
                  <v:group id="مجموعة 48" o:spid="_x0000_s11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8hSU&#10;zAAAAOMAAAAPAAAAAAAAAAAAAAAAAKoCAABkcnMvZG93bnJldi54bWxQSwUGAAAAAAQABAD6AAAA&#10;owMAAAAA&#10;">
                    <v:group id="مجموعة 49" o:spid="_x0000_s11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1vrEP&#10;zAAAAOMAAAAPAAAAAAAAAAAAAAAAAKoCAABkcnMvZG93bnJldi54bWxQSwUGAAAAAAQABAD6AAAA&#10;owMAAAAA&#10;">
                      <v:shape id="شكل حر 50" o:spid="_x0000_s11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2eMoA&#10;AADjAAAADwAAAGRycy9kb3ducmV2LnhtbESPQWvCQBSE7wX/w/KE3upuU001dRURBBEPmipeH9nX&#10;JDT7NmS3mv57Vyj0OMzMN8x82dtGXKnztWMNryMFgrhwpuZSw+lz8zIF4QOywcYxafglD8vF4GmO&#10;mXE3PtI1D6WIEPYZaqhCaDMpfVGRRT9yLXH0vlxnMUTZldJ0eItw28hEqVRarDkuVNjSuqLiO/+x&#10;GtLd5HI4FJvJMd++7T1ZczYuaP087FcfIAL14T/8194aDYl6HyfpVM3G8PgU/4Bc3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yBdn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7QcoA&#10;AADjAAAADwAAAGRycy9kb3ducmV2LnhtbESPzWrDMBCE74W+g9hCLyGRaur8uFFCSAj02KYh5421&#10;kU2tlWupjvv2VaGQ4zAz3zDL9eAa0VMXas8aniYKBHHpTc1Ww/FjP56DCBHZYOOZNPxQgPXq/m6J&#10;hfFXfqf+EK1IEA4FaqhibAspQ1mRwzDxLXHyLr5zGJPsrDQdXhPcNTJTaiod1pwWKmxpW1H5efh2&#10;GvDLvZ3OPvrQn63djfJ2GJlc68eHYfMCItIQb+H/9qvRkKnZczadq0UOf5/S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tSu0HKAAAA4wAAAA8AAAAAAAAAAAAAAAAAmAIA&#10;AGRycy9kb3ducmV2LnhtbFBLBQYAAAAABAAEAPUAAACPAwAAAAA=&#10;" fillcolor="#a5a5a5 [2092]" stroked="f" strokeweight="1pt">
                        <v:stroke joinstyle="miter"/>
                      </v:roundrect>
                    </v:group>
                    <v:oval id="شكل بيضاوي 52" o:spid="_x0000_s11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ucskA&#10;AADhAAAADwAAAGRycy9kb3ducmV2LnhtbESPQWvCQBSE74X+h+UVvOluI40lukppESxYsLH1/Mg+&#10;k2D2bciuJv57tyD0OMzMN8xiNdhGXKjztWMNzxMFgrhwpuZSw89+PX4F4QOywcYxabiSh9Xy8WGB&#10;mXE9f9MlD6WIEPYZaqhCaDMpfVGRRT9xLXH0jq6zGKLsSmk67CPcNjJRKpUWa44LFbb0XlFxys9W&#10;w+50/L0ePrfqq3R9nvb2I0nMXuvR0/A2BxFoCP/he3tjNExfZkrNpin8PYpv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6LucskAAADhAAAADwAAAAAAAAAAAAAAAACYAgAA&#10;ZHJzL2Rvd25yZXYueG1sUEsFBgAAAAAEAAQA9QAAAI4DAAAAAA==&#10;" filled="f" strokecolor="#168489" strokeweight="1pt">
                      <v:stroke joinstyle="miter"/>
                    </v:oval>
                  </v:group>
                  <v:shape id="مربع نص 41" o:spid="_x0000_s114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pCNccA&#10;AADhAAAADwAAAGRycy9kb3ducmV2LnhtbESPzWrDMBCE74W8g9hAb42UhtTFjRJCfyCHXJq698Xa&#10;WqbWyljb2Hn7qlDIcZiZb5jNbgqdOtOQ2sgWlgsDiriOruXGQvXxdvcIKgmywy4yWbhQgt12drPB&#10;0sWR3+l8kkZlCKcSLXiRvtQ61Z4CpkXsibP3FYeAkuXQaDfgmOGh0/fGPOiALecFjz09e6q/Tz/B&#10;gojbLy/Va0iHz+n4MnpTr7Gy9nY+7Z9ACU1yDf+3D87Cal0YU6wK+HuU34D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6QjXHAAAA4QAAAA8AAAAAAAAAAAAAAAAAmAIAAGRy&#10;cy9kb3ducmV2LnhtbFBLBQYAAAAABAAEAPUAAACMAw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الأداء</w:t>
                          </w:r>
                        </w:p>
                      </w:txbxContent>
                    </v:textbox>
                  </v:shape>
                </v:group>
                <v:shape id="صورة 54" o:spid="_x0000_s114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vgBvHAAAA4QAAAA8AAABkcnMvZG93bnJldi54bWxET89LwzAUvgv+D+EJ3lyiRbvVZUNlgrDT&#10;Vh0en82zrUteahK3+t8vB8Hjx/d7vhydFQcKsfes4XqiQBA33vTcanitn6+mIGJCNmg9k4ZfirBc&#10;nJ/NsTL+yBs6bFMrcgjHCjV0KQ2VlLHpyGGc+IE4c58+OEwZhlaagMcc7qy8UepOOuw5N3Q40FNH&#10;zX774zSsw+PH16ze2fp7876a2qJ826/WWl9ejA/3IBKN6V/8534xGorbUqmyyJPzo/wG5OIE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5vgBvHAAAA4QAAAA8AAAAAAAAAAAAA&#10;AAAAnwIAAGRycy9kb3ducmV2LnhtbFBLBQYAAAAABAAEAPcAAACTAw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من خلال اعتماد سياسات وإجراءات فع</w:t>
      </w:r>
      <w:r w:rsidRPr="004161EC">
        <w:rPr>
          <w:rFonts w:ascii="Sakkal Majalla" w:hAnsi="Sakkal Majalla" w:cs="Sakkal Majalla" w:hint="cs"/>
          <w:sz w:val="32"/>
          <w:szCs w:val="32"/>
          <w:rtl/>
        </w:rPr>
        <w:t>ّ</w:t>
      </w:r>
      <w:r w:rsidRPr="004161EC">
        <w:rPr>
          <w:rFonts w:ascii="Sakkal Majalla" w:hAnsi="Sakkal Majalla" w:cs="Sakkal Majalla"/>
          <w:sz w:val="32"/>
          <w:szCs w:val="32"/>
          <w:rtl/>
        </w:rPr>
        <w:t>الة، تساعد الحوكمة في تحسين الأداء المؤسسي وتوجيه الجهود نحو تحقيق الأهداف الاستراتيجية بكفاءة.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3A8AFB3" wp14:editId="01CB6E23">
                <wp:extent cx="5731510" cy="892088"/>
                <wp:effectExtent l="0" t="0" r="2540" b="22860"/>
                <wp:docPr id="357007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40" name="مجموعة 47"/>
                        <wpg:cNvGrpSpPr/>
                        <wpg:grpSpPr>
                          <a:xfrm>
                            <a:off x="0" y="0"/>
                            <a:ext cx="5731510" cy="895351"/>
                            <a:chOff x="0" y="0"/>
                            <a:chExt cx="5878196" cy="918845"/>
                          </a:xfrm>
                        </wpg:grpSpPr>
                        <wpg:grpSp>
                          <wpg:cNvPr id="35700741" name="مجموعة 48"/>
                          <wpg:cNvGrpSpPr/>
                          <wpg:grpSpPr>
                            <a:xfrm>
                              <a:off x="0" y="0"/>
                              <a:ext cx="5878196" cy="918845"/>
                              <a:chOff x="0" y="0"/>
                              <a:chExt cx="6240348" cy="919070"/>
                            </a:xfrm>
                          </wpg:grpSpPr>
                          <wpg:grpSp>
                            <wpg:cNvPr id="35700742" name="مجموعة 49"/>
                            <wpg:cNvGrpSpPr/>
                            <wpg:grpSpPr>
                              <a:xfrm>
                                <a:off x="0" y="169208"/>
                                <a:ext cx="5433072" cy="580613"/>
                                <a:chOff x="0" y="169208"/>
                                <a:chExt cx="5433072" cy="580613"/>
                              </a:xfrm>
                            </wpg:grpSpPr>
                            <wps:wsp>
                              <wps:cNvPr id="35700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6"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إدارة المخاطر</w:t>
                                </w:r>
                              </w:p>
                            </w:txbxContent>
                          </wps:txbx>
                          <wps:bodyPr wrap="square" rtlCol="1">
                            <a:spAutoFit/>
                          </wps:bodyPr>
                        </wps:wsp>
                      </wpg:grpSp>
                      <pic:pic xmlns:pic="http://schemas.openxmlformats.org/drawingml/2006/picture">
                        <pic:nvPicPr>
                          <pic:cNvPr id="3570074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PHm3gcAANI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O+o8ebeBwAA0h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1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ti8jIAAAA&#10;4QAAAA8AAAAAAAAAAAAAAAAAqgIAAGRycy9kb3ducmV2LnhtbFBLBQYAAAAABAAEAPoAAACfAwAA&#10;AAA=&#10;">
                  <v:group id="مجموعة 48" o:spid="_x0000_s11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SEuU8oA&#10;AADhAAAADwAAAAAAAAAAAAAAAACqAgAAZHJzL2Rvd25yZXYueG1sUEsFBgAAAAAEAAQA+gAAAKED&#10;AAAAAA==&#10;">
                    <v:group id="مجموعة 49" o:spid="_x0000_s11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fOwJMoA&#10;AADhAAAADwAAAAAAAAAAAAAAAACqAgAAZHJzL2Rvd25yZXYueG1sUEsFBgAAAAAEAAQA+gAAAKED&#10;AAAAAA==&#10;">
                      <v:shape id="شكل حر 50" o:spid="_x0000_s11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a6MgA&#10;AADhAAAADwAAAGRycy9kb3ducmV2LnhtbESPQWvCQBSE7wX/w/IEb3W3xqhEV5GCINKDporXR/aZ&#10;hGbfhuxW47/vFgo9DjPzDbPa9LYRd+p87VjD21iBIC6cqbnUcP7cvS5A+IBssHFMGp7kYbMevKww&#10;M+7BJ7rnoRQRwj5DDVUIbSalLyqy6MeuJY7ezXUWQ5RdKU2Hjwi3jZwoNZMWa44LFbb0XlHxlX9b&#10;DbNDej0ei116yvfJhydrLsYFrUfDfrsEEagP/+G/9t5oSNK5UvNpAr+P4hu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CBroyAAAAOE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aBcsgA&#10;AADhAAAADwAAAGRycy9kb3ducmV2LnhtbESPT2sCMRTE7wW/Q3iFXkQTq6tla5RSETzWP/T83Lxm&#10;l25etpt0Xb+9KRQ8DjPzG2a57l0tOmpD5VnDZKxAEBfeVGw1nI7b0QuIEJEN1p5Jw5UCrFeDhyXm&#10;xl94T90hWpEgHHLUUMbY5FKGoiSHYewb4uR9+dZhTLK10rR4SXBXy2el5tJhxWmhxIbeSyq+D79O&#10;A/64j8+zjz50Z2s3w6zphybT+umxf3sFEamP9/B/e2c0TLOFUovZDP4epT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9oFyyAAAAOEAAAAPAAAAAAAAAAAAAAAAAJgCAABk&#10;cnMvZG93bnJldi54bWxQSwUGAAAAAAQABAD1AAAAjQMAAAAA&#10;" fillcolor="#a5a5a5 [2092]" stroked="f" strokeweight="1pt">
                        <v:stroke joinstyle="miter"/>
                      </v:roundrect>
                    </v:group>
                    <v:oval id="شكل بيضاوي 52" o:spid="_x0000_s11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YDeMoA&#10;AADhAAAADwAAAGRycy9kb3ducmV2LnhtbESP3WrCQBSE7wu+w3IE7+puU39K6iqlRVCw0Ma214fs&#10;MQlmz4bsauLbu4LQy2FmvmEWq97W4kytrxxreBorEMS5MxUXGn7268cXED4gG6wdk4YLeVgtBw8L&#10;TI3r+JvOWShEhLBPUUMZQpNK6fOSLPqxa4ijd3CtxRBlW0jTYhfhtpaJUjNpseK4UGJD7yXlx+xk&#10;NXwdD7+Xv+1OfRauy2ad/UgSs9d6NOzfXkEE6sN/+N7eGA3P07lS88kUbo/iG5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92A3jKAAAA4QAAAA8AAAAAAAAAAAAAAAAAmAIA&#10;AGRycy9kb3ducmV2LnhtbFBLBQYAAAAABAAEAPUAAACPAwAAAAA=&#10;" filled="f" strokecolor="#168489" strokeweight="1pt">
                      <v:stroke joinstyle="miter"/>
                    </v:oval>
                  </v:group>
                  <v:shape id="مربع نص 41" o:spid="_x0000_s115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U08gA&#10;AADhAAAADwAAAGRycy9kb3ducmV2LnhtbESPzWrDMBCE74G+g9hCbomUpkmKGyWE/kAOvSR174u1&#10;tUytlbG2sfP2VaHQ4zAz3zDb/RhadaE+NZEtLOYGFHEVXcO1hfL9dfYAKgmywzYyWbhSgv3uZrLF&#10;wsWBT3Q5S60yhFOBFrxIV2idKk8B0zx2xNn7jH1AybKvtetxyPDQ6jtj1jpgw3nBY0dPnqqv83ew&#10;IOIOi2v5EtLxY3x7HrypVlhaO70dD4+ghEb5D/+1j87CcrUxZnO/ht9H+Q3o3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MJTTyAAAAOEAAAAPAAAAAAAAAAAAAAAAAJgCAABk&#10;cnMvZG93bnJldi54bWxQSwUGAAAAAAQABAD1AAAAjQ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إدارة المخاطر</w:t>
                          </w:r>
                        </w:p>
                      </w:txbxContent>
                    </v:textbox>
                  </v:shape>
                </v:group>
                <v:shape id="صورة 54" o:spid="_x0000_s115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2ZxTKAAAA4QAAAA8AAABkcnMvZG93bnJldi54bWxEj0FLAzEUhO+C/yE8wZtNtOrWtWlRqSD0&#10;1G4rHp+b5+7a5GVNYrv++0YQPA4z8w0znQ/Oij2F2HnWcDlSIIhrbzpuNGyq54sJiJiQDVrPpOGH&#10;IsxnpydTLI0/8Ir269SIDOFYooY2pb6UMtYtOYwj3xNn78MHhynL0EgT8JDhzsorpW6lw47zQos9&#10;PbVU79bfTsMyPL5/3lWvtvpavS0mdlxsd4ul1udnw8M9iERD+g//tV+MhvFNoVRxXcDvo/wG5OwI&#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f2ZxTKAAAA4QAAAA8AAAAAAAAA&#10;AAAAAAAAnwIAAGRycy9kb3ducmV2LnhtbFBLBQYAAAAABAAEAPcAAACWAw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تساعد الحوكمة في تحديد وتقييم المخاطر المحتملة ووضع استراتيجيات للتعامل معها، مما يقلل من تأثيرها السلبي على المؤسسة.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4F43B11" wp14:editId="67AA440A">
                <wp:extent cx="5731510" cy="892088"/>
                <wp:effectExtent l="0" t="0" r="2540" b="22860"/>
                <wp:docPr id="357007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49" name="مجموعة 47"/>
                        <wpg:cNvGrpSpPr/>
                        <wpg:grpSpPr>
                          <a:xfrm>
                            <a:off x="0" y="0"/>
                            <a:ext cx="5731510" cy="895351"/>
                            <a:chOff x="0" y="0"/>
                            <a:chExt cx="5878196" cy="918845"/>
                          </a:xfrm>
                        </wpg:grpSpPr>
                        <wpg:grpSp>
                          <wpg:cNvPr id="35700750" name="مجموعة 48"/>
                          <wpg:cNvGrpSpPr/>
                          <wpg:grpSpPr>
                            <a:xfrm>
                              <a:off x="0" y="0"/>
                              <a:ext cx="5878196" cy="918845"/>
                              <a:chOff x="0" y="0"/>
                              <a:chExt cx="6240348" cy="919070"/>
                            </a:xfrm>
                          </wpg:grpSpPr>
                          <wpg:grpSp>
                            <wpg:cNvPr id="35700751" name="مجموعة 49"/>
                            <wpg:cNvGrpSpPr/>
                            <wpg:grpSpPr>
                              <a:xfrm>
                                <a:off x="0" y="169208"/>
                                <a:ext cx="5433072" cy="580613"/>
                                <a:chOff x="0" y="169208"/>
                                <a:chExt cx="5433072" cy="580613"/>
                              </a:xfrm>
                            </wpg:grpSpPr>
                            <wps:wsp>
                              <wps:cNvPr id="357007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5"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جذب الاستثمارات</w:t>
                                </w:r>
                              </w:p>
                            </w:txbxContent>
                          </wps:txbx>
                          <wps:bodyPr wrap="square" rtlCol="1">
                            <a:spAutoFit/>
                          </wps:bodyPr>
                        </wps:wsp>
                      </wpg:grpSp>
                      <pic:pic xmlns:pic="http://schemas.openxmlformats.org/drawingml/2006/picture">
                        <pic:nvPicPr>
                          <pic:cNvPr id="3570075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CiTWut2QcAANI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1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NXIlXL&#10;AAAA4QAAAA8AAAAAAAAAAAAAAAAAqgIAAGRycy9kb3ducmV2LnhtbFBLBQYAAAAABAAEAPoAAACi&#10;AwAAAAA=&#10;">
                  <v:group id="مجموعة 48" o:spid="_x0000_s11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0HRXIAAAA&#10;4QAAAA8AAAAAAAAAAAAAAAAAqgIAAGRycy9kb3ducmV2LnhtbFBLBQYAAAAABAAEAPoAAACfAwAA&#10;AAA=&#10;">
                    <v:group id="مجموعة 49" o:spid="_x0000_s11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Pi4jsoA&#10;AADhAAAADwAAAAAAAAAAAAAAAACqAgAAZHJzL2Rvd25yZXYueG1sUEsFBgAAAAAEAAQA+gAAAKED&#10;AAAAAA==&#10;">
                      <v:shape id="شكل حر 50" o:spid="_x0000_s11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0prscA&#10;AADhAAAADwAAAGRycy9kb3ducmV2LnhtbESPQYvCMBSE74L/ITzBmyYqValGkQVBZA/aXfH6aJ5t&#10;sXkpTVbrvzcLC3scZuYbZr3tbC0e1PrKsYbJWIEgzp2puNDw/bUfLUH4gGywdkwaXuRhu+n31pga&#10;9+QzPbJQiAhhn6KGMoQmldLnJVn0Y9cQR+/mWoshyraQpsVnhNtaTpWaS4sVx4USG/ooKb9nP1bD&#10;/JhcT6d8n5yzw+zTkzUX44LWw0G3W4EI1IX/8F/7YDTMkoVSi2QKv4/iG5C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dKa7HAAAA4Q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aP28cA&#10;AADhAAAADwAAAGRycy9kb3ducmV2LnhtbESPQWsCMRSE7wX/Q3hCL6JJK6uyGqVYCj22Kp6fm2d2&#10;cfOybuK6/fdNoeBxmJlvmNWmd7XoqA2VZw0vEwWCuPCmYqvhsP8YL0CEiGyw9kwafijAZj14WmFu&#10;/J2/qdtFKxKEQ44ayhibXMpQlOQwTHxDnLyzbx3GJFsrTYv3BHe1fFVqJh1WnBZKbGhbUnHZ3ZwG&#10;vLqv48lHH7qTte+jrOlHJtP6edi/LUFE6uMj/N/+NBqm2VypeTaFv0fpD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Gj9vHAAAA4QAAAA8AAAAAAAAAAAAAAAAAmAIAAGRy&#10;cy9kb3ducmV2LnhtbFBLBQYAAAAABAAEAPUAAACMAwAAAAA=&#10;" fillcolor="#a5a5a5 [2092]" stroked="f" strokeweight="1pt">
                        <v:stroke joinstyle="miter"/>
                      </v:roundrect>
                    </v:group>
                    <v:oval id="شكل بيضاوي 52" o:spid="_x0000_s11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MwPsoA&#10;AADhAAAADwAAAGRycy9kb3ducmV2LnhtbESP3WrCQBSE7wu+w3IE7+puU39K6iqlRVCw0Ma214fs&#10;MQlmz4bsauLbu4LQy2FmvmEWq97W4kytrxxreBorEMS5MxUXGn7268cXED4gG6wdk4YLeVgtBw8L&#10;TI3r+JvOWShEhLBPUUMZQpNK6fOSLPqxa4ijd3CtxRBlW0jTYhfhtpaJUjNpseK4UGJD7yXlx+xk&#10;NXwdD7+Xv+1OfRauy2ad/UgSs9d6NOzfXkEE6sN/+N7eGA3P07lS8+kEbo/iG5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XjMD7KAAAA4QAAAA8AAAAAAAAAAAAAAAAAmAIA&#10;AGRycy9kb3ducmV2LnhtbFBLBQYAAAAABAAEAPUAAACPAwAAAAA=&#10;" filled="f" strokecolor="#168489" strokeweight="1pt">
                      <v:stroke joinstyle="miter"/>
                    </v:oval>
                  </v:group>
                  <v:shape id="مربع نص 41" o:spid="_x0000_s116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uceccA&#10;AADhAAAADwAAAGRycy9kb3ducmV2LnhtbESPQUvDQBSE70L/w/IEb3a3SqzEbkupFnrwYhvvj+wz&#10;G8y+Ddlnk/77riB4HGbmG2a1mUKnzjSkNrKFxdyAIq6ja7mxUJ3298+gkiA77CKThQsl2KxnNyss&#10;XRz5g85HaVSGcCrRghfpS61T7SlgmseeOHtfcQgoWQ6NdgOOGR46/WDMkw7Ycl7w2NPOU/19/AkW&#10;RNx2caneQjp8Tu+vozd1gZW1d7fT9gWU0CT/4b/2wVl4LJbGLIsCfh/lN6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7nHnHAAAA4QAAAA8AAAAAAAAAAAAAAAAAmAIAAGRy&#10;cy9kb3ducmV2LnhtbFBLBQYAAAAABAAEAPUAAACMAw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جذب الاستثمارات</w:t>
                          </w:r>
                        </w:p>
                      </w:txbxContent>
                    </v:textbox>
                  </v:shape>
                </v:group>
                <v:shape id="صورة 54" o:spid="_x0000_s116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v8cnKAAAA4QAAAA8AAABkcnMvZG93bnJldi54bWxEj0FLAzEUhO+C/yE8wZtNtNSta9OiUkHo&#10;qV1bPD43z921ycuaxHb9940geBxm5htmthicFQcKsfOs4XqkQBDX3nTcaHitnq+mIGJCNmg9k4Yf&#10;irCYn5/NsDT+yGs6bFIjMoRjiRralPpSyli35DCOfE+cvQ8fHKYsQyNNwGOGOytvlLqVDjvOCy32&#10;9NRSvd98Ow2r8Pj+eVftbPW1fltO7bjY7pcrrS8vhod7EImG9B/+a78YDeNJoVQxKeD3UX4Dcn4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Iv8cnKAAAA4QAAAA8AAAAAAAAA&#10;AAAAAAAAnwIAAGRycy9kb3ducmV2LnhtbFBLBQYAAAAABAAEAPcAAACWAw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المؤسسات التي تتبن</w:t>
      </w:r>
      <w:r w:rsidRPr="004161EC">
        <w:rPr>
          <w:rFonts w:ascii="Sakkal Majalla" w:hAnsi="Sakkal Majalla" w:cs="Sakkal Majalla" w:hint="cs"/>
          <w:sz w:val="32"/>
          <w:szCs w:val="32"/>
          <w:rtl/>
        </w:rPr>
        <w:t>ّ</w:t>
      </w:r>
      <w:r w:rsidRPr="004161EC">
        <w:rPr>
          <w:rFonts w:ascii="Sakkal Majalla" w:hAnsi="Sakkal Majalla" w:cs="Sakkal Majalla"/>
          <w:sz w:val="32"/>
          <w:szCs w:val="32"/>
          <w:rtl/>
        </w:rPr>
        <w:t>ى ممارسات حوكمة جيدة تجذب المستثمرين بشكل أكبر، حيث يشعر المستثمرون بالثقة في استقرار وشفافية تلك المؤسسات.</w:t>
      </w:r>
    </w:p>
    <w:p w:rsidR="004A6D71" w:rsidRPr="00055A94" w:rsidRDefault="001A2196" w:rsidP="002714C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C589264" wp14:editId="3ADF409E">
                <wp:extent cx="5731510" cy="892088"/>
                <wp:effectExtent l="0" t="0" r="2540" b="22860"/>
                <wp:docPr id="357007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59" name="مجموعة 47"/>
                        <wpg:cNvGrpSpPr/>
                        <wpg:grpSpPr>
                          <a:xfrm>
                            <a:off x="0" y="0"/>
                            <a:ext cx="5731510" cy="895351"/>
                            <a:chOff x="0" y="0"/>
                            <a:chExt cx="5878196" cy="918845"/>
                          </a:xfrm>
                        </wpg:grpSpPr>
                        <wpg:grpSp>
                          <wpg:cNvPr id="35700760" name="مجموعة 48"/>
                          <wpg:cNvGrpSpPr/>
                          <wpg:grpSpPr>
                            <a:xfrm>
                              <a:off x="0" y="0"/>
                              <a:ext cx="5878196" cy="918845"/>
                              <a:chOff x="0" y="0"/>
                              <a:chExt cx="6240348" cy="919070"/>
                            </a:xfrm>
                          </wpg:grpSpPr>
                          <wpg:grpSp>
                            <wpg:cNvPr id="35700761" name="مجموعة 49"/>
                            <wpg:cNvGrpSpPr/>
                            <wpg:grpSpPr>
                              <a:xfrm>
                                <a:off x="0" y="169208"/>
                                <a:ext cx="5433072" cy="580613"/>
                                <a:chOff x="0" y="169208"/>
                                <a:chExt cx="5433072" cy="580613"/>
                              </a:xfrm>
                            </wpg:grpSpPr>
                            <wps:wsp>
                              <wps:cNvPr id="357007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5"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سمعة المؤسسة</w:t>
                                </w:r>
                              </w:p>
                            </w:txbxContent>
                          </wps:txbx>
                          <wps:bodyPr wrap="square" rtlCol="1">
                            <a:spAutoFit/>
                          </wps:bodyPr>
                        </wps:wsp>
                      </wpg:grpSp>
                      <pic:pic xmlns:pic="http://schemas.openxmlformats.org/drawingml/2006/picture">
                        <pic:nvPicPr>
                          <pic:cNvPr id="3570076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">
                <v:group id="مجموعة 47" o:spid="_x0000_s116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to60iMoA&#10;AADhAAAADwAAAAAAAAAAAAAAAACqAgAAZHJzL2Rvd25yZXYueG1sUEsFBgAAAAAEAAQA+gAAAKED&#10;AAAAAA==&#10;">
                  <v:group id="مجموعة 48" o:spid="_x0000_s116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nY16jIAAAA&#10;4QAAAA8AAAAAAAAAAAAAAAAAqgIAAGRycy9kb3ducmV2LnhtbFBLBQYAAAAABAAEAPoAAACfAwAA&#10;AAA=&#10;">
                    <v:group id="مجموعة 49" o:spid="_x0000_s116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pRyM8oA&#10;AADhAAAADwAAAAAAAAAAAAAAAACqAgAAZHJzL2Rvd25yZXYueG1sUEsFBgAAAAAEAAQA+gAAAKED&#10;AAAAAA==&#10;">
                      <v:shape id="شكل حر 50" o:spid="_x0000_s117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HjE8gA&#10;AADhAAAADwAAAGRycy9kb3ducmV2LnhtbESPQWvCQBSE74L/YXkFb7pbJUmJriKCINKDRovXR/Y1&#10;Cc2+DdlV03/fLRR6HGbmG2a1GWwrHtT7xrGG15kCQVw603Cl4XrZT99A+IBssHVMGr7Jw2Y9Hq0w&#10;N+7JZ3oUoRIRwj5HDXUIXS6lL2uy6GeuI47ep+sthij7SpoenxFuWzlXKpUWG44LNXa0q6n8Ku5W&#10;Q3pMbqdTuU/OxWHx7smaD+OC1pOXYbsEEWgI/+G/9sFoWCSZUlk6h99H8Q3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8eMTyAAAAOE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pFZscA&#10;AADhAAAADwAAAGRycy9kb3ducmV2LnhtbESPQWsCMRSE74L/ITyhF9HEyq6yNYq0FHpUW3p+bl6z&#10;i5uXdZOu239vCoUeh5n5htnsBteInrpQe9awmCsQxKU3NVsNH++vszWIEJENNp5Jww8F2G3How0W&#10;xt/4SP0pWpEgHArUUMXYFlKGsiKHYe5b4uR9+c5hTLKz0nR4S3DXyEelcumw5rRQYUvPFZWX07fT&#10;gFd3+Dz76EN/tvZlmrXD1GRaP0yG/ROISEP8D/+134yGZbZSapUv4fdRegNye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qRWbHAAAA4QAAAA8AAAAAAAAAAAAAAAAAmAIAAGRy&#10;cy9kb3ducmV2LnhtbFBLBQYAAAAABAAEAPUAAACMAwAAAAA=&#10;" fillcolor="#a5a5a5 [2092]" stroked="f" strokeweight="1pt">
                        <v:stroke joinstyle="miter"/>
                      </v:roundrect>
                    </v:group>
                    <v:oval id="شكل بيضاوي 52" o:spid="_x0000_s117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6g8kA&#10;AADhAAAADwAAAGRycy9kb3ducmV2LnhtbESPQWvCQBSE74X+h+UJvdVd0zZK6iqlpVBBoUbt+ZF9&#10;JsHs25DdmvjvXaHQ4zAz3zDz5WAbcabO1441TMYKBHHhTM2lhv3u83EGwgdkg41j0nAhD8vF/d0c&#10;M+N63tI5D6WIEPYZaqhCaDMpfVGRRT92LXH0jq6zGKLsSmk67CPcNjJRKpUWa44LFbb0XlFxyn+t&#10;hu/T8XD5Wa3VpnR9nvb2I0nMTuuH0fD2CiLQEP7Df+0vo+HpZarUNH2G26P4BuTi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4/6g8kAAADhAAAADwAAAAAAAAAAAAAAAACYAgAA&#10;ZHJzL2Rvd25yZXYueG1sUEsFBgAAAAAEAAQA9QAAAI4DAAAAAA==&#10;" filled="f" strokecolor="#168489" strokeweight="1pt">
                      <v:stroke joinstyle="miter"/>
                    </v:oval>
                  </v:group>
                  <v:shape id="مربع نص 41" o:spid="_x0000_s117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dWxMcA&#10;AADhAAAADwAAAGRycy9kb3ducmV2LnhtbESPQUvDQBSE70L/w/IK3uxuK2kldltKVejBizXeH9ln&#10;Nph9G7LPJv33riB4HGbmG2a7n0KnLjSkNrKF5cKAIq6ja7mxUL2/3D2ASoLssItMFq6UYL+b3Wyx&#10;dHHkN7qcpVEZwqlEC16kL7VOtaeAaRF74ux9xiGgZDk02g04Znjo9MqYtQ7Ycl7w2NPRU/11/g4W&#10;RNxhea2eQzp9TK9Pozd1gZW1t/Pp8AhKaJL/8F/75CzcFxtjNusCfh/lN6B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XVsTHAAAA4QAAAA8AAAAAAAAAAAAAAAAAmAIAAGRy&#10;cy9kb3ducmV2LnhtbFBLBQYAAAAABAAEAPUAAACMAw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سمعة المؤسسة</w:t>
                          </w:r>
                        </w:p>
                      </w:txbxContent>
                    </v:textbox>
                  </v:shape>
                </v:group>
                <v:shape id="صورة 54" o:spid="_x0000_s117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Pnu/KAAAA4QAAAA8AAABkcnMvZG93bnJldi54bWxEj0FLAzEUhO+C/yE8wZtNtLhb16ZFpYLQ&#10;U7sqHp+b5+7a5GVNYrv++0YQPA4z8w0zX47Oij2F2HvWcDlRIIgbb3puNTzXjxczEDEhG7SeScMP&#10;RVguTk/mWBl/4A3tt6kVGcKxQg1dSkMlZWw6chgnfiDO3ocPDlOWoZUm4CHDnZVXShXSYc95ocOB&#10;Hjpqdttvp2Ed7t8/b+pXW39t3lYzOy1fdqu11udn490tiERj+g//tZ+Mhul1qVRZFPD7KL8BuTg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MPnu/KAAAA4QAAAA8AAAAAAAAA&#10;AAAAAAAAnwIAAGRycy9kb3ducmV2LnhtbFBLBQYAAAAABAAEAPcAAACWAwAAAAA=&#10;">
                  <v:imagedata r:id="rId70" o:title=""/>
                  <v:path arrowok="t"/>
                </v:shape>
                <w10:wrap anchorx="page"/>
                <w10:anchorlock/>
              </v:group>
            </w:pict>
          </mc:Fallback>
        </mc:AlternateContent>
      </w:r>
      <w:r w:rsidR="004A6D71" w:rsidRPr="00055A94">
        <w:rPr>
          <w:rFonts w:ascii="Sakkal Majalla" w:hAnsi="Sakkal Majalla"/>
          <w:sz w:val="32"/>
          <w:szCs w:val="32"/>
          <w:rtl/>
        </w:rPr>
        <w:t xml:space="preserve"> </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تساهم الحوكمة في بناء سمعة قوية للمؤسسة من خلال الالتزام بالمعايير الأخلاقية والقانونية، مما يعزز مكانتها في السوق.</w:t>
      </w:r>
    </w:p>
    <w:p w:rsidR="004A6D71" w:rsidRPr="00055A94" w:rsidRDefault="001A2196" w:rsidP="002714C1">
      <w:pPr>
        <w:keepNext/>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15FCB793" wp14:editId="6A5A0ADC">
                <wp:extent cx="5731510" cy="892088"/>
                <wp:effectExtent l="0" t="0" r="2540" b="22860"/>
                <wp:docPr id="357007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376" name="مجموعة 47"/>
                        <wpg:cNvGrpSpPr/>
                        <wpg:grpSpPr>
                          <a:xfrm>
                            <a:off x="0" y="0"/>
                            <a:ext cx="5731510" cy="895351"/>
                            <a:chOff x="0" y="0"/>
                            <a:chExt cx="5878196" cy="918845"/>
                          </a:xfrm>
                        </wpg:grpSpPr>
                        <wpg:grpSp>
                          <wpg:cNvPr id="2074265377" name="مجموعة 48"/>
                          <wpg:cNvGrpSpPr/>
                          <wpg:grpSpPr>
                            <a:xfrm>
                              <a:off x="0" y="0"/>
                              <a:ext cx="5878196" cy="918845"/>
                              <a:chOff x="0" y="0"/>
                              <a:chExt cx="6240348" cy="919070"/>
                            </a:xfrm>
                          </wpg:grpSpPr>
                          <wpg:grpSp>
                            <wpg:cNvPr id="2074265378" name="مجموعة 49"/>
                            <wpg:cNvGrpSpPr/>
                            <wpg:grpSpPr>
                              <a:xfrm>
                                <a:off x="0" y="169208"/>
                                <a:ext cx="5433072" cy="580613"/>
                                <a:chOff x="0" y="169208"/>
                                <a:chExt cx="5433072" cy="580613"/>
                              </a:xfrm>
                            </wpg:grpSpPr>
                            <wps:wsp>
                              <wps:cNvPr id="20742653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3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3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382"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حماية حقوق المساهمين</w:t>
                                </w:r>
                              </w:p>
                            </w:txbxContent>
                          </wps:txbx>
                          <wps:bodyPr wrap="square" rtlCol="1">
                            <a:spAutoFit/>
                          </wps:bodyPr>
                        </wps:wsp>
                      </wpg:grpSp>
                      <pic:pic xmlns:pic="http://schemas.openxmlformats.org/drawingml/2006/picture">
                        <pic:nvPicPr>
                          <pic:cNvPr id="207426538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khXd93wcAAOI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1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kpvt&#10;zAAAAOMAAAAPAAAAAAAAAAAAAAAAAKoCAABkcnMvZG93bnJldi54bWxQSwUGAAAAAAQABAD6AAAA&#10;owMAAAAA&#10;">
                  <v:group id="مجموعة 48" o:spid="_x0000_s11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t3j52&#10;zAAAAOMAAAAPAAAAAAAAAAAAAAAAAKoCAABkcnMvZG93bnJldi54bWxQSwUGAAAAAAQABAD6AAAA&#10;owMAAAAA&#10;">
                    <v:group id="مجموعة 49" o:spid="_x0000_s11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xBqgTIAAAA&#10;4wAAAA8AAAAAAAAAAAAAAAAAqgIAAGRycy9kb3ducmV2LnhtbFBLBQYAAAAABAAEAPoAAACfAwAA&#10;AAA=&#10;">
                      <v:shape id="شكل حر 50" o:spid="_x0000_s11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tQnMoA&#10;AADjAAAADwAAAGRycy9kb3ducmV2LnhtbESPQWvCQBSE7wX/w/IEb3XTaKJNXaUUBJEeNCq9PrKv&#10;SWj2bciuGv+9WxA8DjPzDbNY9aYRF+pcbVnB2zgCQVxYXXOp4HhYv85BOI+ssbFMCm7kYLUcvCww&#10;0/bKe7rkvhQBwi5DBZX3bSalKyoy6Ma2JQ7er+0M+iC7UuoOrwFuGhlHUSoN1hwWKmzpq6LiLz8b&#10;Bek2+dntinWyzzeTb0dGn7T1So2G/ecHCE+9f4Yf7Y1WEEezaZwmk9k7/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XbUJz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hhMgA&#10;AADjAAAADwAAAGRycy9kb3ducmV2LnhtbESPy2rDMBBF94X8g5hAN6GR49apcayE0lLoMi+6nlhT&#10;2cQaOZbquH9fLQJZXu6LU25G24qBet84VrCYJyCIK6cbNgqOh8+nHIQPyBpbx6Tgjzxs1pOHEgvt&#10;rryjYR+MiCPsC1RQh9AVUvqqJot+7jri6P243mKIsjdS93iN47aVaZIspcWG40ONHb3XVJ33v1YB&#10;Xuz2++SC88PJmI9Z1o0znSn1OB3fViACjeEevrW/tII0eX1Jl9lzHikiU+QBuf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q+GEyAAAAOMAAAAPAAAAAAAAAAAAAAAAAJgCAABk&#10;cnMvZG93bnJldi54bWxQSwUGAAAAAAQABAD1AAAAjQMAAAAA&#10;" fillcolor="#a5a5a5 [2092]" stroked="f" strokeweight="1pt">
                        <v:stroke joinstyle="miter"/>
                      </v:roundrect>
                    </v:group>
                    <v:oval id="شكل بيضاوي 52" o:spid="_x0000_s11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cq8sA&#10;AADjAAAADwAAAGRycy9kb3ducmV2LnhtbESPUUvDMBSF34X9h3AF31yyqHXUZWMogoLC1rk9X5q7&#10;tqy5KU1cu39vBMHHwznnO5zFanStOFMfGs8GZlMFgrj0tuHKwNfu9XYOIkRki61nMnChAKvl5GqB&#10;ufUDb+lcxEokCIccDdQxdrmUoazJYZj6jjh5R987jEn2lbQ9DgnuWqmVyqTDhtNCjR0911Seim9n&#10;YHM67i+H9w/1WfmhyAb3orXdGXNzPa6fQEQa43/4r/1mDWj1eK+zh7v5DH4/pT8gl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exyrywAAAOMAAAAPAAAAAAAAAAAAAAAAAJgC&#10;AABkcnMvZG93bnJldi54bWxQSwUGAAAAAAQABAD1AAAAkAMAAAAA&#10;" filled="f" strokecolor="#168489" strokeweight="1pt">
                      <v:stroke joinstyle="miter"/>
                    </v:oval>
                  </v:group>
                  <v:shape id="مربع نص 41" o:spid="_x0000_s118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uMkA&#10;AADjAAAADwAAAGRycy9kb3ducmV2LnhtbESPzU7DMBCE70i8g7VI3KjdQEuV1q0qfqQeuFDCfRVv&#10;44h4HcVLk749RkLiOJqZbzSb3RQ6daYhtZEtzGcGFHEdXcuNherj9W4FKgmywy4yWbhQgt32+mqD&#10;pYsjv9P5KI3KEE4lWvAifal1qj0FTLPYE2fvFIeAkuXQaDfgmOGh04UxSx2w5bzgsacnT/XX8TtY&#10;EHH7+aV6CenwOb09j97UC6ysvb2Z9mtQQpP8h//aB2ehMI8PxXJxvyrg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9/EuM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حماية حقوق المساهمين</w:t>
                          </w:r>
                        </w:p>
                      </w:txbxContent>
                    </v:textbox>
                  </v:shape>
                </v:group>
                <v:shape id="صورة 54" o:spid="_x0000_s118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EKIPMAAAA4wAAAA8AAABkcnMvZG93bnJldi54bWxEj8FOwzAQRO9I/IO1SNyoQwJtCHUrQEVC&#10;6qkNII5LvCSh9jrYpg1/XyMhcRzNzBvNfDlaI/bkQ+9YweUkA0HcON1zq+C5frwoQYSIrNE4JgU/&#10;FGC5OD2ZY6XdgTe038ZWJAiHChV0MQ6VlKHpyGKYuIE4eR/OW4xJ+lZqj4cEt0bmWTaVFntOCx0O&#10;9NBRs9t+WwVrf//+eVO/mvpr87YqTTF72a3WSp2fjXe3ICKN8T/8137SCvJsdpVPr4uygN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0Qog8wAAADjAAAADwAAAAAA&#10;AAAAAAAAAACfAgAAZHJzL2Rvd25yZXYueG1sUEsFBgAAAAAEAAQA9wAAAJg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تضمن الحوكمة حماية حقوق المساهمين من خلال ضمان أن القرارات تُتخذ بما يتماشى مع مصالحهم.</w:t>
      </w:r>
    </w:p>
    <w:p w:rsidR="004A6D71" w:rsidRDefault="004A6D71" w:rsidP="004161EC">
      <w:pPr>
        <w:spacing w:line="360" w:lineRule="auto"/>
        <w:rPr>
          <w:rFonts w:ascii="Sakkal Majalla" w:hAnsi="Sakkal Majalla"/>
          <w:sz w:val="32"/>
          <w:szCs w:val="32"/>
          <w:rtl/>
        </w:rPr>
      </w:pPr>
      <w:r w:rsidRPr="004161EC">
        <w:rPr>
          <w:rFonts w:ascii="Sakkal Majalla" w:hAnsi="Sakkal Majalla"/>
          <w:color w:val="C00000"/>
          <w:sz w:val="32"/>
          <w:szCs w:val="32"/>
          <w:rtl/>
        </w:rPr>
        <w:t>الخلاصة</w:t>
      </w:r>
      <w:r w:rsidRPr="004161EC">
        <w:rPr>
          <w:rFonts w:ascii="Sakkal Majalla" w:hAnsi="Sakkal Majalla" w:hint="cs"/>
          <w:sz w:val="32"/>
          <w:szCs w:val="32"/>
          <w:rtl/>
        </w:rPr>
        <w:t xml:space="preserve">: </w:t>
      </w:r>
      <w:r w:rsidRPr="004161EC">
        <w:rPr>
          <w:rFonts w:ascii="Sakkal Majalla" w:hAnsi="Sakkal Majalla"/>
          <w:sz w:val="32"/>
          <w:szCs w:val="32"/>
          <w:rtl/>
        </w:rPr>
        <w:t>ت</w:t>
      </w:r>
      <w:r w:rsidRPr="004161EC">
        <w:rPr>
          <w:rFonts w:ascii="Sakkal Majalla" w:hAnsi="Sakkal Majalla" w:hint="cs"/>
          <w:sz w:val="32"/>
          <w:szCs w:val="32"/>
          <w:rtl/>
        </w:rPr>
        <w:t>ُ</w:t>
      </w:r>
      <w:r w:rsidRPr="004161EC">
        <w:rPr>
          <w:rFonts w:ascii="Sakkal Majalla" w:hAnsi="Sakkal Majalla"/>
          <w:sz w:val="32"/>
          <w:szCs w:val="32"/>
          <w:rtl/>
        </w:rPr>
        <w:t>عتبر الحوكمة جزءا</w:t>
      </w:r>
      <w:r w:rsidRPr="004161EC">
        <w:rPr>
          <w:rFonts w:ascii="Sakkal Majalla" w:hAnsi="Sakkal Majalla" w:hint="cs"/>
          <w:sz w:val="32"/>
          <w:szCs w:val="32"/>
          <w:rtl/>
        </w:rPr>
        <w:t>ً</w:t>
      </w:r>
      <w:r w:rsidRPr="004161EC">
        <w:rPr>
          <w:rFonts w:ascii="Sakkal Majalla" w:hAnsi="Sakkal Majalla"/>
          <w:sz w:val="32"/>
          <w:szCs w:val="32"/>
          <w:rtl/>
        </w:rPr>
        <w:t xml:space="preserve"> أساسيا</w:t>
      </w:r>
      <w:r w:rsidRPr="004161EC">
        <w:rPr>
          <w:rFonts w:ascii="Sakkal Majalla" w:hAnsi="Sakkal Majalla" w:hint="cs"/>
          <w:sz w:val="32"/>
          <w:szCs w:val="32"/>
          <w:rtl/>
        </w:rPr>
        <w:t>ً</w:t>
      </w:r>
      <w:r w:rsidRPr="004161EC">
        <w:rPr>
          <w:rFonts w:ascii="Sakkal Majalla" w:hAnsi="Sakkal Majalla"/>
          <w:sz w:val="32"/>
          <w:szCs w:val="32"/>
          <w:rtl/>
        </w:rPr>
        <w:t xml:space="preserve"> من نجاح واستدامة المؤسسات. من خلال تبني ممارسات حوكمة فع</w:t>
      </w:r>
      <w:r w:rsidRPr="004161EC">
        <w:rPr>
          <w:rFonts w:ascii="Sakkal Majalla" w:hAnsi="Sakkal Majalla" w:hint="cs"/>
          <w:sz w:val="32"/>
          <w:szCs w:val="32"/>
          <w:rtl/>
        </w:rPr>
        <w:t>ّ</w:t>
      </w:r>
      <w:r w:rsidRPr="004161EC">
        <w:rPr>
          <w:rFonts w:ascii="Sakkal Majalla" w:hAnsi="Sakkal Majalla"/>
          <w:sz w:val="32"/>
          <w:szCs w:val="32"/>
          <w:rtl/>
        </w:rPr>
        <w:t>الة، يمكن للمؤسسات تحقيق أداء أفضل، تقليل المخاطر، وتعزيز سمعتها في السوق.</w:t>
      </w:r>
    </w:p>
    <w:p w:rsidR="00716BE5" w:rsidRDefault="00716BE5" w:rsidP="004161EC">
      <w:pPr>
        <w:spacing w:line="360" w:lineRule="auto"/>
        <w:rPr>
          <w:rFonts w:ascii="Sakkal Majalla" w:hAnsi="Sakkal Majalla"/>
          <w:sz w:val="32"/>
          <w:szCs w:val="32"/>
          <w:rtl/>
        </w:rPr>
      </w:pPr>
    </w:p>
    <w:p w:rsidR="00716BE5" w:rsidRDefault="00716BE5" w:rsidP="004161EC">
      <w:pPr>
        <w:spacing w:line="360" w:lineRule="auto"/>
        <w:rPr>
          <w:rFonts w:ascii="Sakkal Majalla" w:hAnsi="Sakkal Majalla"/>
          <w:sz w:val="32"/>
          <w:szCs w:val="32"/>
          <w:rtl/>
        </w:rPr>
      </w:pPr>
    </w:p>
    <w:p w:rsidR="00765F8F" w:rsidRPr="004161EC" w:rsidRDefault="00765F8F" w:rsidP="00765F8F">
      <w:pPr>
        <w:spacing w:line="360" w:lineRule="auto"/>
        <w:jc w:val="center"/>
        <w:rPr>
          <w:rFonts w:ascii="Sakkal Majalla" w:hAnsi="Sakkal Majalla"/>
          <w:sz w:val="32"/>
          <w:szCs w:val="32"/>
          <w:rtl/>
        </w:rPr>
      </w:pPr>
      <w:r w:rsidRPr="00765F8F">
        <w:rPr>
          <w:rFonts w:ascii="Sakkal Majalla" w:hAnsi="Sakkal Majalla"/>
          <w:noProof/>
          <w:sz w:val="32"/>
          <w:szCs w:val="32"/>
          <w:rtl/>
        </w:rPr>
        <w:drawing>
          <wp:inline distT="0" distB="0" distL="0" distR="0" wp14:anchorId="7DBE7AA0" wp14:editId="4A3A4FB5">
            <wp:extent cx="2969427" cy="2783506"/>
            <wp:effectExtent l="171450" t="171450" r="173990" b="169545"/>
            <wp:docPr id="2074270264" name="Picture 207427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979058" cy="2792534"/>
                    </a:xfrm>
                    <a:prstGeom prst="rect">
                      <a:avLst/>
                    </a:prstGeom>
                    <a:ln>
                      <a:noFill/>
                    </a:ln>
                    <a:effectLst>
                      <a:outerShdw blurRad="190500" algn="tl" rotWithShape="0">
                        <a:srgbClr val="000000">
                          <a:alpha val="70000"/>
                        </a:srgbClr>
                      </a:outerShdw>
                    </a:effectLst>
                  </pic:spPr>
                </pic:pic>
              </a:graphicData>
            </a:graphic>
          </wp:inline>
        </w:drawing>
      </w:r>
    </w:p>
    <w:tbl>
      <w:tblPr>
        <w:tblStyle w:val="TableGrid"/>
        <w:bidiVisual/>
        <w:tblW w:w="9251"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F212B0" w:rsidRPr="00563DBD" w:rsidTr="002714C1">
        <w:tc>
          <w:tcPr>
            <w:tcW w:w="1980" w:type="dxa"/>
            <w:tcBorders>
              <w:right w:val="single" w:sz="36" w:space="0" w:color="168489"/>
            </w:tcBorders>
            <w:shd w:val="clear" w:color="auto" w:fill="F2F2F2" w:themeFill="background1" w:themeFillShade="F2"/>
            <w:vAlign w:val="center"/>
          </w:tcPr>
          <w:p w:rsidR="00F212B0" w:rsidRPr="008113E1" w:rsidRDefault="00F212B0" w:rsidP="00FD5841">
            <w:pPr>
              <w:pStyle w:val="a1"/>
              <w:pageBreakBefore/>
              <w:jc w:val="center"/>
              <w:rPr>
                <w:rtl/>
              </w:rPr>
            </w:pPr>
            <w:r w:rsidRPr="008113E1">
              <w:rPr>
                <w:noProof/>
                <w:rtl/>
              </w:rPr>
              <w:lastRenderedPageBreak/>
              <w:drawing>
                <wp:inline distT="0" distB="0" distL="0" distR="0" wp14:anchorId="4D1CBB10" wp14:editId="62412F79">
                  <wp:extent cx="563984" cy="563914"/>
                  <wp:effectExtent l="0" t="0" r="7620" b="7620"/>
                  <wp:docPr id="1578247687" name="Picture 157824768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F212B0" w:rsidRPr="00DC0C4F" w:rsidRDefault="00F212B0" w:rsidP="00F212B0">
            <w:pPr>
              <w:jc w:val="center"/>
              <w:rPr>
                <w:rFonts w:ascii="Adobe Arabic" w:eastAsia="Times New Roman" w:hAnsi="Adobe Arabic" w:cs="Adobe Arabic"/>
                <w:b/>
                <w:bCs/>
                <w:color w:val="168489"/>
                <w:kern w:val="24"/>
                <w:sz w:val="44"/>
                <w:szCs w:val="44"/>
                <w:rtl/>
                <w:lang w:bidi="ar-SY"/>
              </w:rPr>
            </w:pPr>
            <w:r w:rsidRPr="00F212B0">
              <w:rPr>
                <w:rFonts w:ascii="Adobe Arabic" w:eastAsia="Times New Roman" w:hAnsi="Adobe Arabic" w:cs="Adobe Arabic"/>
                <w:b/>
                <w:bCs/>
                <w:color w:val="168489"/>
                <w:kern w:val="24"/>
                <w:sz w:val="44"/>
                <w:szCs w:val="44"/>
                <w:rtl/>
                <w:lang w:bidi="ar-SY"/>
              </w:rPr>
              <w:t>لماذا تُعتبر الحوكمة مهمة للمؤسسات والشركات</w:t>
            </w:r>
            <w:r w:rsidRPr="00F212B0">
              <w:rPr>
                <w:rFonts w:ascii="Adobe Arabic" w:eastAsia="Times New Roman" w:hAnsi="Adobe Arabic" w:cs="Adobe Arabic" w:hint="cs"/>
                <w:b/>
                <w:bCs/>
                <w:color w:val="168489"/>
                <w:kern w:val="24"/>
                <w:sz w:val="44"/>
                <w:szCs w:val="44"/>
                <w:rtl/>
                <w:lang w:bidi="ar-SY"/>
              </w:rPr>
              <w:t>؟</w:t>
            </w:r>
          </w:p>
        </w:tc>
      </w:tr>
      <w:tr w:rsidR="00F212B0" w:rsidTr="002714C1">
        <w:tc>
          <w:tcPr>
            <w:tcW w:w="1980" w:type="dxa"/>
            <w:tcBorders>
              <w:right w:val="single" w:sz="36" w:space="0" w:color="168489"/>
            </w:tcBorders>
            <w:shd w:val="clear" w:color="auto" w:fill="F2F2F2" w:themeFill="background1" w:themeFillShade="F2"/>
            <w:vAlign w:val="center"/>
          </w:tcPr>
          <w:p w:rsidR="00F212B0" w:rsidRPr="008113E1" w:rsidRDefault="00F212B0" w:rsidP="00FD584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F212B0" w:rsidRDefault="00F212B0" w:rsidP="00FD5841">
            <w:pPr>
              <w:pStyle w:val="a1"/>
              <w:rPr>
                <w:rtl/>
              </w:rPr>
            </w:pPr>
          </w:p>
        </w:tc>
      </w:tr>
    </w:tbl>
    <w:p w:rsidR="002714C1" w:rsidRDefault="002714C1" w:rsidP="002714C1">
      <w:pPr>
        <w:jc w:val="center"/>
        <w:rPr>
          <w:noProof/>
          <w:rtl/>
          <w:lang w:bidi="ar-SY"/>
        </w:rPr>
      </w:pPr>
    </w:p>
    <w:p w:rsidR="002714C1" w:rsidRDefault="002714C1" w:rsidP="002714C1">
      <w:pPr>
        <w:ind w:left="-755"/>
        <w:jc w:val="center"/>
        <w:rPr>
          <w:noProof/>
          <w:rtl/>
          <w:lang w:bidi="ar-SY"/>
        </w:rPr>
      </w:pPr>
      <w:r>
        <w:rPr>
          <w:noProof/>
        </w:rPr>
        <mc:AlternateContent>
          <mc:Choice Requires="wps">
            <w:drawing>
              <wp:inline distT="0" distB="0" distL="0" distR="0" wp14:anchorId="15B1B0A4" wp14:editId="5D55FC18">
                <wp:extent cx="6728460" cy="6007100"/>
                <wp:effectExtent l="0" t="0" r="15240" b="12700"/>
                <wp:docPr id="167575378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8460" cy="600710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184" style="width:529.8pt;height:47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F212B0" w:rsidRPr="00055A94" w:rsidRDefault="002714C1" w:rsidP="002714C1">
      <w:pPr>
        <w:jc w:val="center"/>
        <w:rPr>
          <w:rFonts w:ascii="Sakkal Majalla" w:hAnsi="Sakkal Majalla"/>
          <w:sz w:val="32"/>
          <w:szCs w:val="32"/>
        </w:rPr>
      </w:pPr>
      <w:r w:rsidRPr="00F131A0">
        <w:rPr>
          <w:noProof/>
        </w:rPr>
        <w:drawing>
          <wp:inline distT="0" distB="0" distL="0" distR="0" wp14:anchorId="53702C22" wp14:editId="17B39540">
            <wp:extent cx="1140394" cy="1060892"/>
            <wp:effectExtent l="0" t="0" r="3175" b="6350"/>
            <wp:docPr id="2074265408" name="Picture 2074265408"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2" cstate="print">
                      <a:duotone>
                        <a:schemeClr val="accent3">
                          <a:shade val="45000"/>
                          <a:satMod val="135000"/>
                        </a:schemeClr>
                        <a:prstClr val="white"/>
                      </a:duotone>
                      <a:extLst>
                        <a:ext uri="{BEBA8EAE-BF5A-486C-A8C5-ECC9F3942E4B}">
                          <a14:imgProps xmlns:a14="http://schemas.microsoft.com/office/drawing/2010/main">
                            <a14:imgLayer r:embed="rId7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rsidR="004A6D71" w:rsidRPr="0012794C" w:rsidRDefault="001A2196" w:rsidP="004A6D71">
      <w:pPr>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5DEF088E" wp14:editId="553CC738">
                <wp:extent cx="5731510" cy="895350"/>
                <wp:effectExtent l="0" t="0" r="21590" b="19050"/>
                <wp:docPr id="15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1365"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1371" name="مجموعة 39"/>
                        <wpg:cNvGrpSpPr/>
                        <wpg:grpSpPr>
                          <a:xfrm>
                            <a:off x="0" y="0"/>
                            <a:ext cx="5731510" cy="895350"/>
                            <a:chOff x="0" y="0"/>
                            <a:chExt cx="5878196" cy="918845"/>
                          </a:xfrm>
                        </wpg:grpSpPr>
                        <wpg:grpSp>
                          <wpg:cNvPr id="1608691372" name="مجموعة 40"/>
                          <wpg:cNvGrpSpPr/>
                          <wpg:grpSpPr>
                            <a:xfrm>
                              <a:off x="0" y="0"/>
                              <a:ext cx="5878196" cy="918845"/>
                              <a:chOff x="0" y="0"/>
                              <a:chExt cx="6240348" cy="919070"/>
                            </a:xfrm>
                          </wpg:grpSpPr>
                          <wpg:grpSp>
                            <wpg:cNvPr id="1608691373" name="مجموعة 41"/>
                            <wpg:cNvGrpSpPr/>
                            <wpg:grpSpPr>
                              <a:xfrm>
                                <a:off x="0" y="169208"/>
                                <a:ext cx="5433072" cy="580613"/>
                                <a:chOff x="0" y="169208"/>
                                <a:chExt cx="5433072" cy="580613"/>
                              </a:xfrm>
                            </wpg:grpSpPr>
                            <wps:wsp>
                              <wps:cNvPr id="160869137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7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7" name="مربع نص 41"/>
                          <wps:cNvSpPr txBox="1"/>
                          <wps:spPr>
                            <a:xfrm>
                              <a:off x="204484" y="257055"/>
                              <a:ext cx="4616071" cy="387740"/>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تطور مفهوم الحوكمة في ظل التكنولوجيا الحديثة</w:t>
                                </w:r>
                              </w:p>
                            </w:txbxContent>
                          </wps:txbx>
                          <wps:bodyPr wrap="square" rtlCol="1">
                            <a:spAutoFit/>
                          </wps:bodyPr>
                        </wps:wsp>
                      </wpg:grpSp>
                    </wpg:wgp>
                  </a:graphicData>
                </a:graphic>
              </wp:inline>
            </w:drawing>
          </mc:Choice>
          <mc:Fallback>
            <w:pict>
              <v:group id="_x0000_s11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uJe/7AcAAJw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">
                <v:shape id="صورة 38" o:spid="_x0000_s118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iC0fHAAAA4wAAAA8AAABkcnMvZG93bnJldi54bWxET19rwjAQfx/sO4Qb+DZTVyyuGkVEwRfZ&#10;rANfj+bWlDWXrom1fnszGPh4v/+3WA22ET11vnasYDJOQBCXTtdcKfg67V5nIHxA1tg4JgU38rBa&#10;Pj8tMNfuykfqi1CJGMI+RwUmhDaX0peGLPqxa4kj9+06iyGeXSV1h9cYbhv5liSZtFhzbDDY0sZQ&#10;+VNcrIJ02w/bdPNx8GfTnn4Lu6798VOp0cuwnoMINISH+N+913F+lsyy90maTeHvpwiAX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CiC0fHAAAA4wAAAA8AAAAAAAAAAAAA&#10;AAAAnwIAAGRycy9kb3ducmV2LnhtbFBLBQYAAAAABAAEAPcAAACTAwAAAAA=&#10;">
                  <v:imagedata r:id="rId56" o:title=""/>
                </v:shape>
                <v:group id="مجموعة 39" o:spid="_x0000_s11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yzZ0fIAAAA&#10;4wAAAA8AAAAAAAAAAAAAAAAAqgIAAGRycy9kb3ducmV2LnhtbFBLBQYAAAAABAAEAPoAAACfAwAA&#10;AAA=&#10;">
                  <v:group id="مجموعة 40" o:spid="_x0000_s11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xh+TDIAAAA&#10;4wAAAA8AAAAAAAAAAAAAAAAAqgIAAGRycy9kb3ducmV2LnhtbFBLBQYAAAAABAAEAPoAAACfAwAA&#10;AAA=&#10;">
                    <v:group id="مجموعة 41" o:spid="_x0000_s11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MtXKvIAAAA&#10;4wAAAA8AAAAAAAAAAAAAAAAAqgIAAGRycy9kb3ducmV2LnhtbFBLBQYAAAAABAAEAPoAAACfAwAA&#10;AAA=&#10;">
                      <v:shape id="شكل حر 42" o:spid="_x0000_s11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6xUsYA&#10;AADjAAAADwAAAGRycy9kb3ducmV2LnhtbERPzU7DMAy+I/EOkZG4saSsakdZNqEJtB24rPAAVmOa&#10;ssYpTdjK2y+TkHb09+/lenK9ONIYOs8aspkCQdx403Gr4fPj7WEBIkRkg71n0vBHAdar25slVsaf&#10;eE/HOrYihXCoUIONcaikDI0lh2HmB+LEffnRYUzn2Eoz4imFu14+KlVIhx2nBosDbSw1h/rXaTAq&#10;f3V5uS1p8/Nu1Xdm4mFutL6/m16eQUSa4lX8796ZNL9Qi+Ipm5c5XH5KAM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6xUs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4O8kA&#10;AADjAAAADwAAAGRycy9kb3ducmV2LnhtbERPX0/CMBB/J/E7NEfCG7RAHDgpBEgwRn1QMPp6WY9t&#10;sb0ua2Hz21sTEx/v9/9Wm95ZcaU21J41TCcKBHHhTc2lhvfTYbwEESKyQeuZNHxTgM36ZrDC3PiO&#10;3+h6jKVIIRxy1FDF2ORShqIih2HiG+LEnX3rMKazLaVpsUvhzsqZUpl0WHNqqLChfUXF1/HiNCxe&#10;D5cuPGSnp92HfamV/dzOnlnr0bDf3oOI1Md/8Z/70aT5mVpmd9P54hZ+f0oAyP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I4O8kAAADjAAAADwAAAAAAAAAAAAAAAACYAgAA&#10;ZHJzL2Rvd25yZXYueG1sUEsFBgAAAAAEAAQA9QAAAI4DAAAAAA==&#10;" fillcolor="#168489" stroked="f" strokeweight="1pt">
                        <v:stroke joinstyle="miter"/>
                      </v:roundrect>
                    </v:group>
                    <v:oval id="شكل بيضاوي 44" o:spid="_x0000_s11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E0+McA&#10;AADjAAAADwAAAGRycy9kb3ducmV2LnhtbERPX2vCMBB/H+w7hBv4NtMqdFqNMgZjMhjD6Ac4m7Op&#10;NpfaZNp9+2Uw2OP9/t9yPbhWXKkPjWcF+TgDQVx503CtYL97fZyBCBHZYOuZFHxTgPXq/m6JpfE3&#10;3tJVx1qkEA4lKrAxdqWUobLkMIx9R5y4o+8dxnT2tTQ93lK4a+UkywrpsOHUYLGjF0vVWX85BXrY&#10;6c+3Yy39h7bvh/zkL267UWr0MDwvQEQa4r/4z70xaX6RzYp5Pn0q4PenBI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hNPjHAAAA4wAAAA8AAAAAAAAAAAAAAAAAmAIAAGRy&#10;cy9kb3ducmV2LnhtbFBLBQYAAAAABAAEAPUAAACMAwAAAAA=&#10;" filled="f" strokecolor="#a5a5a5 [2092]" strokeweight="1pt">
                      <v:stroke joinstyle="miter"/>
                    </v:oval>
                  </v:group>
                  <v:shape id="مربع نص 41" o:spid="_x0000_s1193"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Vz2cYA&#10;AADjAAAADwAAAGRycy9kb3ducmV2LnhtbERPS0/DMAy+I/EfIiNxY0lBdKMsmyYe0g5cNsrdakxT&#10;0ThVY9bu3xMkJI7+3l5v59CrE42pi2yhWBhQxE10HbcW6vfXmxWoJMgO+8hk4UwJtpvLizVWLk58&#10;oNNRWpVDOFVowYsMldap8RQwLeJAnLnPOAaUfI6tdiNOOTz0+taYUgfsODd4HOjJU/N1/A4WRNyu&#10;ONcvIe0/5rfnyZvmHmtrr6/m3SMooVn+xX/uvcvzS7MqH4q75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Vz2c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تطور مفهوم الحوكمة في ظل التكنولوجيا الحديثة</w:t>
                          </w:r>
                        </w:p>
                      </w:txbxContent>
                    </v:textbox>
                  </v:shape>
                </v:group>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شهد مفهوم الحوكمة تطورا</w:t>
      </w:r>
      <w:r w:rsidRPr="004161EC">
        <w:rPr>
          <w:rFonts w:ascii="Sakkal Majalla" w:hAnsi="Sakkal Majalla" w:cs="Sakkal Majalla" w:hint="cs"/>
          <w:sz w:val="32"/>
          <w:szCs w:val="32"/>
          <w:rtl/>
        </w:rPr>
        <w:t>ً</w:t>
      </w:r>
      <w:r w:rsidRPr="004161EC">
        <w:rPr>
          <w:rFonts w:ascii="Sakkal Majalla" w:hAnsi="Sakkal Majalla" w:cs="Sakkal Majalla"/>
          <w:sz w:val="32"/>
          <w:szCs w:val="32"/>
          <w:rtl/>
        </w:rPr>
        <w:t xml:space="preserve"> ملحوظ</w:t>
      </w:r>
      <w:r w:rsidRPr="004161EC">
        <w:rPr>
          <w:rFonts w:ascii="Sakkal Majalla" w:hAnsi="Sakkal Majalla" w:cs="Sakkal Majalla" w:hint="cs"/>
          <w:sz w:val="32"/>
          <w:szCs w:val="32"/>
          <w:rtl/>
        </w:rPr>
        <w:t>اً</w:t>
      </w:r>
      <w:r w:rsidRPr="004161EC">
        <w:rPr>
          <w:rFonts w:ascii="Sakkal Majalla" w:hAnsi="Sakkal Majalla" w:cs="Sakkal Majalla"/>
          <w:sz w:val="32"/>
          <w:szCs w:val="32"/>
          <w:rtl/>
        </w:rPr>
        <w:t xml:space="preserve"> بفضل الابتكارات التكنولوجية الحديثة. أصبحت التكنولوجيا أداة محورية في تحسين العمليات الإدارية، وتعزيز الشفافية، وتسهيل اتخاذ القرارات في المؤسسات.</w:t>
      </w:r>
    </w:p>
    <w:p w:rsidR="001A2196" w:rsidRDefault="001A2196" w:rsidP="004A6D71">
      <w:pPr>
        <w:rPr>
          <w:rFonts w:ascii="Sakkal Majalla" w:hAnsi="Sakkal Majalla"/>
          <w:b/>
          <w:bCs/>
          <w:sz w:val="32"/>
          <w:szCs w:val="32"/>
          <w:rtl/>
        </w:rPr>
      </w:pPr>
      <w:r w:rsidRPr="002A078C">
        <w:rPr>
          <w:rFonts w:ascii="Sakkal Majalla" w:hAnsi="Sakkal Majalla"/>
          <w:noProof/>
          <w:color w:val="002060"/>
          <w:sz w:val="34"/>
        </w:rPr>
        <mc:AlternateContent>
          <mc:Choice Requires="wpg">
            <w:drawing>
              <wp:inline distT="0" distB="0" distL="0" distR="0" wp14:anchorId="2A555E5A" wp14:editId="3B4806E1">
                <wp:extent cx="5731510" cy="895350"/>
                <wp:effectExtent l="0" t="0" r="21590" b="19050"/>
                <wp:docPr id="160869137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1379"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1380" name="مجموعة 39"/>
                        <wpg:cNvGrpSpPr/>
                        <wpg:grpSpPr>
                          <a:xfrm>
                            <a:off x="0" y="0"/>
                            <a:ext cx="5731510" cy="895350"/>
                            <a:chOff x="0" y="0"/>
                            <a:chExt cx="5878196" cy="918845"/>
                          </a:xfrm>
                        </wpg:grpSpPr>
                        <wpg:grpSp>
                          <wpg:cNvPr id="1608691381" name="مجموعة 40"/>
                          <wpg:cNvGrpSpPr/>
                          <wpg:grpSpPr>
                            <a:xfrm>
                              <a:off x="0" y="0"/>
                              <a:ext cx="5878196" cy="918845"/>
                              <a:chOff x="0" y="0"/>
                              <a:chExt cx="6240348" cy="919070"/>
                            </a:xfrm>
                          </wpg:grpSpPr>
                          <wpg:grpSp>
                            <wpg:cNvPr id="1608691382" name="مجموعة 41"/>
                            <wpg:cNvGrpSpPr/>
                            <wpg:grpSpPr>
                              <a:xfrm>
                                <a:off x="0" y="169208"/>
                                <a:ext cx="5433072" cy="580613"/>
                                <a:chOff x="0" y="169208"/>
                                <a:chExt cx="5433072" cy="580613"/>
                              </a:xfrm>
                            </wpg:grpSpPr>
                            <wps:wsp>
                              <wps:cNvPr id="16086913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8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6" name="مربع نص 41"/>
                          <wps:cNvSpPr txBox="1"/>
                          <wps:spPr>
                            <a:xfrm>
                              <a:off x="204484" y="256918"/>
                              <a:ext cx="4616071" cy="387739"/>
                            </a:xfrm>
                            <a:prstGeom prst="rect">
                              <a:avLst/>
                            </a:prstGeom>
                            <a:noFill/>
                          </wps:spPr>
                          <wps:txbx>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تأثير التكنولوجيا على الحوكمة</w:t>
                                </w:r>
                                <w:r w:rsidRPr="00081A2A">
                                  <w:rPr>
                                    <w:rFonts w:eastAsia="Calibri" w:hAnsi="Adobe Arabic" w:cs="Adobe Arabic" w:hint="cs"/>
                                    <w:b/>
                                    <w:bCs/>
                                    <w:color w:val="FFFFFF"/>
                                    <w:kern w:val="24"/>
                                    <w:sz w:val="36"/>
                                    <w:szCs w:val="36"/>
                                    <w:rtl/>
                                    <w:lang w:bidi="ar-EG"/>
                                  </w:rPr>
                                  <w:t>.</w:t>
                                </w:r>
                              </w:p>
                            </w:txbxContent>
                          </wps:txbx>
                          <wps:bodyPr wrap="square" rtlCol="1">
                            <a:spAutoFit/>
                          </wps:bodyPr>
                        </wps:wsp>
                      </wpg:grpSp>
                    </wpg:wgp>
                  </a:graphicData>
                </a:graphic>
              </wp:inline>
            </w:drawing>
          </mc:Choice>
          <mc:Fallback>
            <w:pict>
              <v:group id="_x0000_s119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">
                <v:shape id="صورة 38" o:spid="_x0000_s119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2l5/HAAAA4wAAAA8AAABkcnMvZG93bnJldi54bWxET19rwjAQfx/sO4Qb7G2mrtBpZxQRhb2I&#10;sw72ejRnU2wuXRNr/fZGEPZ4v/83Wwy2ET11vnasYDxKQBCXTtdcKfg5bN4mIHxA1tg4JgVX8rCY&#10;Pz/NMNfuwnvqi1CJGMI+RwUmhDaX0peGLPqRa4kjd3SdxRDPrpK6w0sMt418T5JMWqw5NhhsaWWo&#10;PBVnqyBd98M6Xe22/te0h7/CLmu//1bq9WVYfoIINIR/8cP9peP8LJlk03H6MYX7TxEAOb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Q2l5/HAAAA4wAAAA8AAAAAAAAAAAAA&#10;AAAAnwIAAGRycy9kb3ducmV2LnhtbFBLBQYAAAAABAAEAPcAAACTAwAAAAA=&#10;">
                  <v:imagedata r:id="rId56" o:title=""/>
                </v:shape>
                <v:group id="مجموعة 39" o:spid="_x0000_s11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2KrL7&#10;zAAAAOMAAAAPAAAAAAAAAAAAAAAAAKoCAABkcnMvZG93bnJldi54bWxQSwUGAAAAAAQABAD6AAAA&#10;owMAAAAA&#10;">
                  <v:group id="مجموعة 40" o:spid="_x0000_s11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lmF2DIAAAA&#10;4wAAAA8AAAAAAAAAAAAAAAAAqgIAAGRycy9kb3ducmV2LnhtbFBLBQYAAAAABAAEAPoAAACfAwAA&#10;AAA=&#10;">
                    <v:group id="مجموعة 41" o:spid="_x0000_s11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m0iRfIAAAA&#10;4wAAAA8AAAAAAAAAAAAAAAAAqgIAAGRycy9kb3ducmV2LnhtbFBLBQYAAAAABAAEAPoAAACfAwAA&#10;AAA=&#10;">
                      <v:shape id="شكل حر 42" o:spid="_x0000_s11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JZAcYA&#10;AADjAAAADwAAAGRycy9kb3ducmV2LnhtbERPX0/CMBB/N/E7NGfCm7RjZMxJIYZA9MEX0A9wWc91&#10;sl7nWmB8e2tiwuP9/t9yPbpOnGkIrWcN2VSBIK69abnR8PmxeyxBhIhssPNMGq4UYL26v1tiZfyF&#10;93Q+xEakEA4VarAx9pWUobbkMEx9T5y4Lz84jOkcGmkGvKRw18mZUoV02HJqsNjTxlJ9PJycBqPm&#10;WzdfvC5o8/Nu1Xdm4jE3Wk8expdnEJHGeBP/u99Mml+osnjK8jKHv58SAH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JZAc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th8kA&#10;AADjAAAADwAAAGRycy9kb3ducmV2LnhtbERPX0vDMBB/F/Ydwg18c8mm1K5bNqYwEeeDbkNfj+bW&#10;FpNLabK1fnsjCD7e7/8t14Oz4kJdaDxrmE4UCOLSm4YrDcfD9iYHESKyQeuZNHxTgPVqdLXEwvie&#10;3+myj5VIIRwK1FDH2BZShrImh2HiW+LEnXznMKazq6TpsE/hzsqZUpl02HBqqLGlx5rKr/3Zabh/&#10;25778JQdXh4+7Guj7OdmtmOtr8fDZgEi0hD/xX/uZ5PmZyrP5tPb/A5+f0oAyN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Avth8kAAADjAAAADwAAAAAAAAAAAAAAAACYAgAA&#10;ZHJzL2Rvd25yZXYueG1sUEsFBgAAAAAEAAQA9QAAAI4DAAAAAA==&#10;" fillcolor="#168489" stroked="f" strokeweight="1pt">
                        <v:stroke joinstyle="miter"/>
                      </v:roundrect>
                    </v:group>
                    <v:oval id="شكل بيضاوي 44" o:spid="_x0000_s12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qMcA&#10;AADjAAAADwAAAGRycy9kb3ducmV2LnhtbERPX0vDMBB/F/wO4QTfXNqJpdZlQ4SxMRBZ5gc4m1tT&#10;bS5dk2312xthsMf7/b/ZYnSdONEQWs8K8kkGgrj2puVGwedu+VCCCBHZYOeZFPxSgMX89maGlfFn&#10;3tJJx0akEA4VKrAx9pWUobbkMEx8T5y4vR8cxnQOjTQDnlO46+Q0ywrpsOXUYLGnN0v1jz46BXrc&#10;6Y/VvpH+XdvNV/7tD267Vur+bnx9ARFpjFfxxb02aX6RlcVz/lg+wf9PCQA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m2qjHAAAA4wAAAA8AAAAAAAAAAAAAAAAAmAIAAGRy&#10;cy9kb3ducmV2LnhtbFBLBQYAAAAABAAEAPUAAACMAwAAAAA=&#10;" filled="f" strokecolor="#a5a5a5 [2092]" strokeweight="1pt">
                      <v:stroke joinstyle="miter"/>
                    </v:oval>
                  </v:group>
                  <v:shape id="مربع نص 41" o:spid="_x0000_s120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ymZcUA&#10;AADjAAAADwAAAGRycy9kb3ducmV2LnhtbERPS0vEMBC+C/6HMII3N6liqXWzy+ID9uDF3XofmrEp&#10;NpPSjNvuvzeC4HG+96y3SxjUiabUR7ZQrAwo4ja6njsLzfH1pgKVBNnhEJksnCnBdnN5scbaxZnf&#10;6XSQTuUQTjVa8CJjrXVqPQVMqzgSZ+4zTgEln1On3YRzDg+DvjWm1AF7zg0eR3ry1H4dvoMFEbcr&#10;zs1LSPuP5e159qa9x8ba66tl9whKaJF/8Z977/L80lTlQ3FXlfD7UwZ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LKZlxQAAAOMAAAAPAAAAAAAAAAAAAAAAAJgCAABkcnMv&#10;ZG93bnJldi54bWxQSwUGAAAAAAQABAD1AAAAigMAAAAA&#10;" filled="f" stroked="f">
                    <v:textbox style="mso-fit-shape-to-text:t">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تأثير التكنولوجيا على الحوكمة</w:t>
                          </w:r>
                          <w:r w:rsidRPr="00081A2A">
                            <w:rPr>
                              <w:rFonts w:eastAsia="Calibri" w:hAnsi="Adobe Arabic" w:cs="Adobe Arabic" w:hint="cs"/>
                              <w:b/>
                              <w:bCs/>
                              <w:color w:val="FFFFFF"/>
                              <w:kern w:val="24"/>
                              <w:sz w:val="36"/>
                              <w:szCs w:val="36"/>
                              <w:rtl/>
                              <w:lang w:bidi="ar-EG"/>
                            </w:rPr>
                            <w:t>.</w:t>
                          </w:r>
                        </w:p>
                      </w:txbxContent>
                    </v:textbox>
                  </v:shape>
                </v:group>
                <w10:wrap anchorx="page"/>
                <w10:anchorlock/>
              </v:group>
            </w:pict>
          </mc:Fallback>
        </mc:AlternateContent>
      </w:r>
    </w:p>
    <w:p w:rsidR="00517F98" w:rsidRDefault="00517F98" w:rsidP="00517F98">
      <w:pPr>
        <w:rPr>
          <w:rFonts w:ascii="Sakkal Majalla" w:hAnsi="Sakkal Majalla"/>
          <w:b/>
          <w:bCs/>
          <w:sz w:val="32"/>
          <w:szCs w:val="32"/>
          <w:rtl/>
        </w:rPr>
      </w:pPr>
      <w:r w:rsidRPr="00517F98">
        <w:rPr>
          <w:rFonts w:ascii="Sakkal Majalla" w:hAnsi="Sakkal Majalla"/>
          <w:b/>
          <w:bCs/>
          <w:noProof/>
          <w:sz w:val="32"/>
          <w:szCs w:val="32"/>
        </w:rPr>
        <mc:AlternateContent>
          <mc:Choice Requires="wpg">
            <w:drawing>
              <wp:inline distT="0" distB="0" distL="0" distR="0" wp14:anchorId="69A3F4DA" wp14:editId="046337B0">
                <wp:extent cx="4950471" cy="2844927"/>
                <wp:effectExtent l="0" t="0" r="0" b="0"/>
                <wp:docPr id="2074268192" name="Group 42"/>
                <wp:cNvGraphicFramePr/>
                <a:graphic xmlns:a="http://schemas.openxmlformats.org/drawingml/2006/main">
                  <a:graphicData uri="http://schemas.microsoft.com/office/word/2010/wordprocessingGroup">
                    <wpg:wgp>
                      <wpg:cNvGrpSpPr/>
                      <wpg:grpSpPr>
                        <a:xfrm>
                          <a:off x="0" y="0"/>
                          <a:ext cx="4950471" cy="2844927"/>
                          <a:chOff x="0" y="0"/>
                          <a:chExt cx="7508539" cy="4314993"/>
                        </a:xfrm>
                      </wpg:grpSpPr>
                      <wpg:grpSp>
                        <wpg:cNvPr id="2074268193" name="Group 2074268193"/>
                        <wpg:cNvGrpSpPr/>
                        <wpg:grpSpPr>
                          <a:xfrm>
                            <a:off x="2569440" y="0"/>
                            <a:ext cx="4939099" cy="1318742"/>
                            <a:chOff x="2569440" y="0"/>
                            <a:chExt cx="4939099" cy="1318742"/>
                          </a:xfrm>
                        </wpg:grpSpPr>
                        <wps:wsp>
                          <wps:cNvPr id="2074268194" name="TextBox 27"/>
                          <wps:cNvSpPr txBox="1"/>
                          <wps:spPr>
                            <a:xfrm>
                              <a:off x="3873705" y="0"/>
                              <a:ext cx="3634834" cy="573059"/>
                            </a:xfrm>
                            <a:prstGeom prst="rect">
                              <a:avLst/>
                            </a:prstGeom>
                            <a:noFill/>
                          </wps:spPr>
                          <wps:txbx>
                            <w:txbxContent>
                              <w:p w:rsidR="00FD5841" w:rsidRPr="00517F98" w:rsidRDefault="00FD5841"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التحوّل الرقمي</w:t>
                                </w:r>
                              </w:p>
                            </w:txbxContent>
                          </wps:txbx>
                          <wps:bodyPr wrap="square">
                            <a:spAutoFit/>
                          </wps:bodyPr>
                        </wps:wsp>
                        <wps:wsp>
                          <wps:cNvPr id="2074268195" name="Freeform 4"/>
                          <wps:cNvSpPr/>
                          <wps:spPr>
                            <a:xfrm>
                              <a:off x="2569440" y="343327"/>
                              <a:ext cx="2371380" cy="975415"/>
                            </a:xfrm>
                            <a:custGeom>
                              <a:avLst/>
                              <a:gdLst>
                                <a:gd name="connsiteX0" fmla="*/ 321997 w 327223"/>
                                <a:gd name="connsiteY0" fmla="*/ 21160 h 134596"/>
                                <a:gd name="connsiteX1" fmla="*/ 249250 w 327223"/>
                                <a:gd name="connsiteY1" fmla="*/ 0 h 134596"/>
                                <a:gd name="connsiteX2" fmla="*/ 260264 w 327223"/>
                                <a:gd name="connsiteY2" fmla="*/ 20000 h 134596"/>
                                <a:gd name="connsiteX3" fmla="*/ 257655 w 327223"/>
                                <a:gd name="connsiteY3" fmla="*/ 29276 h 134596"/>
                                <a:gd name="connsiteX4" fmla="*/ 185778 w 327223"/>
                                <a:gd name="connsiteY4" fmla="*/ 68986 h 134596"/>
                                <a:gd name="connsiteX5" fmla="*/ 9564 w 327223"/>
                                <a:gd name="connsiteY5" fmla="*/ 56522 h 134596"/>
                                <a:gd name="connsiteX6" fmla="*/ 0 w 327223"/>
                                <a:gd name="connsiteY6" fmla="*/ 49276 h 134596"/>
                                <a:gd name="connsiteX7" fmla="*/ 0 w 327223"/>
                                <a:gd name="connsiteY7" fmla="*/ 49276 h 134596"/>
                                <a:gd name="connsiteX8" fmla="*/ 223746 w 327223"/>
                                <a:gd name="connsiteY8" fmla="*/ 114203 h 134596"/>
                                <a:gd name="connsiteX9" fmla="*/ 285479 w 327223"/>
                                <a:gd name="connsiteY9" fmla="*/ 80290 h 134596"/>
                                <a:gd name="connsiteX10" fmla="*/ 294753 w 327223"/>
                                <a:gd name="connsiteY10" fmla="*/ 82899 h 134596"/>
                                <a:gd name="connsiteX11" fmla="*/ 305766 w 327223"/>
                                <a:gd name="connsiteY11" fmla="*/ 102899 h 134596"/>
                                <a:gd name="connsiteX12" fmla="*/ 326924 w 327223"/>
                                <a:gd name="connsiteY12" fmla="*/ 30145 h 134596"/>
                                <a:gd name="connsiteX13" fmla="*/ 321997 w 327223"/>
                                <a:gd name="connsiteY13" fmla="*/ 21449 h 1345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27223" h="134596">
                                  <a:moveTo>
                                    <a:pt x="321997" y="21160"/>
                                  </a:moveTo>
                                  <a:lnTo>
                                    <a:pt x="249250" y="0"/>
                                  </a:lnTo>
                                  <a:lnTo>
                                    <a:pt x="260264" y="20000"/>
                                  </a:lnTo>
                                  <a:cubicBezTo>
                                    <a:pt x="262003" y="23189"/>
                                    <a:pt x="260843" y="27247"/>
                                    <a:pt x="257655" y="29276"/>
                                  </a:cubicBezTo>
                                  <a:lnTo>
                                    <a:pt x="185778" y="68986"/>
                                  </a:lnTo>
                                  <a:cubicBezTo>
                                    <a:pt x="129842" y="99711"/>
                                    <a:pt x="60863" y="95073"/>
                                    <a:pt x="9564" y="56522"/>
                                  </a:cubicBezTo>
                                  <a:lnTo>
                                    <a:pt x="0" y="49276"/>
                                  </a:lnTo>
                                  <a:lnTo>
                                    <a:pt x="0" y="49276"/>
                                  </a:lnTo>
                                  <a:cubicBezTo>
                                    <a:pt x="43764" y="128986"/>
                                    <a:pt x="144043" y="157972"/>
                                    <a:pt x="223746" y="114203"/>
                                  </a:cubicBezTo>
                                  <a:lnTo>
                                    <a:pt x="285479" y="80290"/>
                                  </a:lnTo>
                                  <a:cubicBezTo>
                                    <a:pt x="288667" y="78551"/>
                                    <a:pt x="292724" y="79710"/>
                                    <a:pt x="294753" y="82899"/>
                                  </a:cubicBezTo>
                                  <a:lnTo>
                                    <a:pt x="305766" y="102899"/>
                                  </a:lnTo>
                                  <a:lnTo>
                                    <a:pt x="326924" y="30145"/>
                                  </a:lnTo>
                                  <a:cubicBezTo>
                                    <a:pt x="328083" y="26377"/>
                                    <a:pt x="325765" y="22609"/>
                                    <a:pt x="321997" y="21449"/>
                                  </a:cubicBezTo>
                                  <a:close/>
                                </a:path>
                              </a:pathLst>
                            </a:custGeom>
                            <a:solidFill>
                              <a:srgbClr val="168489"/>
                            </a:solidFill>
                            <a:ln w="0" cap="flat">
                              <a:noFill/>
                              <a:prstDash val="solid"/>
                              <a:miter/>
                            </a:ln>
                          </wps:spPr>
                          <wps:bodyPr rtlCol="0" anchor="ctr"/>
                        </wps:wsp>
                      </wpg:grpSp>
                      <wpg:grpSp>
                        <wpg:cNvPr id="2074268196" name="Group 2074268196"/>
                        <wpg:cNvGrpSpPr/>
                        <wpg:grpSpPr>
                          <a:xfrm>
                            <a:off x="4057854" y="992410"/>
                            <a:ext cx="2946568" cy="3272729"/>
                            <a:chOff x="4057854" y="992410"/>
                            <a:chExt cx="2946568" cy="3272729"/>
                          </a:xfrm>
                        </wpg:grpSpPr>
                        <wps:wsp>
                          <wps:cNvPr id="2074268197" name="TextBox 30"/>
                          <wps:cNvSpPr txBox="1"/>
                          <wps:spPr>
                            <a:xfrm>
                              <a:off x="4090969" y="3257710"/>
                              <a:ext cx="2913453" cy="1007429"/>
                            </a:xfrm>
                            <a:prstGeom prst="rect">
                              <a:avLst/>
                            </a:prstGeom>
                            <a:noFill/>
                          </wps:spPr>
                          <wps:txbx>
                            <w:txbxContent>
                              <w:p w:rsidR="00FD5841" w:rsidRPr="00517F98" w:rsidRDefault="00FD5841"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البيانات الضخمة وتحليل البيانات</w:t>
                                </w:r>
                              </w:p>
                            </w:txbxContent>
                          </wps:txbx>
                          <wps:bodyPr wrap="square">
                            <a:spAutoFit/>
                          </wps:bodyPr>
                        </wps:wsp>
                        <wps:wsp>
                          <wps:cNvPr id="2074268198" name="Freeform 5"/>
                          <wps:cNvSpPr/>
                          <wps:spPr>
                            <a:xfrm>
                              <a:off x="4057854" y="992410"/>
                              <a:ext cx="975307" cy="2371627"/>
                            </a:xfrm>
                            <a:custGeom>
                              <a:avLst/>
                              <a:gdLst>
                                <a:gd name="connsiteX0" fmla="*/ 113425 w 134581"/>
                                <a:gd name="connsiteY0" fmla="*/ 322030 h 327257"/>
                                <a:gd name="connsiteX1" fmla="*/ 134582 w 134581"/>
                                <a:gd name="connsiteY1" fmla="*/ 249276 h 327257"/>
                                <a:gd name="connsiteX2" fmla="*/ 114584 w 134581"/>
                                <a:gd name="connsiteY2" fmla="*/ 260291 h 327257"/>
                                <a:gd name="connsiteX3" fmla="*/ 105310 w 134581"/>
                                <a:gd name="connsiteY3" fmla="*/ 257682 h 327257"/>
                                <a:gd name="connsiteX4" fmla="*/ 65604 w 134581"/>
                                <a:gd name="connsiteY4" fmla="*/ 185798 h 327257"/>
                                <a:gd name="connsiteX5" fmla="*/ 78066 w 134581"/>
                                <a:gd name="connsiteY5" fmla="*/ 9565 h 327257"/>
                                <a:gd name="connsiteX6" fmla="*/ 85312 w 134581"/>
                                <a:gd name="connsiteY6" fmla="*/ 0 h 327257"/>
                                <a:gd name="connsiteX7" fmla="*/ 85312 w 134581"/>
                                <a:gd name="connsiteY7" fmla="*/ 0 h 327257"/>
                                <a:gd name="connsiteX8" fmla="*/ 20391 w 134581"/>
                                <a:gd name="connsiteY8" fmla="*/ 223769 h 327257"/>
                                <a:gd name="connsiteX9" fmla="*/ 54300 w 134581"/>
                                <a:gd name="connsiteY9" fmla="*/ 285508 h 327257"/>
                                <a:gd name="connsiteX10" fmla="*/ 51692 w 134581"/>
                                <a:gd name="connsiteY10" fmla="*/ 294784 h 327257"/>
                                <a:gd name="connsiteX11" fmla="*/ 31694 w 134581"/>
                                <a:gd name="connsiteY11" fmla="*/ 305798 h 327257"/>
                                <a:gd name="connsiteX12" fmla="*/ 104440 w 134581"/>
                                <a:gd name="connsiteY12" fmla="*/ 326958 h 327257"/>
                                <a:gd name="connsiteX13" fmla="*/ 113135 w 134581"/>
                                <a:gd name="connsiteY13" fmla="*/ 322030 h 3272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4581" h="327257">
                                  <a:moveTo>
                                    <a:pt x="113425" y="322030"/>
                                  </a:moveTo>
                                  <a:lnTo>
                                    <a:pt x="134582" y="249276"/>
                                  </a:lnTo>
                                  <a:lnTo>
                                    <a:pt x="114584" y="260291"/>
                                  </a:lnTo>
                                  <a:cubicBezTo>
                                    <a:pt x="111396" y="262030"/>
                                    <a:pt x="107339" y="260871"/>
                                    <a:pt x="105310" y="257682"/>
                                  </a:cubicBezTo>
                                  <a:lnTo>
                                    <a:pt x="65604" y="185798"/>
                                  </a:lnTo>
                                  <a:cubicBezTo>
                                    <a:pt x="34882" y="129856"/>
                                    <a:pt x="39519" y="60870"/>
                                    <a:pt x="78066" y="9565"/>
                                  </a:cubicBezTo>
                                  <a:lnTo>
                                    <a:pt x="85312" y="0"/>
                                  </a:lnTo>
                                  <a:lnTo>
                                    <a:pt x="85312" y="0"/>
                                  </a:lnTo>
                                  <a:cubicBezTo>
                                    <a:pt x="5609" y="43768"/>
                                    <a:pt x="-23373" y="144059"/>
                                    <a:pt x="20391" y="223769"/>
                                  </a:cubicBezTo>
                                  <a:lnTo>
                                    <a:pt x="54300" y="285508"/>
                                  </a:lnTo>
                                  <a:cubicBezTo>
                                    <a:pt x="56039" y="288697"/>
                                    <a:pt x="54880" y="292755"/>
                                    <a:pt x="51692" y="294784"/>
                                  </a:cubicBezTo>
                                  <a:lnTo>
                                    <a:pt x="31694" y="305798"/>
                                  </a:lnTo>
                                  <a:lnTo>
                                    <a:pt x="104440" y="326958"/>
                                  </a:lnTo>
                                  <a:cubicBezTo>
                                    <a:pt x="108208" y="328117"/>
                                    <a:pt x="111976" y="325799"/>
                                    <a:pt x="113135" y="322030"/>
                                  </a:cubicBezTo>
                                  <a:close/>
                                </a:path>
                              </a:pathLst>
                            </a:custGeom>
                            <a:solidFill>
                              <a:srgbClr val="FFCC5E"/>
                            </a:solidFill>
                            <a:ln w="0" cap="flat">
                              <a:noFill/>
                              <a:prstDash val="solid"/>
                              <a:miter/>
                            </a:ln>
                          </wps:spPr>
                          <wps:bodyPr rtlCol="0" anchor="ctr"/>
                        </wps:wsp>
                      </wpg:grpSp>
                      <wpg:grpSp>
                        <wpg:cNvPr id="2074268199" name="Group 2074268199"/>
                        <wpg:cNvGrpSpPr/>
                        <wpg:grpSpPr>
                          <a:xfrm>
                            <a:off x="54989" y="2462071"/>
                            <a:ext cx="4343865" cy="1852922"/>
                            <a:chOff x="54989" y="2462071"/>
                            <a:chExt cx="4343865" cy="1852922"/>
                          </a:xfrm>
                        </wpg:grpSpPr>
                        <wps:wsp>
                          <wps:cNvPr id="2074268200" name="TextBox 33"/>
                          <wps:cNvSpPr txBox="1"/>
                          <wps:spPr>
                            <a:xfrm>
                              <a:off x="54989" y="3307564"/>
                              <a:ext cx="2797878" cy="1007429"/>
                            </a:xfrm>
                            <a:prstGeom prst="rect">
                              <a:avLst/>
                            </a:prstGeom>
                            <a:noFill/>
                          </wps:spPr>
                          <wps:txbx>
                            <w:txbxContent>
                              <w:p w:rsidR="00FD5841" w:rsidRPr="00517F98" w:rsidRDefault="00FD5841"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الذكاء الاصطناعي والتعلم الآلي</w:t>
                                </w:r>
                              </w:p>
                            </w:txbxContent>
                          </wps:txbx>
                          <wps:bodyPr wrap="square">
                            <a:spAutoFit/>
                          </wps:bodyPr>
                        </wps:wsp>
                        <wps:wsp>
                          <wps:cNvPr id="2074268328" name="Freeform 6"/>
                          <wps:cNvSpPr/>
                          <wps:spPr>
                            <a:xfrm>
                              <a:off x="2027474" y="2462071"/>
                              <a:ext cx="2371380" cy="975415"/>
                            </a:xfrm>
                            <a:custGeom>
                              <a:avLst/>
                              <a:gdLst>
                                <a:gd name="connsiteX0" fmla="*/ 5227 w 327223"/>
                                <a:gd name="connsiteY0" fmla="*/ 113436 h 134596"/>
                                <a:gd name="connsiteX1" fmla="*/ 77973 w 327223"/>
                                <a:gd name="connsiteY1" fmla="*/ 134596 h 134596"/>
                                <a:gd name="connsiteX2" fmla="*/ 66960 w 327223"/>
                                <a:gd name="connsiteY2" fmla="*/ 114596 h 134596"/>
                                <a:gd name="connsiteX3" fmla="*/ 69568 w 327223"/>
                                <a:gd name="connsiteY3" fmla="*/ 105321 h 134596"/>
                                <a:gd name="connsiteX4" fmla="*/ 141445 w 327223"/>
                                <a:gd name="connsiteY4" fmla="*/ 65610 h 134596"/>
                                <a:gd name="connsiteX5" fmla="*/ 317659 w 327223"/>
                                <a:gd name="connsiteY5" fmla="*/ 78074 h 134596"/>
                                <a:gd name="connsiteX6" fmla="*/ 327224 w 327223"/>
                                <a:gd name="connsiteY6" fmla="*/ 85321 h 134596"/>
                                <a:gd name="connsiteX7" fmla="*/ 327224 w 327223"/>
                                <a:gd name="connsiteY7" fmla="*/ 85321 h 134596"/>
                                <a:gd name="connsiteX8" fmla="*/ 103478 w 327223"/>
                                <a:gd name="connsiteY8" fmla="*/ 20393 h 134596"/>
                                <a:gd name="connsiteX9" fmla="*/ 41745 w 327223"/>
                                <a:gd name="connsiteY9" fmla="*/ 54306 h 134596"/>
                                <a:gd name="connsiteX10" fmla="*/ 32471 w 327223"/>
                                <a:gd name="connsiteY10" fmla="*/ 51697 h 134596"/>
                                <a:gd name="connsiteX11" fmla="*/ 21457 w 327223"/>
                                <a:gd name="connsiteY11" fmla="*/ 31697 h 134596"/>
                                <a:gd name="connsiteX12" fmla="*/ 300 w 327223"/>
                                <a:gd name="connsiteY12" fmla="*/ 104451 h 134596"/>
                                <a:gd name="connsiteX13" fmla="*/ 5227 w 327223"/>
                                <a:gd name="connsiteY13" fmla="*/ 113147 h 1345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27223" h="134596">
                                  <a:moveTo>
                                    <a:pt x="5227" y="113436"/>
                                  </a:moveTo>
                                  <a:lnTo>
                                    <a:pt x="77973" y="134596"/>
                                  </a:lnTo>
                                  <a:lnTo>
                                    <a:pt x="66960" y="114596"/>
                                  </a:lnTo>
                                  <a:cubicBezTo>
                                    <a:pt x="65221" y="111408"/>
                                    <a:pt x="66380" y="107350"/>
                                    <a:pt x="69568" y="105321"/>
                                  </a:cubicBezTo>
                                  <a:lnTo>
                                    <a:pt x="141445" y="65610"/>
                                  </a:lnTo>
                                  <a:cubicBezTo>
                                    <a:pt x="197382" y="34885"/>
                                    <a:pt x="266360" y="39523"/>
                                    <a:pt x="317659" y="78074"/>
                                  </a:cubicBezTo>
                                  <a:lnTo>
                                    <a:pt x="327224" y="85321"/>
                                  </a:lnTo>
                                  <a:lnTo>
                                    <a:pt x="327224" y="85321"/>
                                  </a:lnTo>
                                  <a:cubicBezTo>
                                    <a:pt x="283460" y="5610"/>
                                    <a:pt x="183180" y="-23376"/>
                                    <a:pt x="103478" y="20393"/>
                                  </a:cubicBezTo>
                                  <a:lnTo>
                                    <a:pt x="41745" y="54306"/>
                                  </a:lnTo>
                                  <a:cubicBezTo>
                                    <a:pt x="38557" y="56045"/>
                                    <a:pt x="34499" y="54886"/>
                                    <a:pt x="32471" y="51697"/>
                                  </a:cubicBezTo>
                                  <a:lnTo>
                                    <a:pt x="21457" y="31697"/>
                                  </a:lnTo>
                                  <a:lnTo>
                                    <a:pt x="300" y="104451"/>
                                  </a:lnTo>
                                  <a:cubicBezTo>
                                    <a:pt x="-859" y="108219"/>
                                    <a:pt x="1459" y="111987"/>
                                    <a:pt x="5227" y="113147"/>
                                  </a:cubicBezTo>
                                  <a:close/>
                                </a:path>
                              </a:pathLst>
                            </a:custGeom>
                            <a:solidFill>
                              <a:srgbClr val="B0B0B0"/>
                            </a:solidFill>
                            <a:ln w="0" cap="flat">
                              <a:noFill/>
                              <a:prstDash val="solid"/>
                              <a:miter/>
                            </a:ln>
                          </wps:spPr>
                          <wps:bodyPr rtlCol="0" anchor="ctr"/>
                        </wps:wsp>
                      </wpg:grpSp>
                      <wpg:grpSp>
                        <wpg:cNvPr id="2074268329" name="Group 2074268329"/>
                        <wpg:cNvGrpSpPr/>
                        <wpg:grpSpPr>
                          <a:xfrm>
                            <a:off x="0" y="0"/>
                            <a:ext cx="2908345" cy="2788403"/>
                            <a:chOff x="0" y="0"/>
                            <a:chExt cx="2908345" cy="2788403"/>
                          </a:xfrm>
                        </wpg:grpSpPr>
                        <wps:wsp>
                          <wps:cNvPr id="2074268330" name="TextBox 36"/>
                          <wps:cNvSpPr txBox="1"/>
                          <wps:spPr>
                            <a:xfrm>
                              <a:off x="0" y="0"/>
                              <a:ext cx="2890338" cy="573059"/>
                            </a:xfrm>
                            <a:prstGeom prst="rect">
                              <a:avLst/>
                            </a:prstGeom>
                            <a:noFill/>
                          </wps:spPr>
                          <wps:txbx>
                            <w:txbxContent>
                              <w:p w:rsidR="00FD5841" w:rsidRPr="00517F98" w:rsidRDefault="00FD5841"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الحوسبة السحابية</w:t>
                                </w:r>
                              </w:p>
                            </w:txbxContent>
                          </wps:txbx>
                          <wps:bodyPr wrap="square">
                            <a:spAutoFit/>
                          </wps:bodyPr>
                        </wps:wsp>
                        <wps:wsp>
                          <wps:cNvPr id="2074268331" name="Freeform 3"/>
                          <wps:cNvSpPr/>
                          <wps:spPr>
                            <a:xfrm>
                              <a:off x="1933031" y="416776"/>
                              <a:ext cx="975314" cy="2371627"/>
                            </a:xfrm>
                            <a:custGeom>
                              <a:avLst/>
                              <a:gdLst>
                                <a:gd name="connsiteX0" fmla="*/ 21157 w 134582"/>
                                <a:gd name="connsiteY0" fmla="*/ 5228 h 327257"/>
                                <a:gd name="connsiteX1" fmla="*/ 0 w 134582"/>
                                <a:gd name="connsiteY1" fmla="*/ 77981 h 327257"/>
                                <a:gd name="connsiteX2" fmla="*/ 19998 w 134582"/>
                                <a:gd name="connsiteY2" fmla="*/ 66967 h 327257"/>
                                <a:gd name="connsiteX3" fmla="*/ 29272 w 134582"/>
                                <a:gd name="connsiteY3" fmla="*/ 69576 h 327257"/>
                                <a:gd name="connsiteX4" fmla="*/ 68979 w 134582"/>
                                <a:gd name="connsiteY4" fmla="*/ 141460 h 327257"/>
                                <a:gd name="connsiteX5" fmla="*/ 56516 w 134582"/>
                                <a:gd name="connsiteY5" fmla="*/ 317693 h 327257"/>
                                <a:gd name="connsiteX6" fmla="*/ 49270 w 134582"/>
                                <a:gd name="connsiteY6" fmla="*/ 327258 h 327257"/>
                                <a:gd name="connsiteX7" fmla="*/ 49270 w 134582"/>
                                <a:gd name="connsiteY7" fmla="*/ 327258 h 327257"/>
                                <a:gd name="connsiteX8" fmla="*/ 114192 w 134582"/>
                                <a:gd name="connsiteY8" fmla="*/ 103489 h 327257"/>
                                <a:gd name="connsiteX9" fmla="*/ 80282 w 134582"/>
                                <a:gd name="connsiteY9" fmla="*/ 41749 h 327257"/>
                                <a:gd name="connsiteX10" fmla="*/ 82890 w 134582"/>
                                <a:gd name="connsiteY10" fmla="*/ 32474 h 327257"/>
                                <a:gd name="connsiteX11" fmla="*/ 102888 w 134582"/>
                                <a:gd name="connsiteY11" fmla="*/ 21460 h 327257"/>
                                <a:gd name="connsiteX12" fmla="*/ 30142 w 134582"/>
                                <a:gd name="connsiteY12" fmla="*/ 300 h 327257"/>
                                <a:gd name="connsiteX13" fmla="*/ 21447 w 134582"/>
                                <a:gd name="connsiteY13" fmla="*/ 5228 h 3272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4582" h="327257">
                                  <a:moveTo>
                                    <a:pt x="21157" y="5228"/>
                                  </a:moveTo>
                                  <a:lnTo>
                                    <a:pt x="0" y="77981"/>
                                  </a:lnTo>
                                  <a:lnTo>
                                    <a:pt x="19998" y="66967"/>
                                  </a:lnTo>
                                  <a:cubicBezTo>
                                    <a:pt x="23186" y="65228"/>
                                    <a:pt x="27244" y="66387"/>
                                    <a:pt x="29272" y="69576"/>
                                  </a:cubicBezTo>
                                  <a:lnTo>
                                    <a:pt x="68979" y="141460"/>
                                  </a:lnTo>
                                  <a:cubicBezTo>
                                    <a:pt x="99700" y="197402"/>
                                    <a:pt x="95063" y="266388"/>
                                    <a:pt x="56516" y="317693"/>
                                  </a:cubicBezTo>
                                  <a:lnTo>
                                    <a:pt x="49270" y="327258"/>
                                  </a:lnTo>
                                  <a:lnTo>
                                    <a:pt x="49270" y="327258"/>
                                  </a:lnTo>
                                  <a:cubicBezTo>
                                    <a:pt x="128973" y="283490"/>
                                    <a:pt x="157955" y="183199"/>
                                    <a:pt x="114192" y="103489"/>
                                  </a:cubicBezTo>
                                  <a:lnTo>
                                    <a:pt x="80282" y="41749"/>
                                  </a:lnTo>
                                  <a:cubicBezTo>
                                    <a:pt x="78543" y="38561"/>
                                    <a:pt x="79702" y="34503"/>
                                    <a:pt x="82890" y="32474"/>
                                  </a:cubicBezTo>
                                  <a:lnTo>
                                    <a:pt x="102888" y="21460"/>
                                  </a:lnTo>
                                  <a:lnTo>
                                    <a:pt x="30142" y="300"/>
                                  </a:lnTo>
                                  <a:cubicBezTo>
                                    <a:pt x="26374" y="-859"/>
                                    <a:pt x="22607" y="1459"/>
                                    <a:pt x="21447" y="5228"/>
                                  </a:cubicBezTo>
                                  <a:close/>
                                </a:path>
                              </a:pathLst>
                            </a:custGeom>
                            <a:solidFill>
                              <a:srgbClr val="9FCFD1"/>
                            </a:solidFill>
                            <a:ln w="0" cap="flat">
                              <a:noFill/>
                              <a:prstDash val="solid"/>
                              <a:miter/>
                            </a:ln>
                          </wps:spPr>
                          <wps:bodyPr rtlCol="0" anchor="ctr"/>
                        </wps:wsp>
                      </wpg:grpSp>
                      <wps:wsp>
                        <wps:cNvPr id="2074268332" name="Freeform: Shape 2074268332"/>
                        <wps:cNvSpPr/>
                        <wps:spPr>
                          <a:xfrm>
                            <a:off x="4509026" y="2820050"/>
                            <a:ext cx="286285" cy="388529"/>
                          </a:xfrm>
                          <a:custGeom>
                            <a:avLst/>
                            <a:gdLst>
                              <a:gd name="connsiteX0" fmla="*/ 574632 w 670404"/>
                              <a:gd name="connsiteY0" fmla="*/ 766176 h 909834"/>
                              <a:gd name="connsiteX1" fmla="*/ 550689 w 670404"/>
                              <a:gd name="connsiteY1" fmla="*/ 790119 h 909834"/>
                              <a:gd name="connsiteX2" fmla="*/ 574632 w 670404"/>
                              <a:gd name="connsiteY2" fmla="*/ 814062 h 909834"/>
                              <a:gd name="connsiteX3" fmla="*/ 598575 w 670404"/>
                              <a:gd name="connsiteY3" fmla="*/ 790119 h 909834"/>
                              <a:gd name="connsiteX4" fmla="*/ 574632 w 670404"/>
                              <a:gd name="connsiteY4" fmla="*/ 766176 h 909834"/>
                              <a:gd name="connsiteX5" fmla="*/ 0 w 670404"/>
                              <a:gd name="connsiteY5" fmla="*/ 622518 h 909834"/>
                              <a:gd name="connsiteX6" fmla="*/ 335202 w 670404"/>
                              <a:gd name="connsiteY6" fmla="*/ 718290 h 909834"/>
                              <a:gd name="connsiteX7" fmla="*/ 670404 w 670404"/>
                              <a:gd name="connsiteY7" fmla="*/ 622518 h 909834"/>
                              <a:gd name="connsiteX8" fmla="*/ 670404 w 670404"/>
                              <a:gd name="connsiteY8" fmla="*/ 814062 h 909834"/>
                              <a:gd name="connsiteX9" fmla="*/ 335202 w 670404"/>
                              <a:gd name="connsiteY9" fmla="*/ 909834 h 909834"/>
                              <a:gd name="connsiteX10" fmla="*/ 0 w 670404"/>
                              <a:gd name="connsiteY10" fmla="*/ 814062 h 909834"/>
                              <a:gd name="connsiteX11" fmla="*/ 574632 w 670404"/>
                              <a:gd name="connsiteY11" fmla="*/ 526746 h 909834"/>
                              <a:gd name="connsiteX12" fmla="*/ 550689 w 670404"/>
                              <a:gd name="connsiteY12" fmla="*/ 550689 h 909834"/>
                              <a:gd name="connsiteX13" fmla="*/ 574632 w 670404"/>
                              <a:gd name="connsiteY13" fmla="*/ 574632 h 909834"/>
                              <a:gd name="connsiteX14" fmla="*/ 598575 w 670404"/>
                              <a:gd name="connsiteY14" fmla="*/ 550689 h 909834"/>
                              <a:gd name="connsiteX15" fmla="*/ 574632 w 670404"/>
                              <a:gd name="connsiteY15" fmla="*/ 526746 h 909834"/>
                              <a:gd name="connsiteX16" fmla="*/ 0 w 670404"/>
                              <a:gd name="connsiteY16" fmla="*/ 383088 h 909834"/>
                              <a:gd name="connsiteX17" fmla="*/ 335202 w 670404"/>
                              <a:gd name="connsiteY17" fmla="*/ 478860 h 909834"/>
                              <a:gd name="connsiteX18" fmla="*/ 670404 w 670404"/>
                              <a:gd name="connsiteY18" fmla="*/ 383088 h 909834"/>
                              <a:gd name="connsiteX19" fmla="*/ 670404 w 670404"/>
                              <a:gd name="connsiteY19" fmla="*/ 574632 h 909834"/>
                              <a:gd name="connsiteX20" fmla="*/ 335202 w 670404"/>
                              <a:gd name="connsiteY20" fmla="*/ 670404 h 909834"/>
                              <a:gd name="connsiteX21" fmla="*/ 0 w 670404"/>
                              <a:gd name="connsiteY21" fmla="*/ 574632 h 909834"/>
                              <a:gd name="connsiteX22" fmla="*/ 574632 w 670404"/>
                              <a:gd name="connsiteY22" fmla="*/ 287316 h 909834"/>
                              <a:gd name="connsiteX23" fmla="*/ 550689 w 670404"/>
                              <a:gd name="connsiteY23" fmla="*/ 311259 h 909834"/>
                              <a:gd name="connsiteX24" fmla="*/ 574632 w 670404"/>
                              <a:gd name="connsiteY24" fmla="*/ 335202 h 909834"/>
                              <a:gd name="connsiteX25" fmla="*/ 598575 w 670404"/>
                              <a:gd name="connsiteY25" fmla="*/ 311259 h 909834"/>
                              <a:gd name="connsiteX26" fmla="*/ 574632 w 670404"/>
                              <a:gd name="connsiteY26" fmla="*/ 287316 h 909834"/>
                              <a:gd name="connsiteX27" fmla="*/ 0 w 670404"/>
                              <a:gd name="connsiteY27" fmla="*/ 143658 h 909834"/>
                              <a:gd name="connsiteX28" fmla="*/ 335202 w 670404"/>
                              <a:gd name="connsiteY28" fmla="*/ 239430 h 909834"/>
                              <a:gd name="connsiteX29" fmla="*/ 670404 w 670404"/>
                              <a:gd name="connsiteY29" fmla="*/ 143658 h 909834"/>
                              <a:gd name="connsiteX30" fmla="*/ 670404 w 670404"/>
                              <a:gd name="connsiteY30" fmla="*/ 335202 h 909834"/>
                              <a:gd name="connsiteX31" fmla="*/ 335202 w 670404"/>
                              <a:gd name="connsiteY31" fmla="*/ 430974 h 909834"/>
                              <a:gd name="connsiteX32" fmla="*/ 0 w 670404"/>
                              <a:gd name="connsiteY32" fmla="*/ 335202 h 909834"/>
                              <a:gd name="connsiteX33" fmla="*/ 335202 w 670404"/>
                              <a:gd name="connsiteY33" fmla="*/ 0 h 909834"/>
                              <a:gd name="connsiteX34" fmla="*/ 670404 w 670404"/>
                              <a:gd name="connsiteY34" fmla="*/ 95772 h 909834"/>
                              <a:gd name="connsiteX35" fmla="*/ 335202 w 670404"/>
                              <a:gd name="connsiteY35" fmla="*/ 191544 h 909834"/>
                              <a:gd name="connsiteX36" fmla="*/ 0 w 670404"/>
                              <a:gd name="connsiteY36" fmla="*/ 95772 h 909834"/>
                              <a:gd name="connsiteX37" fmla="*/ 335202 w 670404"/>
                              <a:gd name="connsiteY37" fmla="*/ 0 h 9098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670404" h="909834">
                                <a:moveTo>
                                  <a:pt x="574632" y="766176"/>
                                </a:moveTo>
                                <a:cubicBezTo>
                                  <a:pt x="560266" y="766176"/>
                                  <a:pt x="550689" y="775753"/>
                                  <a:pt x="550689" y="790119"/>
                                </a:cubicBezTo>
                                <a:cubicBezTo>
                                  <a:pt x="550689" y="804485"/>
                                  <a:pt x="560266" y="814062"/>
                                  <a:pt x="574632" y="814062"/>
                                </a:cubicBezTo>
                                <a:cubicBezTo>
                                  <a:pt x="588998" y="814062"/>
                                  <a:pt x="598575" y="804485"/>
                                  <a:pt x="598575" y="790119"/>
                                </a:cubicBezTo>
                                <a:cubicBezTo>
                                  <a:pt x="598575" y="775753"/>
                                  <a:pt x="588998" y="766176"/>
                                  <a:pt x="574632" y="766176"/>
                                </a:cubicBezTo>
                                <a:close/>
                                <a:moveTo>
                                  <a:pt x="0" y="622518"/>
                                </a:moveTo>
                                <a:cubicBezTo>
                                  <a:pt x="0" y="675193"/>
                                  <a:pt x="150841" y="718290"/>
                                  <a:pt x="335202" y="718290"/>
                                </a:cubicBezTo>
                                <a:cubicBezTo>
                                  <a:pt x="519563" y="718290"/>
                                  <a:pt x="670404" y="675193"/>
                                  <a:pt x="670404" y="622518"/>
                                </a:cubicBezTo>
                                <a:lnTo>
                                  <a:pt x="670404" y="814062"/>
                                </a:lnTo>
                                <a:cubicBezTo>
                                  <a:pt x="670404" y="866737"/>
                                  <a:pt x="519563" y="909834"/>
                                  <a:pt x="335202" y="909834"/>
                                </a:cubicBezTo>
                                <a:cubicBezTo>
                                  <a:pt x="150841" y="909834"/>
                                  <a:pt x="0" y="866737"/>
                                  <a:pt x="0" y="814062"/>
                                </a:cubicBezTo>
                                <a:close/>
                                <a:moveTo>
                                  <a:pt x="574632" y="526746"/>
                                </a:moveTo>
                                <a:cubicBezTo>
                                  <a:pt x="560266" y="526746"/>
                                  <a:pt x="550689" y="536323"/>
                                  <a:pt x="550689" y="550689"/>
                                </a:cubicBezTo>
                                <a:cubicBezTo>
                                  <a:pt x="550689" y="565055"/>
                                  <a:pt x="560266" y="574632"/>
                                  <a:pt x="574632" y="574632"/>
                                </a:cubicBezTo>
                                <a:cubicBezTo>
                                  <a:pt x="588998" y="574632"/>
                                  <a:pt x="598575" y="565055"/>
                                  <a:pt x="598575" y="550689"/>
                                </a:cubicBezTo>
                                <a:cubicBezTo>
                                  <a:pt x="598575" y="536323"/>
                                  <a:pt x="588998" y="526746"/>
                                  <a:pt x="574632" y="526746"/>
                                </a:cubicBezTo>
                                <a:close/>
                                <a:moveTo>
                                  <a:pt x="0" y="383088"/>
                                </a:moveTo>
                                <a:cubicBezTo>
                                  <a:pt x="0" y="435763"/>
                                  <a:pt x="150841" y="478860"/>
                                  <a:pt x="335202" y="478860"/>
                                </a:cubicBezTo>
                                <a:cubicBezTo>
                                  <a:pt x="519563" y="478860"/>
                                  <a:pt x="670404" y="435763"/>
                                  <a:pt x="670404" y="383088"/>
                                </a:cubicBezTo>
                                <a:lnTo>
                                  <a:pt x="670404" y="574632"/>
                                </a:lnTo>
                                <a:cubicBezTo>
                                  <a:pt x="670404" y="627307"/>
                                  <a:pt x="519563" y="670404"/>
                                  <a:pt x="335202" y="670404"/>
                                </a:cubicBezTo>
                                <a:cubicBezTo>
                                  <a:pt x="150841" y="670404"/>
                                  <a:pt x="0" y="627307"/>
                                  <a:pt x="0" y="574632"/>
                                </a:cubicBezTo>
                                <a:close/>
                                <a:moveTo>
                                  <a:pt x="574632" y="287316"/>
                                </a:moveTo>
                                <a:cubicBezTo>
                                  <a:pt x="560266" y="287316"/>
                                  <a:pt x="550689" y="296893"/>
                                  <a:pt x="550689" y="311259"/>
                                </a:cubicBezTo>
                                <a:cubicBezTo>
                                  <a:pt x="550689" y="325625"/>
                                  <a:pt x="560266" y="335202"/>
                                  <a:pt x="574632" y="335202"/>
                                </a:cubicBezTo>
                                <a:cubicBezTo>
                                  <a:pt x="588998" y="335202"/>
                                  <a:pt x="598575" y="325625"/>
                                  <a:pt x="598575" y="311259"/>
                                </a:cubicBezTo>
                                <a:cubicBezTo>
                                  <a:pt x="598575" y="296893"/>
                                  <a:pt x="588998" y="287316"/>
                                  <a:pt x="574632" y="287316"/>
                                </a:cubicBezTo>
                                <a:close/>
                                <a:moveTo>
                                  <a:pt x="0" y="143658"/>
                                </a:moveTo>
                                <a:cubicBezTo>
                                  <a:pt x="0" y="196333"/>
                                  <a:pt x="150841" y="239430"/>
                                  <a:pt x="335202" y="239430"/>
                                </a:cubicBezTo>
                                <a:cubicBezTo>
                                  <a:pt x="519563" y="239430"/>
                                  <a:pt x="670404" y="196333"/>
                                  <a:pt x="670404" y="143658"/>
                                </a:cubicBezTo>
                                <a:lnTo>
                                  <a:pt x="670404" y="335202"/>
                                </a:lnTo>
                                <a:cubicBezTo>
                                  <a:pt x="670404" y="387877"/>
                                  <a:pt x="519563" y="430974"/>
                                  <a:pt x="335202" y="430974"/>
                                </a:cubicBezTo>
                                <a:cubicBezTo>
                                  <a:pt x="150841" y="430974"/>
                                  <a:pt x="0" y="387877"/>
                                  <a:pt x="0" y="335202"/>
                                </a:cubicBezTo>
                                <a:close/>
                                <a:moveTo>
                                  <a:pt x="335202" y="0"/>
                                </a:moveTo>
                                <a:cubicBezTo>
                                  <a:pt x="520329" y="0"/>
                                  <a:pt x="670404" y="42879"/>
                                  <a:pt x="670404" y="95772"/>
                                </a:cubicBezTo>
                                <a:cubicBezTo>
                                  <a:pt x="670404" y="148665"/>
                                  <a:pt x="520329" y="191544"/>
                                  <a:pt x="335202" y="191544"/>
                                </a:cubicBezTo>
                                <a:cubicBezTo>
                                  <a:pt x="150075" y="191544"/>
                                  <a:pt x="0" y="148665"/>
                                  <a:pt x="0" y="95772"/>
                                </a:cubicBezTo>
                                <a:cubicBezTo>
                                  <a:pt x="0" y="42879"/>
                                  <a:pt x="150075" y="0"/>
                                  <a:pt x="335202" y="0"/>
                                </a:cubicBezTo>
                                <a:close/>
                              </a:path>
                            </a:pathLst>
                          </a:custGeom>
                          <a:solidFill>
                            <a:schemeClr val="tx1">
                              <a:lumMod val="95000"/>
                              <a:lumOff val="5000"/>
                            </a:schemeClr>
                          </a:solidFill>
                          <a:ln w="11906" cap="flat">
                            <a:noFill/>
                            <a:prstDash val="solid"/>
                            <a:miter/>
                          </a:ln>
                        </wps:spPr>
                        <wps:bodyPr rtlCol="0" anchor="ctr"/>
                      </wps:wsp>
                      <pic:pic xmlns:pic="http://schemas.openxmlformats.org/drawingml/2006/picture">
                        <pic:nvPicPr>
                          <pic:cNvPr id="2074268333" name="Picture 2074268333"/>
                          <pic:cNvPicPr>
                            <a:picLocks noChangeAspect="1"/>
                          </pic:cNvPicPr>
                        </pic:nvPicPr>
                        <pic:blipFill>
                          <a:blip r:embed="rId74"/>
                          <a:stretch>
                            <a:fillRect/>
                          </a:stretch>
                        </pic:blipFill>
                        <pic:spPr>
                          <a:xfrm>
                            <a:off x="2090246" y="546612"/>
                            <a:ext cx="439869" cy="439869"/>
                          </a:xfrm>
                          <a:prstGeom prst="rect">
                            <a:avLst/>
                          </a:prstGeom>
                        </pic:spPr>
                      </pic:pic>
                      <pic:pic xmlns:pic="http://schemas.openxmlformats.org/drawingml/2006/picture">
                        <pic:nvPicPr>
                          <pic:cNvPr id="2074268334" name="Picture 2074268334"/>
                          <pic:cNvPicPr>
                            <a:picLocks noChangeAspect="1"/>
                          </pic:cNvPicPr>
                        </pic:nvPicPr>
                        <pic:blipFill>
                          <a:blip r:embed="rId75">
                            <a:lum bright="70000" contrast="-70000"/>
                          </a:blip>
                          <a:stretch>
                            <a:fillRect/>
                          </a:stretch>
                        </pic:blipFill>
                        <pic:spPr>
                          <a:xfrm>
                            <a:off x="4443621" y="475662"/>
                            <a:ext cx="417093" cy="417093"/>
                          </a:xfrm>
                          <a:prstGeom prst="rect">
                            <a:avLst/>
                          </a:prstGeom>
                        </pic:spPr>
                      </pic:pic>
                      <pic:pic xmlns:pic="http://schemas.openxmlformats.org/drawingml/2006/picture">
                        <pic:nvPicPr>
                          <pic:cNvPr id="2074268335" name="Picture 2074268335"/>
                          <pic:cNvPicPr>
                            <a:picLocks noChangeAspect="1"/>
                          </pic:cNvPicPr>
                        </pic:nvPicPr>
                        <pic:blipFill>
                          <a:blip r:embed="rId76">
                            <a:lum bright="70000" contrast="-70000"/>
                          </a:blip>
                          <a:stretch>
                            <a:fillRect/>
                          </a:stretch>
                        </pic:blipFill>
                        <pic:spPr>
                          <a:xfrm>
                            <a:off x="2121187" y="2884895"/>
                            <a:ext cx="377985" cy="371888"/>
                          </a:xfrm>
                          <a:prstGeom prst="rect">
                            <a:avLst/>
                          </a:prstGeom>
                        </pic:spPr>
                      </pic:pic>
                    </wpg:wgp>
                  </a:graphicData>
                </a:graphic>
              </wp:inline>
            </w:drawing>
          </mc:Choice>
          <mc:Fallback>
            <w:pict>
              <v:group id="_x0000_s1203" style="width:389.8pt;height:224pt;mso-position-horizontal-relative:char;mso-position-vertical-relative:line" coordsize="75085,43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&#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zMPSIAAAA/3RSTlM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">
                <v:group id="Group 2074268193" o:spid="_x0000_s1204" style="position:absolute;left:25694;width:49391;height:13187" coordorigin="25694" coordsize="49390,13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k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0ng3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DX76S&#10;zAAAAOMAAAAPAAAAAAAAAAAAAAAAAKoCAABkcnMvZG93bnJldi54bWxQSwUGAAAAAAQABAD6AAAA&#10;owMAAAAA&#10;">
                  <v:shape id="TextBox 27" o:spid="_x0000_s1205" type="#_x0000_t202" style="position:absolute;left:38737;width:36348;height:5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UPl8kA&#10;AADjAAAADwAAAGRycy9kb3ducmV2LnhtbESPzU7DMBCE70i8g7VI3KidqJQS6lYVP1IPXCjhvoqX&#10;OCJeR/HSpG+PkZA4jmbmG81mN4denWhMXWQLxcKAIm6i67i1UL+/3KxBJUF22EcmC2dKsNteXmyw&#10;cnHiNzodpVUZwqlCC15kqLROjaeAaREH4ux9xjGgZDm22o04ZXjodWnMSgfsOC94HOjRU/N1/A4W&#10;RNy+ONfPIR0+5tenyZvmFmtrr6/m/QMooVn+w3/tg7NQmrtluVoX90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xUPl8kAAADjAAAADwAAAAAAAAAAAAAAAACYAgAA&#10;ZHJzL2Rvd25yZXYueG1sUEsFBgAAAAAEAAQA9QAAAI4DAAAAAA==&#10;" filled="f" stroked="f">
                    <v:textbox style="mso-fit-shape-to-text:t">
                      <w:txbxContent>
                        <w:p w:rsidR="00FD5841" w:rsidRPr="00517F98" w:rsidRDefault="00FD5841"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التحوّل الرقمي</w:t>
                          </w:r>
                        </w:p>
                      </w:txbxContent>
                    </v:textbox>
                  </v:shape>
                  <v:shape id="Freeform 4" o:spid="_x0000_s1206" style="position:absolute;left:25694;top:3433;width:23714;height:9754;visibility:visible;mso-wrap-style:square;v-text-anchor:middle" coordsize="327223,134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Hs80A&#10;AADjAAAADwAAAGRycy9kb3ducmV2LnhtbESPX0vDMBTF3wW/Q7iCby5ZcX+sy8YQBlaQaRXBt0tz&#10;bYrNTddka/ftjSD4eDjn/A5ntRldK07Uh8azhulEgSCuvGm41vD+trtZgggR2WDrmTScKcBmfXmx&#10;wtz4gV/pVMZaJAiHHDXYGLtcylBZchgmviNO3pfvHcYk+1qaHocEd63MlJpLhw2nBYsdPViqvsuj&#10;0/DxeSx3B2UP26fn84vcD0UxWxRaX1+N23sQkcb4H/5rPxoNmVrcZvPl9G4Gv5/SH5Dr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CZ1R7PNAAAA4wAAAA8AAAAAAAAAAAAAAAAA&#10;mAIAAGRycy9kb3ducmV2LnhtbFBLBQYAAAAABAAEAPUAAACSAwAAAAA=&#10;" path="m321997,21160l249250,r11014,20000c262003,23189,260843,27247,257655,29276l185778,68986c129842,99711,60863,95073,9564,56522l,49276r,c43764,128986,144043,157972,223746,114203l285479,80290v3188,-1739,7245,-580,9274,2609l305766,102899,326924,30145v1159,-3768,-1159,-7536,-4927,-8696l321997,21160xe" fillcolor="#168489" stroked="f" strokeweight="0">
                    <v:stroke joinstyle="miter"/>
                    <v:path arrowok="t" o:connecttype="custom" o:connectlocs="2333507,153346;1806311,0;1886129,144940;1867222,212163;1346330,499940;69310,409614;0,357102;0,357102;1621484,827627;2068862,581860;2136070,600768;2215881,745707;2369213,218460;2333507,155441" o:connectangles="0,0,0,0,0,0,0,0,0,0,0,0,0,0"/>
                  </v:shape>
                </v:group>
                <v:group id="Group 2074268196" o:spid="_x0000_s1207" style="position:absolute;left:40578;top:9924;width:29466;height:32727" coordorigin="40578,9924" coordsize="29465,32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gdCs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4o8U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Uygd&#10;Cs0AAADjAAAADwAAAAAAAAAAAAAAAACqAgAAZHJzL2Rvd25yZXYueG1sUEsFBgAAAAAEAAQA+gAA&#10;AKQDAAAAAA==&#10;">
                  <v:shape id="TextBox 30" o:spid="_x0000_s1208" type="#_x0000_t202" style="position:absolute;left:40909;top:32577;width:29135;height:10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eR4MkA&#10;AADjAAAADwAAAGRycy9kb3ducmV2LnhtbESPzU7DMBCE70i8g7VI3KidCNoS6lYVP1IPXCjhvoqX&#10;OCJeR/HSpG+PkZA4jmbmG81mN4denWhMXWQLxcKAIm6i67i1UL+/3KxBJUF22EcmC2dKsNteXmyw&#10;cnHiNzodpVUZwqlCC15kqLROjaeAaREH4ux9xjGgZDm22o04ZXjodWnMUgfsOC94HOjRU/N1/A4W&#10;RNy+ONfPIR0+5tenyZvmDmtrr6/m/QMooVn+w3/tg7NQmtVtuVwX9y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8eR4MkAAADjAAAADwAAAAAAAAAAAAAAAACYAgAA&#10;ZHJzL2Rvd25yZXYueG1sUEsFBgAAAAAEAAQA9QAAAI4DAAAAAA==&#10;" filled="f" stroked="f">
                    <v:textbox style="mso-fit-shape-to-text:t">
                      <w:txbxContent>
                        <w:p w:rsidR="00FD5841" w:rsidRPr="00517F98" w:rsidRDefault="00FD5841"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البيانات الضخمة وتحليل البيانات</w:t>
                          </w:r>
                        </w:p>
                      </w:txbxContent>
                    </v:textbox>
                  </v:shape>
                  <v:shape id="Freeform 5" o:spid="_x0000_s1209" style="position:absolute;left:40578;top:9924;width:9753;height:23716;visibility:visible;mso-wrap-style:square;v-text-anchor:middle" coordsize="134581,327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P8oA&#10;AADjAAAADwAAAGRycy9kb3ducmV2LnhtbERPy2oCMRTdC/2HcAvuNOMgPkajlFahdKHUB9rdZXKd&#10;GZzcDEmq0359sxC6PJz3fNmaWtzI+cqygkE/AUGcW11xoeCwX/cmIHxA1lhbJgU/5GG5eOrMMdP2&#10;zp9024VCxBD2GSooQ2gyKX1ekkHftw1x5C7WGQwRukJqh/cYbmqZJslIGqw4NpTY0GtJ+XX3bRRs&#10;1ttr/Xbm1Wr6dcq1+70cxx9Sqe5z+zIDEagN/+KH+10rSJPxMB1NBtM4On6Kf0A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0fyz/KAAAA4wAAAA8AAAAAAAAAAAAAAAAAmAIA&#10;AGRycy9kb3ducmV2LnhtbFBLBQYAAAAABAAEAPUAAACPAwAAAAA=&#10;" path="m113425,322030r21157,-72754l114584,260291v-3188,1739,-7245,580,-9274,-2609l65604,185798c34882,129856,39519,60870,78066,9565l85312,r,c5609,43768,-23373,144059,20391,223769r33909,61739c56039,288697,54880,292755,51692,294784l31694,305798r72746,21160c108208,328117,111976,325799,113135,322030r290,xe" fillcolor="#ffcc5e" stroked="f" strokeweight="0">
                    <v:stroke joinstyle="miter"/>
                    <v:path arrowok="t" o:connecttype="custom" o:connectlocs="821990,2333747;975314,1806500;830389,1886325;763180,1867418;475431,1346476;565743,69317;618255,0;618255,0;147773,1621651;393511,2069073;374611,2136296;229686,2216114;756876,2369460;819888,2333747" o:connectangles="0,0,0,0,0,0,0,0,0,0,0,0,0,0"/>
                  </v:shape>
                </v:group>
                <v:group id="Group 2074268199" o:spid="_x0000_s1210" style="position:absolute;left:549;top:24620;width:43439;height:18529" coordorigin="549,24620" coordsize="43438,18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it4l4&#10;zAAAAOMAAAAPAAAAAAAAAAAAAAAAAKoCAABkcnMvZG93bnJldi54bWxQSwUGAAAAAAQABAD6AAAA&#10;owMAAAAA&#10;">
                  <v:shape id="TextBox 33" o:spid="_x0000_s1211" type="#_x0000_t202" style="position:absolute;left:549;top:33075;width:27979;height:10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9b8gA&#10;AADjAAAADwAAAGRycy9kb3ducmV2LnhtbESPQUvDQBSE74L/YXmCN7vboLXEbkupCj30Yo33R/aZ&#10;DWbfhuxrk/57Vyh4HGbmG2a1mUKnzjSkNrKF+cyAIq6ja7mxUH2+PyxBJUF22EUmCxdKsFnf3qyw&#10;dHHkDzofpVEZwqlEC16kL7VOtaeAaRZ74ux9xyGgZDk02g04ZnjodGHMQgdsOS947Gnnqf45noIF&#10;EbedX6q3kPZf0+F19KZ+wsra+7tp+wJKaJL/8LW9dxYK8/xYLJYZDH+f8h/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Af1vyAAAAOMAAAAPAAAAAAAAAAAAAAAAAJgCAABk&#10;cnMvZG93bnJldi54bWxQSwUGAAAAAAQABAD1AAAAjQMAAAAA&#10;" filled="f" stroked="f">
                    <v:textbox style="mso-fit-shape-to-text:t">
                      <w:txbxContent>
                        <w:p w:rsidR="00FD5841" w:rsidRPr="00517F98" w:rsidRDefault="00FD5841"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الذكاء الاصطناعي والتعلم الآلي</w:t>
                          </w:r>
                        </w:p>
                      </w:txbxContent>
                    </v:textbox>
                  </v:shape>
                  <v:shape id="Freeform 6" o:spid="_x0000_s1212" style="position:absolute;left:20274;top:24620;width:23714;height:9754;visibility:visible;mso-wrap-style:square;v-text-anchor:middle" coordsize="327223,134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xaMgA&#10;AADjAAAADwAAAGRycy9kb3ducmV2LnhtbERPy2rCQBTdC/7DcAvd6cRUfKSO0pYWiitfCN3dZq6Z&#10;YOZOyIxJ+vedheDycN6rTW8r0VLjS8cKJuMEBHHudMmFgtPxa7QA4QOyxsoxKfgjD5v1cLDCTLuO&#10;99QeQiFiCPsMFZgQ6kxKnxuy6MeuJo7cxTUWQ4RNIXWDXQy3lUyTZCYtlhwbDNb0YSi/Hm5Wwa95&#10;16YNn1ucbs+X5eTWVfnPTqnnp/7tFUSgPjzEd/e3VpAm82k6W7ykcXT8FP+AX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AnFoyAAAAOMAAAAPAAAAAAAAAAAAAAAAAJgCAABk&#10;cnMvZG93bnJldi54bWxQSwUGAAAAAAQABAD1AAAAjQMAAAAA&#10;" path="m5227,113436r72746,21160l66960,114596v-1739,-3188,-580,-7246,2608,-9275l141445,65610c197382,34885,266360,39523,317659,78074r9565,7247l327224,85321c283460,5610,183180,-23376,103478,20393l41745,54306v-3188,1739,-7246,580,-9274,-2609l21457,31697,300,104451v-1159,3768,1159,7536,4927,8696l5227,113436xe" fillcolor="#b0b0b0" stroked="f" strokeweight="0">
                    <v:stroke joinstyle="miter"/>
                    <v:path arrowok="t" o:connecttype="custom" o:connectlocs="37880,822069;565069,975415;485258,830475;504158,763260;1025050,475475;2302070,565801;2371387,618320;2371387,618320;749903,147788;302525,393555;235317,374647;155499,229708;2174,756955;37880,819974" o:connectangles="0,0,0,0,0,0,0,0,0,0,0,0,0,0"/>
                  </v:shape>
                </v:group>
                <v:group id="Group 2074268329" o:spid="_x0000_s1213" style="position:absolute;width:29083;height:27884" coordsize="29083,27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zC5+&#10;zAAAAOMAAAAPAAAAAAAAAAAAAAAAAKoCAABkcnMvZG93bnJldi54bWxQSwUGAAAAAAQABAD6AAAA&#10;owMAAAAA&#10;">
                  <v:shape id="TextBox 36" o:spid="_x0000_s1214" type="#_x0000_t202" style="position:absolute;width:28903;height:5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w4T8gA&#10;AADjAAAADwAAAGRycy9kb3ducmV2LnhtbESPy2rDMBBF94X+g5hCd40Up02DEyWEPiCLbpK6+8Ga&#10;WibWyFjT2Pn7alHo8nJfnM1uCp260JDayBbmMwOKuI6u5cZC9fn+sAKVBNlhF5ksXCnBbnt7s8HS&#10;xZGPdDlJo/IIpxIteJG+1DrVngKmWeyJs/cdh4CS5dBoN+CYx0OnC2OWOmDL+cFjTy+e6vPpJ1gQ&#10;cfv5tXoL6fA1fbyO3tRPWFl7fzft16CEJvkP/7UPzkJhnh+L5WqxyBSZKfOA3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jDhPyAAAAOMAAAAPAAAAAAAAAAAAAAAAAJgCAABk&#10;cnMvZG93bnJldi54bWxQSwUGAAAAAAQABAD1AAAAjQMAAAAA&#10;" filled="f" stroked="f">
                    <v:textbox style="mso-fit-shape-to-text:t">
                      <w:txbxContent>
                        <w:p w:rsidR="00FD5841" w:rsidRPr="00517F98" w:rsidRDefault="00FD5841" w:rsidP="00517F98">
                          <w:pPr>
                            <w:jc w:val="center"/>
                            <w:rPr>
                              <w:rFonts w:eastAsia="Calibri" w:hAnsi="Adobe Arabic" w:cs="Adobe Arabic"/>
                              <w:b/>
                              <w:bCs/>
                              <w:kern w:val="24"/>
                              <w:sz w:val="36"/>
                              <w:szCs w:val="36"/>
                              <w:lang w:bidi="ar-EG"/>
                            </w:rPr>
                          </w:pPr>
                          <w:r w:rsidRPr="00517F98">
                            <w:rPr>
                              <w:rFonts w:eastAsia="Calibri" w:hAnsi="Adobe Arabic" w:cs="Adobe Arabic"/>
                              <w:b/>
                              <w:bCs/>
                              <w:kern w:val="24"/>
                              <w:sz w:val="36"/>
                              <w:szCs w:val="36"/>
                              <w:rtl/>
                              <w:lang w:bidi="ar-EG"/>
                            </w:rPr>
                            <w:t>الحوسبة السحابية</w:t>
                          </w:r>
                        </w:p>
                      </w:txbxContent>
                    </v:textbox>
                  </v:shape>
                  <v:shape id="Freeform 3" o:spid="_x0000_s1215" style="position:absolute;left:19330;top:4167;width:9753;height:23717;visibility:visible;mso-wrap-style:square;v-text-anchor:middle" coordsize="134582,327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KyeMkA&#10;AADjAAAADwAAAGRycy9kb3ducmV2LnhtbESPUUvDQBCE3wX/w7FC3+ylSakl9lpUEAqK0Cr4uuTW&#10;JDS3F+62Sfrve4Lg4zAz3zCb3eQ6NVCIrWcDi3kGirjytuXawNfn6/0aVBRki51nMnChCLvt7c0G&#10;S+tHPtBwlFolCMcSDTQifal1rBpyGOe+J07ejw8OJclQaxtwTHDX6TzLVtphy2mhwZ5eGqpOx7Mz&#10;QCc75vI9vFG//JDwbA/n4n0yZnY3PT2CEprkP/zX3lsDefawzFfroljA76f0B/T2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VKyeMkAAADjAAAADwAAAAAAAAAAAAAAAACYAgAA&#10;ZHJzL2Rvd25yZXYueG1sUEsFBgAAAAAEAAQA9QAAAI4DAAAAAA==&#10;" path="m21157,5228l,77981,19998,66967v3188,-1739,7246,-580,9274,2609l68979,141460c99700,197402,95063,266388,56516,317693r-7246,9565l49270,327258c128973,283490,157955,183199,114192,103489l80282,41749v-1739,-3188,-580,-7246,2608,-9275l102888,21460,30142,300c26374,-859,22607,1459,21447,5228r-290,xe" fillcolor="#9fcfd1" stroked="f" strokeweight="0">
                    <v:stroke joinstyle="miter"/>
                    <v:path arrowok="t" o:connecttype="custom" o:connectlocs="153325,37887;0,565127;144925,485309;212134,504216;499890,1025159;409571,2302317;357059,2371634;357059,2371634;827548,749983;581803,302554;600703,235339;745628,155520;218439,2174;155426,37887" o:connectangles="0,0,0,0,0,0,0,0,0,0,0,0,0,0"/>
                  </v:shape>
                </v:group>
                <v:shape id="Freeform: Shape 2074268332" o:spid="_x0000_s1216" style="position:absolute;left:45090;top:28200;width:2863;height:3885;visibility:visible;mso-wrap-style:square;v-text-anchor:middle" coordsize="670404,909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7Ec0A&#10;AADjAAAADwAAAGRycy9kb3ducmV2LnhtbESPQUsDMRSE7wX/Q3iCl2Kzbkuta9NiFamXFtou9frY&#10;PJO1m5dlE9v13xtB8DjMzDfMfNm7RpypC7VnBXejDARx5XXNRkF5eL2dgQgRWWPjmRR8U4Dl4mow&#10;x0L7C+/ovI9GJAiHAhXYGNtCylBZchhGviVO3ofvHMYkOyN1h5cEd43Ms2wqHdacFiy29GypOu2/&#10;nAJXnnarzbZ8Wb/TZmU+j1trHoZK3Vz3T48gIvXxP/zXftMK8ux+kk9n43EOv5/SH5CL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FIYexHNAAAA4wAAAA8AAAAAAAAAAAAAAAAA&#10;mAIAAGRycy9kb3ducmV2LnhtbFBLBQYAAAAABAAEAPUAAACSAwAAAAA=&#10;" path="m574632,766176v-14366,,-23943,9577,-23943,23943c550689,804485,560266,814062,574632,814062v14366,,23943,-9577,23943,-23943c598575,775753,588998,766176,574632,766176xm,622518v,52675,150841,95772,335202,95772c519563,718290,670404,675193,670404,622518r,191544c670404,866737,519563,909834,335202,909834,150841,909834,,866737,,814062l,622518xm574632,526746v-14366,,-23943,9577,-23943,23943c550689,565055,560266,574632,574632,574632v14366,,23943,-9577,23943,-23943c598575,536323,588998,526746,574632,526746xm,383088v,52675,150841,95772,335202,95772c519563,478860,670404,435763,670404,383088r,191544c670404,627307,519563,670404,335202,670404,150841,670404,,627307,,574632l,383088xm574632,287316v-14366,,-23943,9577,-23943,23943c550689,325625,560266,335202,574632,335202v14366,,23943,-9577,23943,-23943c598575,296893,588998,287316,574632,287316xm,143658v,52675,150841,95772,335202,95772c519563,239430,670404,196333,670404,143658r,191544c670404,387877,519563,430974,335202,430974,150841,430974,,387877,,335202l,143658xm335202,c520329,,670404,42879,670404,95772v,52893,-150075,95772,-335202,95772c150075,191544,,148665,,95772,,42879,150075,,335202,xe" fillcolor="#0d0d0d [3069]" stroked="f" strokeweight=".33072mm">
                  <v:stroke joinstyle="miter"/>
                  <v:path arrowok="t" o:connecttype="custom" o:connectlocs="245387,327182;235163,337407;245387,347631;255612,337407;245387,327182;0,265836;143143,306733;286285,265836;286285,347631;143143,388529;0,347631;245387,224938;235163,235162;245387,245387;255612,235162;245387,224938;0,163591;143143,204489;286285,163591;286285,245387;143143,286285;0,245387;245387,122693;235163,132918;245387,143142;255612,132918;245387,122693;0,61347;143143,102244;286285,61347;286285,143142;143143,184040;0,143142;143143,0;286285,40898;143143,81796;0,40898;143143,0" o:connectangles="0,0,0,0,0,0,0,0,0,0,0,0,0,0,0,0,0,0,0,0,0,0,0,0,0,0,0,0,0,0,0,0,0,0,0,0,0,0"/>
                </v:shape>
                <v:shape id="Picture 2074268333" o:spid="_x0000_s1217" type="#_x0000_t75" style="position:absolute;left:20902;top:5466;width:4399;height:4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b1rrJAAAA4wAAAA8AAABkcnMvZG93bnJldi54bWxEj9FKAzEURN8F/yFcwTebuFvasjYtIhR8&#10;ENHqB1w212zs5mZNYnf3740g+DjMzBlmu598L84Ukwus4XahQBC3wTi2Gt7fDjcbECkjG+wDk4aZ&#10;Eux3lxdbbEwY+ZXOx2xFgXBqUEOX89BImdqOPKZFGIiL9xGix1xktNJEHAvc97JSaiU9Oi4LHQ70&#10;0FF7On57Dc9r65Yv85f7fPLWqsjucBpnra+vpvs7EJmm/B/+az8aDZVaL6vVpq5r+P1U/oDc/Q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ZvWuskAAADjAAAADwAAAAAAAAAA&#10;AAAAAACfAgAAZHJzL2Rvd25yZXYueG1sUEsFBgAAAAAEAAQA9wAAAJUDAAAAAA==&#10;">
                  <v:imagedata r:id="rId77" o:title=""/>
                  <v:path arrowok="t"/>
                </v:shape>
                <v:shape id="Picture 2074268334" o:spid="_x0000_s1218" type="#_x0000_t75" style="position:absolute;left:44436;top:4756;width:4171;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6xVXLAAAA4wAAAA8AAABkcnMvZG93bnJldi54bWxEj0FrwkAUhO+F/oflFbzVjVGSmLpKKRRy&#10;EWnspbdn9jUJZt+m2VVjf31XKHgcZuYbZrUZTSfONLjWsoLZNAJBXFndcq3gc//+nIFwHlljZ5kU&#10;XMnBZv34sMJc2wt/0Ln0tQgQdjkqaLzvcyld1ZBBN7U9cfC+7WDQBznUUg94CXDTyTiKEmmw5bDQ&#10;YE9vDVXH8mQUZLs0PRXxV7lMfg/bn6Lmq05YqcnT+PoCwtPo7+H/dqEVxFG6iJNsPl/A7VP4A3L9&#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qesVVywAAAOMAAAAPAAAAAAAA&#10;AAAAAAAAAJ8CAABkcnMvZG93bnJldi54bWxQSwUGAAAAAAQABAD3AAAAlwMAAAAA&#10;">
                  <v:imagedata r:id="rId78" o:title="" gain="19661f" blacklevel="22938f"/>
                  <v:path arrowok="t"/>
                </v:shape>
                <v:shape id="Picture 2074268335" o:spid="_x0000_s1219" type="#_x0000_t75" style="position:absolute;left:21211;top:28848;width:3780;height:3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aERbxywAAAOMAAAAPAAAAAAAA&#10;AAAAAAAAAJ8CAABkcnMvZG93bnJldi54bWxQSwUGAAAAAAQABAD3AAAAlwMAAAAA&#10;">
                  <v:imagedata r:id="rId79" o:title="" gain="19661f" blacklevel="22938f"/>
                  <v:path arrowok="t"/>
                </v:shape>
                <w10:wrap anchorx="page"/>
                <w10:anchorlock/>
              </v:group>
            </w:pict>
          </mc:Fallback>
        </mc:AlternateContent>
      </w:r>
    </w:p>
    <w:p w:rsidR="001A2196" w:rsidRPr="0012794C" w:rsidRDefault="001A2196" w:rsidP="004A6D71">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5151D343" wp14:editId="29D53E65">
                <wp:extent cx="5731510" cy="892088"/>
                <wp:effectExtent l="0" t="0" r="2540" b="22860"/>
                <wp:docPr id="20742653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385" name="مجموعة 47"/>
                        <wpg:cNvGrpSpPr/>
                        <wpg:grpSpPr>
                          <a:xfrm>
                            <a:off x="0" y="0"/>
                            <a:ext cx="5731510" cy="895351"/>
                            <a:chOff x="0" y="0"/>
                            <a:chExt cx="5878196" cy="918845"/>
                          </a:xfrm>
                        </wpg:grpSpPr>
                        <wpg:grpSp>
                          <wpg:cNvPr id="2074265386" name="مجموعة 48"/>
                          <wpg:cNvGrpSpPr/>
                          <wpg:grpSpPr>
                            <a:xfrm>
                              <a:off x="0" y="0"/>
                              <a:ext cx="5878196" cy="918845"/>
                              <a:chOff x="0" y="0"/>
                              <a:chExt cx="6240348" cy="919070"/>
                            </a:xfrm>
                          </wpg:grpSpPr>
                          <wpg:grpSp>
                            <wpg:cNvPr id="2074265387" name="مجموعة 49"/>
                            <wpg:cNvGrpSpPr/>
                            <wpg:grpSpPr>
                              <a:xfrm>
                                <a:off x="0" y="169208"/>
                                <a:ext cx="5433072" cy="580613"/>
                                <a:chOff x="0" y="169208"/>
                                <a:chExt cx="5433072" cy="580613"/>
                              </a:xfrm>
                            </wpg:grpSpPr>
                            <wps:wsp>
                              <wps:cNvPr id="20742653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3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3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391"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التحوّل الرقمي</w:t>
                                </w:r>
                              </w:p>
                            </w:txbxContent>
                          </wps:txbx>
                          <wps:bodyPr wrap="square" rtlCol="1">
                            <a:spAutoFit/>
                          </wps:bodyPr>
                        </wps:wsp>
                      </wpg:grpSp>
                      <pic:pic xmlns:pic="http://schemas.openxmlformats.org/drawingml/2006/picture">
                        <pic:nvPicPr>
                          <pic:cNvPr id="207426539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O3mTGvkBwAA5B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122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lXW9&#10;zAAAAOMAAAAPAAAAAAAAAAAAAAAAAKoCAABkcnMvZG93bnJldi54bWxQSwUGAAAAAAQABAD6AAAA&#10;owMAAAAA&#10;">
                  <v:group id="مجموعة 48" o:spid="_x0000_s122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frys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6m8xT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3R+vK&#10;zAAAAOMAAAAPAAAAAAAAAAAAAAAAAKoCAABkcnMvZG93bnJldi54bWxQSwUGAAAAAAQABAD6AAAA&#10;owMAAAAA&#10;">
                    <v:group id="مجموعة 49" o:spid="_x0000_s122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gLTlHL&#10;AAAA4wAAAA8AAAAAAAAAAAAAAAAAqgIAAGRycy9kb3ducmV2LnhtbFBLBQYAAAAABAAEAPoAAACi&#10;AwAAAAA=&#10;">
                      <v:shape id="شكل حر 50" o:spid="_x0000_s122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KFIMYA&#10;AADjAAAADwAAAGRycy9kb3ducmV2LnhtbERPTYvCMBC9C/6HMII3Ta3bKl2jiCDI4kG7K3sdmtm2&#10;bDMpTdT6781B8Ph436tNbxpxo87VlhXMphEI4sLqmksFP9/7yRKE88gaG8uk4EEONuvhYIWZtnc+&#10;0y33pQgh7DJUUHnfZlK6oiKDbmpb4sD92c6gD7Arpe7wHsJNI+MoSqXBmkNDhS3tKir+86tRkH4l&#10;v6dTsU/O+WF+dGT0RVuv1HjUbz9BeOr9W/xyH7SCOFp8xGkyX4bR4VP4A3L9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0KFI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FIGcoA&#10;AADjAAAADwAAAGRycy9kb3ducmV2LnhtbESPT2vCQBTE74LfYXlCL1I3jUZt6iqlUvDon+L5mX3d&#10;hGbfptltTL99tyB4HGbmN8xq09tadNT6yrGCp0kCgrhwumKj4OP0/rgE4QOyxtoxKfglD5v1cLDC&#10;XLsrH6g7BiMihH2OCsoQmlxKX5Rk0U9cQxy9T9daDFG2RuoWrxFua5kmyVxarDgulNjQW0nF1/HH&#10;KsBvuz9fXHC+uxizHWdNP9aZUg+j/vUFRKA+3MO39k4rSJPFLJ1n0+Uz/H+Kf0Cu/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iRSBnKAAAA4wAAAA8AAAAAAAAAAAAAAAAAmAIA&#10;AGRycy9kb3ducmV2LnhtbFBLBQYAAAAABAAEAPUAAACPAwAAAAA=&#10;" fillcolor="#a5a5a5 [2092]" stroked="f" strokeweight="1pt">
                        <v:stroke joinstyle="miter"/>
                      </v:roundrect>
                    </v:group>
                    <v:oval id="شكل بيضاوي 52" o:spid="_x0000_s122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v7coA&#10;AADjAAAADwAAAGRycy9kb3ducmV2LnhtbESPXUvDMBSG7wX/QzjC7lxi1Oq6ZUMcAwUF7dyuD81Z&#10;W9aclCZbu39vLgQvX94vnsVqdK04Ux8azwbupgoEceltw5WBn+3m9hlEiMgWW89k4EIBVsvrqwXm&#10;1g/8TeciViKNcMjRQB1jl0sZypochqnviJN38L3DmGRfSdvjkMZdK7VSmXTYcHqosaPXmspjcXIG&#10;vo6H3WX//qE+Kz8U2eDWWtutMZOb8WUOItIY/8N/7TdrQKunB5093s8SRWJKPCC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uL+3KAAAA4wAAAA8AAAAAAAAAAAAAAAAAmAIA&#10;AGRycy9kb3ducmV2LnhtbFBLBQYAAAAABAAEAPUAAACPAwAAAAA=&#10;" filled="f" strokecolor="#168489" strokeweight="1pt">
                      <v:stroke joinstyle="miter"/>
                    </v:oval>
                  </v:group>
                  <v:shape id="مربع نص 41" o:spid="_x0000_s122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TMEskA&#10;AADjAAAADwAAAGRycy9kb3ducmV2LnhtbESPzU7DMBCE70i8g7VI3KidQAuEulXFj9QDF0q4r+Il&#10;jojXUbw06dtjJCSOo5n5RrPezqFXRxpTF9lCsTCgiJvoOm4t1O8vV3egkiA77COThRMl2G7Oz9ZY&#10;uTjxGx0P0qoM4VShBS8yVFqnxlPAtIgDcfY+4xhQshxb7UacMjz0ujRmpQN2nBc8DvToqfk6fAcL&#10;Im5XnOrnkPYf8+vT5E2zxNray4t59wBKaJb/8F977yyU5vamXC2v7w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tTMEs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التحوّل الرقمي</w:t>
                          </w:r>
                        </w:p>
                      </w:txbxContent>
                    </v:textbox>
                  </v:shape>
                </v:group>
                <v:shape id="صورة 54" o:spid="_x0000_s122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MHRG8XNAAAA4wAAAA8AAAAA&#10;AAAAAAAAAAAAnwIAAGRycy9kb3ducmV2LnhtbFBLBQYAAAAABAAEAPcAAACZAw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ي</w:t>
      </w:r>
      <w:r w:rsidRPr="004161EC">
        <w:rPr>
          <w:rFonts w:ascii="Sakkal Majalla" w:hAnsi="Sakkal Majalla" w:cs="Sakkal Majalla" w:hint="cs"/>
          <w:sz w:val="32"/>
          <w:szCs w:val="32"/>
          <w:rtl/>
        </w:rPr>
        <w:t>ُ</w:t>
      </w:r>
      <w:r w:rsidRPr="004161EC">
        <w:rPr>
          <w:rFonts w:ascii="Sakkal Majalla" w:hAnsi="Sakkal Majalla" w:cs="Sakkal Majalla"/>
          <w:sz w:val="32"/>
          <w:szCs w:val="32"/>
          <w:rtl/>
        </w:rPr>
        <w:t>شير التحوّل الرقمي إلى دمج التكنولوجيا في جميع جوانب العمل المؤسسي. يساهم هذا التحوّل في تحسين كفاءة العمليات، وتقليل الأخطاء البشرية، وتعزيز التواصل الداخلي والخارجي.</w:t>
      </w:r>
    </w:p>
    <w:p w:rsidR="004A6D71" w:rsidRPr="00055A94" w:rsidRDefault="001A2196" w:rsidP="002714C1">
      <w:pPr>
        <w:keepNext/>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162873A6" wp14:editId="4E397887">
                <wp:extent cx="5731510" cy="892088"/>
                <wp:effectExtent l="0" t="0" r="2540" b="22860"/>
                <wp:docPr id="20742653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394" name="مجموعة 47"/>
                        <wpg:cNvGrpSpPr/>
                        <wpg:grpSpPr>
                          <a:xfrm>
                            <a:off x="0" y="0"/>
                            <a:ext cx="5731510" cy="895351"/>
                            <a:chOff x="0" y="0"/>
                            <a:chExt cx="5878196" cy="918845"/>
                          </a:xfrm>
                        </wpg:grpSpPr>
                        <wpg:grpSp>
                          <wpg:cNvPr id="2074265395" name="مجموعة 48"/>
                          <wpg:cNvGrpSpPr/>
                          <wpg:grpSpPr>
                            <a:xfrm>
                              <a:off x="0" y="0"/>
                              <a:ext cx="5878196" cy="918845"/>
                              <a:chOff x="0" y="0"/>
                              <a:chExt cx="6240348" cy="919070"/>
                            </a:xfrm>
                          </wpg:grpSpPr>
                          <wpg:grpSp>
                            <wpg:cNvPr id="2074265396" name="مجموعة 49"/>
                            <wpg:cNvGrpSpPr/>
                            <wpg:grpSpPr>
                              <a:xfrm>
                                <a:off x="0" y="169208"/>
                                <a:ext cx="5433072" cy="580613"/>
                                <a:chOff x="0" y="169208"/>
                                <a:chExt cx="5433072" cy="580613"/>
                              </a:xfrm>
                            </wpg:grpSpPr>
                            <wps:wsp>
                              <wps:cNvPr id="20742653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3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01" name="مربع نص 41"/>
                          <wps:cNvSpPr txBox="1"/>
                          <wps:spPr>
                            <a:xfrm>
                              <a:off x="204466" y="256424"/>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البيانات الضخمة وتحليل البيانات</w:t>
                                </w:r>
                              </w:p>
                            </w:txbxContent>
                          </wps:txbx>
                          <wps:bodyPr wrap="square" rtlCol="1">
                            <a:spAutoFit/>
                          </wps:bodyPr>
                        </wps:wsp>
                      </wpg:grpSp>
                      <pic:pic xmlns:pic="http://schemas.openxmlformats.org/drawingml/2006/picture">
                        <pic:nvPicPr>
                          <pic:cNvPr id="207426540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eKlNu4gcAAOQ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2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tAEb7&#10;zAAAAOMAAAAPAAAAAAAAAAAAAAAAAKoCAABkcnMvZG93bnJldi54bWxQSwUGAAAAAAQABAD6AAAA&#10;owMAAAAA&#10;">
                  <v:group id="مجموعة 48" o:spid="_x0000_s12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CTONg&#10;zAAAAOMAAAAPAAAAAAAAAAAAAAAAAKoCAABkcnMvZG93bnJldi54bWxQSwUGAAAAAAQABAD6AAAA&#10;owMAAAAA&#10;">
                    <v:group id="مجموعة 49" o:spid="_x0000_s12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ynn0X&#10;zAAAAOMAAAAPAAAAAAAAAAAAAAAAAKoCAABkcnMvZG93bnJldi54bWxQSwUGAAAAAAQABAD6AAAA&#10;owMAAAAA&#10;">
                      <v:shape id="شكل حر 50" o:spid="_x0000_s12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SHj8oA&#10;AADjAAAADwAAAGRycy9kb3ducmV2LnhtbESPQWvCQBSE7wX/w/IEb3XTaKJNXaUUBJEeNCq9PrKv&#10;SWj2bciuGv+9WxA8DjPzDbNY9aYRF+pcbVnB2zgCQVxYXXOp4HhYv85BOI+ssbFMCm7kYLUcvCww&#10;0/bKe7rkvhQBwi5DBZX3bSalKyoy6Ma2JQ7er+0M+iC7UuoOrwFuGhlHUSoN1hwWKmzpq6LiLz8b&#10;Bek2+dntinWyzzeTb0dGn7T1So2G/ecHCE+9f4Yf7Y1WEEezaZwmk/cZ/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sEh4/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exMoA&#10;AADjAAAADwAAAGRycy9kb3ducmV2LnhtbESPT2vCQBTE74V+h+UVvEjdNG38k7qKWIQeqxbPz+xz&#10;E5p9m2bXGL+9KxR6HGbmN8x82dtadNT6yrGCl1ECgrhwumKj4Hu/eZ6C8AFZY+2YFFzJw3Lx+DDH&#10;XLsLb6nbBSMihH2OCsoQmlxKX5Rk0Y9cQxy9k2sthihbI3WLlwi3tUyTZCwtVhwXSmxoXVLxsztb&#10;Bfhrvw5HF5zvjsZ8DLOmH+pMqcFTv3oHEagP/+G/9qdWkCaTt3Scvc5mcP8U/4Bc3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1I3sTKAAAA4wAAAA8AAAAAAAAAAAAAAAAAmAIA&#10;AGRycy9kb3ducmV2LnhtbFBLBQYAAAAABAAEAPUAAACPAwAAAAA=&#10;" fillcolor="#a5a5a5 [2092]" stroked="f" strokeweight="1pt">
                        <v:stroke joinstyle="miter"/>
                      </v:roundrect>
                    </v:group>
                    <v:oval id="شكل بيضاوي 52" o:spid="_x0000_s12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53D8kA&#10;AADjAAAADwAAAGRycy9kb3ducmV2LnhtbESPXWvCMBSG74X9h3AG3s1kQbvRGWVsDDZw4Oq260Nz&#10;bIvNSWmirf/eXAhevrxfPMv16Fpxoj40ng08zhQI4tLbhisDv7uPh2cQISJbbD2TgTMFWK/uJkvM&#10;rR/4h05FrEQa4ZCjgTrGLpcylDU5DDPfESdv73uHMcm+krbHIY27VmqlMumw4fRQY0dvNZWH4ugM&#10;bA/7v/P/10Z9V34ossG9a213xkzvx9cXEJHGeAtf25/WgFZPc50t5ipRJKbEA3J1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053D8kAAADjAAAADwAAAAAAAAAAAAAAAACYAgAA&#10;ZHJzL2Rvd25yZXYueG1sUEsFBgAAAAAEAAQA9QAAAI4DAAAAAA==&#10;" filled="f" strokecolor="#168489" strokeweight="1pt">
                      <v:stroke joinstyle="miter"/>
                    </v:oval>
                  </v:group>
                  <v:shape id="مربع نص 41" o:spid="_x0000_s1236" type="#_x0000_t202" style="position:absolute;left:2044;top:2564;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U8MkA&#10;AADjAAAADwAAAGRycy9kb3ducmV2LnhtbESPzWrDMBCE74W+g9hCb41kk6TFjRJCfyCHXpq498Xa&#10;WqbWyljb2Hn7qlDocZiZb5jNbg69OtOYusgWioUBRdxE13FroT693j2ASoLssI9MFi6UYLe9vtpg&#10;5eLE73Q+SqsyhFOFFrzIUGmdGk8B0yIOxNn7jGNAyXJstRtxyvDQ69KYtQ7YcV7wONCTp+br+B0s&#10;iLh9calfQjp8zG/PkzfNCmtrb2/m/SMooVn+w3/tg7NQmvtluV4tTQG/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nSU8M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البيانات الضخمة وتحليل البيانات</w:t>
                          </w:r>
                        </w:p>
                      </w:txbxContent>
                    </v:textbox>
                  </v:shape>
                </v:group>
                <v:shape id="صورة 54" o:spid="_x0000_s123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6XFDJ8wAAADjAAAADwAAAAAA&#10;AAAAAAAAAACfAgAAZHJzL2Rvd25yZXYueG1sUEsFBgAAAAAEAAQA9wAAAJg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w:t>
      </w:r>
      <w:r w:rsidRPr="004161EC">
        <w:rPr>
          <w:rFonts w:ascii="Sakkal Majalla" w:hAnsi="Sakkal Majalla" w:cs="Sakkal Majalla" w:hint="cs"/>
          <w:sz w:val="32"/>
          <w:szCs w:val="32"/>
          <w:rtl/>
        </w:rPr>
        <w:t>ُ</w:t>
      </w:r>
      <w:r w:rsidRPr="004161EC">
        <w:rPr>
          <w:rFonts w:ascii="Sakkal Majalla" w:hAnsi="Sakkal Majalla" w:cs="Sakkal Majalla"/>
          <w:sz w:val="32"/>
          <w:szCs w:val="32"/>
          <w:rtl/>
        </w:rPr>
        <w:t>وف</w:t>
      </w:r>
      <w:r w:rsidRPr="004161EC">
        <w:rPr>
          <w:rFonts w:ascii="Sakkal Majalla" w:hAnsi="Sakkal Majalla" w:cs="Sakkal Majalla" w:hint="cs"/>
          <w:sz w:val="32"/>
          <w:szCs w:val="32"/>
          <w:rtl/>
        </w:rPr>
        <w:t>ّ</w:t>
      </w:r>
      <w:r w:rsidRPr="004161EC">
        <w:rPr>
          <w:rFonts w:ascii="Sakkal Majalla" w:hAnsi="Sakkal Majalla" w:cs="Sakkal Majalla"/>
          <w:sz w:val="32"/>
          <w:szCs w:val="32"/>
          <w:rtl/>
        </w:rPr>
        <w:t>ر البيانات الضخمة رؤى عميقة تساعد في اتخاذ قرارات مستنيرة. يمكن للمؤسسات من خلال تحليل البيانات تحديد الاتجاهات والأنماط، مما يسهم في تحسين استراتيجيات الحوكمة.</w:t>
      </w:r>
    </w:p>
    <w:p w:rsidR="004A6D71" w:rsidRPr="00055A94" w:rsidRDefault="001A2196" w:rsidP="002714C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26FC92D" wp14:editId="47D1C4BF">
                <wp:extent cx="5731510" cy="892088"/>
                <wp:effectExtent l="0" t="0" r="2540" b="22860"/>
                <wp:docPr id="20742654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04" name="مجموعة 47"/>
                        <wpg:cNvGrpSpPr/>
                        <wpg:grpSpPr>
                          <a:xfrm>
                            <a:off x="0" y="0"/>
                            <a:ext cx="5731510" cy="895351"/>
                            <a:chOff x="0" y="0"/>
                            <a:chExt cx="5878196" cy="918845"/>
                          </a:xfrm>
                        </wpg:grpSpPr>
                        <wpg:grpSp>
                          <wpg:cNvPr id="2074265405" name="مجموعة 48"/>
                          <wpg:cNvGrpSpPr/>
                          <wpg:grpSpPr>
                            <a:xfrm>
                              <a:off x="0" y="0"/>
                              <a:ext cx="5878196" cy="918845"/>
                              <a:chOff x="0" y="0"/>
                              <a:chExt cx="6240348" cy="919070"/>
                            </a:xfrm>
                          </wpg:grpSpPr>
                          <wpg:grpSp>
                            <wpg:cNvPr id="2074265406" name="مجموعة 49"/>
                            <wpg:cNvGrpSpPr/>
                            <wpg:grpSpPr>
                              <a:xfrm>
                                <a:off x="0" y="169208"/>
                                <a:ext cx="5433072" cy="580613"/>
                                <a:chOff x="0" y="169208"/>
                                <a:chExt cx="5433072" cy="580613"/>
                              </a:xfrm>
                            </wpg:grpSpPr>
                            <wps:wsp>
                              <wps:cNvPr id="20742654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6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6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682"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الذكاء الاصطناعي والتعلم الآلي</w:t>
                                </w:r>
                              </w:p>
                            </w:txbxContent>
                          </wps:txbx>
                          <wps:bodyPr wrap="square" rtlCol="1">
                            <a:spAutoFit/>
                          </wps:bodyPr>
                        </wps:wsp>
                      </wpg:grpSp>
                      <pic:pic xmlns:pic="http://schemas.openxmlformats.org/drawingml/2006/picture">
                        <pic:nvPicPr>
                          <pic:cNvPr id="157824768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sJfk6wcAAOQ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">
                <v:group id="مجموعة 47" o:spid="_x0000_s12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oB4Z&#10;zAAAAOMAAAAPAAAAAAAAAAAAAAAAAKoCAABkcnMvZG93bnJldi54bWxQSwUGAAAAAAQABAD6AAAA&#10;owMAAAAA&#10;">
                  <v:group id="مجموعة 48" o:spid="_x0000_s12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7LuC&#10;zAAAAOMAAAAPAAAAAAAAAAAAAAAAAKoCAABkcnMvZG93bnJldi54bWxQSwUGAAAAAAQABAD6AAAA&#10;owMAAAAA&#10;">
                    <v:group id="مجموعة 49" o:spid="_x0000_s12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PiX1&#10;zAAAAOMAAAAPAAAAAAAAAAAAAAAAAKoCAABkcnMvZG93bnJldi54bWxQSwUGAAAAAAQABAD6AAAA&#10;owMAAAAA&#10;">
                      <v:shape id="شكل حر 50" o:spid="_x0000_s12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TfbcoA&#10;AADjAAAADwAAAGRycy9kb3ducmV2LnhtbESPQWvCQBSE7wX/w/IKvdXdpiZKdBUpCFJ60Kh4fWSf&#10;STD7NmS3mv77bqHgcZiZb5jFarCtuFHvG8ca3sYKBHHpTMOVhuNh8zoD4QOywdYxafghD6vl6GmB&#10;uXF33tOtCJWIEPY5aqhD6HIpfVmTRT92HXH0Lq63GKLsK2l6vEe4bWWiVCYtNhwXauzoo6byWnxb&#10;Ddlnet7tyk26L7bvX56sORkXtH55HtZzEIGG8Aj/t7dGQ6KmkyRLJ2oK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Ok323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oJY8kA&#10;AADjAAAADwAAAGRycy9kb3ducmV2LnhtbESPQW/CMAyF75P2HyJP2gVBClqhKgSENk3acWMTZ9OY&#10;tFrjdE1Wun8/H5A42n5+732b3ehbNVAfm8AG5rMMFHEVbMPOwNfn67QAFROyxTYwGfijCLvt/d0G&#10;Sxsu/EHDITklJhxLNFCn1JVax6omj3EWOmK5nUPvMcnYO217vIi5b/Uiy5baY8OSUGNHzzVV34df&#10;bwB//PvxFFKIw8m5l0nejRObG/P4MO7XoBKN6Sa+fr9ZqZ+visXTalkIhTDJAvT2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HoJY8kAAADjAAAADwAAAAAAAAAAAAAAAACYAgAA&#10;ZHJzL2Rvd25yZXYueG1sUEsFBgAAAAAEAAQA9QAAAI4DAAAAAA==&#10;" fillcolor="#a5a5a5 [2092]" stroked="f" strokeweight="1pt">
                        <v:stroke joinstyle="miter"/>
                      </v:roundrect>
                    </v:group>
                    <v:oval id="شكل بيضاوي 52" o:spid="_x0000_s12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r0TMcA&#10;AADjAAAADwAAAGRycy9kb3ducmV2LnhtbERPX2vCMBB/H/gdwgm+zdSitVSjyIawgYOtbns+mrMt&#10;NpfSRFu/vREGe7zf/1tvB9OIK3WutqxgNo1AEBdW11wq+D7un1MQziNrbCyTghs52G5GT2vMtO35&#10;i665L0UIYZehgsr7NpPSFRUZdFPbEgfuZDuDPpxdKXWHfQg3jYyjKJEGaw4NFbb0UlFxzi9Gwef5&#10;9HP7fT9EH6Xt86Q3r3Gsj0pNxsNuBcLT4P/Ff+43HeYvlmk8XybpDB4/BQDk5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q9EzHAAAA4wAAAA8AAAAAAAAAAAAAAAAAmAIAAGRy&#10;cy9kb3ducmV2LnhtbFBLBQYAAAAABAAEAPUAAACMAwAAAAA=&#10;" filled="f" strokecolor="#168489" strokeweight="1pt">
                      <v:stroke joinstyle="miter"/>
                    </v:oval>
                  </v:group>
                  <v:shape id="مربع نص 41" o:spid="_x0000_s124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4sX8YA&#10;AADjAAAADwAAAGRycy9kb3ducmV2LnhtbERPS0vDQBC+C/6HZYTe7KahjxC7LUVb6MGLNd6H7JgN&#10;ZmdDdmzSf+8Kgsf53rPdT75TVxpiG9jAYp6BIq6DbbkxUL2fHgtQUZAtdoHJwI0i7Hf3d1ssbRj5&#10;ja4XaVQK4ViiASfSl1rH2pHHOA89ceI+w+BR0jk02g44pnDf6TzL1tpjy6nBYU/Pjuqvy7c3IGIP&#10;i1t19PH8Mb2+jC6rV1gZM3uYDk+ghCb5F/+5zzbNX22KfLlZFzn8/pQA0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4sX8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الذكاء الاصطناعي والتعلم الآلي</w:t>
                          </w:r>
                        </w:p>
                      </w:txbxContent>
                    </v:textbox>
                  </v:shape>
                </v:group>
                <v:shape id="صورة 54" o:spid="_x0000_s124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VwGTJAAAA4wAAAA8AAABkcnMvZG93bnJldi54bWxET19PwjAQfzfxOzRn4pt0grI5KUQNJiY8&#10;wYT4eK7nNmmvs60wvz01MfHxfv9vthisEQfyoXOs4HqUgSCune64UfBaPV8VIEJE1mgck4IfCrCY&#10;n5/NsNTuyGs6bGIjUgiHEhW0MfallKFuyWIYuZ44cR/OW4zp9I3UHo8p3Bo5zrKptNhxamixp6eW&#10;6v3m2ypY+cf3z7tqZ6qv9duyMJN8u1+ulLq8GB7uQUQa4r/4z/2i0/zbvBjf5NNiAr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pXAZMkAAADjAAAADwAAAAAAAAAA&#10;AAAAAACfAgAAZHJzL2Rvd25yZXYueG1sUEsFBgAAAAAEAAQA9wAAAJU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يساعد الذكاء الاصطناعي في أتمتة العمليات المعقدة، مثل إدارة المخاطر والتنبؤ بالأسواق. تُستخدم تقنيات التعلم الآلي لتحسين دقة التنبؤات وتقديم توصيات أكثر فعالية.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380E413" wp14:editId="41855EBE">
                <wp:extent cx="5731510" cy="892088"/>
                <wp:effectExtent l="0" t="0" r="2540" b="22860"/>
                <wp:docPr id="15782476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8247685" name="مجموعة 47"/>
                        <wpg:cNvGrpSpPr/>
                        <wpg:grpSpPr>
                          <a:xfrm>
                            <a:off x="0" y="0"/>
                            <a:ext cx="5731510" cy="895351"/>
                            <a:chOff x="0" y="0"/>
                            <a:chExt cx="5878196" cy="918845"/>
                          </a:xfrm>
                        </wpg:grpSpPr>
                        <wpg:grpSp>
                          <wpg:cNvPr id="1578247686" name="مجموعة 48"/>
                          <wpg:cNvGrpSpPr/>
                          <wpg:grpSpPr>
                            <a:xfrm>
                              <a:off x="0" y="0"/>
                              <a:ext cx="5878196" cy="918845"/>
                              <a:chOff x="0" y="0"/>
                              <a:chExt cx="6240348" cy="919070"/>
                            </a:xfrm>
                          </wpg:grpSpPr>
                          <wpg:grpSp>
                            <wpg:cNvPr id="1578247688" name="مجموعة 49"/>
                            <wpg:cNvGrpSpPr/>
                            <wpg:grpSpPr>
                              <a:xfrm>
                                <a:off x="0" y="169208"/>
                                <a:ext cx="5433072" cy="580613"/>
                                <a:chOff x="0" y="169208"/>
                                <a:chExt cx="5433072" cy="580613"/>
                              </a:xfrm>
                            </wpg:grpSpPr>
                            <wps:wsp>
                              <wps:cNvPr id="15782476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6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6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692" name="مربع نص 41"/>
                          <wps:cNvSpPr txBox="1"/>
                          <wps:spPr>
                            <a:xfrm>
                              <a:off x="204466" y="256663"/>
                              <a:ext cx="4615440" cy="389157"/>
                            </a:xfrm>
                            <a:prstGeom prst="rect">
                              <a:avLst/>
                            </a:prstGeom>
                            <a:noFill/>
                          </wps:spPr>
                          <wps:txbx>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الحوسبة السحابية</w:t>
                                </w:r>
                              </w:p>
                            </w:txbxContent>
                          </wps:txbx>
                          <wps:bodyPr wrap="square" rtlCol="1">
                            <a:spAutoFit/>
                          </wps:bodyPr>
                        </wps:wsp>
                      </wpg:grpSp>
                      <pic:pic xmlns:pic="http://schemas.openxmlformats.org/drawingml/2006/picture">
                        <pic:nvPicPr>
                          <pic:cNvPr id="157824769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rBfO3gcAAOQ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CysF87eBwAA5B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2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uRJ1ayQAA&#10;AOMAAAAPAAAAAAAAAAAAAAAAAKoCAABkcnMvZG93bnJldi54bWxQSwUGAAAAAAQABAD6AAAAoAMA&#10;AAAA&#10;">
                  <v:group id="مجموعة 48" o:spid="_x0000_s12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elgMtyQAA&#10;AOMAAAAPAAAAAAAAAAAAAAAAAKoCAABkcnMvZG93bnJldi54bWxQSwUGAAAAAAQABAD6AAAAoAMA&#10;AAAA&#10;">
                    <v:group id="مجموعة 49" o:spid="_x0000_s12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EUy&#10;xM0AAADjAAAADwAAAAAAAAAAAAAAAACqAgAAZHJzL2Rvd25yZXYueG1sUEsFBgAAAAAEAAQA+gAA&#10;AKQDAAAAAA==&#10;">
                      <v:shape id="شكل حر 50" o:spid="_x0000_s12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XMcA&#10;AADjAAAADwAAAGRycy9kb3ducmV2LnhtbERPzWrCQBC+F/oOyxR6q5tqE2N0lSIIIj1oVLwO2TEJ&#10;ZmdDdqvp27sFweN8/zNb9KYRV+pcbVnB5yACQVxYXXOp4LBffaQgnEfW2FgmBX/kYDF/fZlhpu2N&#10;d3TNfSlCCLsMFVTet5mUrqjIoBvYljhwZ9sZ9OHsSqk7vIVw08hhFCXSYM2hocKWlhUVl/zXKEg2&#10;8Wm7LVbxLl+PfhwZfdTWK/X+1n9PQXjq/VP8cK91mB+P0+HXOEkn8P9TAE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fyFz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fvsoA&#10;AADjAAAADwAAAGRycy9kb3ducmV2LnhtbESPQW/CMAyF70j7D5EncUEjHaLAOgKamJA4MjbtbBov&#10;rdY4XZOV7t/PBySOtp/fe996O/hG9dTFOrCBx2kGirgMtmZn4ON9/7ACFROyxSYwGfijCNvN3WiN&#10;hQ0XfqP+lJwSE44FGqhSagutY1mRxzgNLbHcvkLnMcnYOW07vIi5b/QsyxbaY82SUGFLu4rK79Ov&#10;N4A//vh5DinE/uzc6yRvh4nNjRnfDy/PoBIN6Sa+fh+s1M+Xq9l8uXgSCmGSBej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Wjn77KAAAA4wAAAA8AAAAAAAAAAAAAAAAAmAIA&#10;AGRycy9kb3ducmV2LnhtbFBLBQYAAAAABAAEAPUAAACPAwAAAAA=&#10;" fillcolor="#a5a5a5 [2092]" stroked="f" strokeweight="1pt">
                        <v:stroke joinstyle="miter"/>
                      </v:roundrect>
                    </v:group>
                    <v:oval id="شكل بيضاوي 52" o:spid="_x0000_s12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ikcgA&#10;AADjAAAADwAAAGRycy9kb3ducmV2LnhtbERPX2vCMBB/H+w7hBvsbaaWWbUzijgGEyZo1T0fzdkW&#10;m0tpMlu/vREGPt7v/80WvanFhVpXWVYwHEQgiHOrKy4UHPZfbxMQziNrrC2Tgis5WMyfn2aYatvx&#10;ji6ZL0QIYZeigtL7JpXS5SUZdAPbEAfuZFuDPpxtIXWLXQg3tYyjKJEGKw4NJTa0Kik/Z39GwfZ8&#10;Ol5/1z/RprBdlnTmM471XqnXl375AcJT7x/if/e3DvNH40n8Pk6mQ7j/FAC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c2KRyAAAAOMAAAAPAAAAAAAAAAAAAAAAAJgCAABk&#10;cnMvZG93bnJldi54bWxQSwUGAAAAAAQABAD1AAAAjQMAAAAA&#10;" filled="f" strokecolor="#168489" strokeweight="1pt">
                      <v:stroke joinstyle="miter"/>
                    </v:oval>
                  </v:group>
                  <v:shape id="مربع نص 41" o:spid="_x0000_s1254"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e6gsYA&#10;AADjAAAADwAAAGRycy9kb3ducmV2LnhtbERPS0vDQBC+C/6HZQRvdtNgH8ZuS6kKPfTSGu9DdswG&#10;s7MhO23Sf+8KQo/zvWe1GX2rLtTHJrCB6SQDRVwF23BtoPz8eFqCioJssQ1MBq4UYbO+v1thYcPA&#10;R7qcpFYphGOBBpxIV2gdK0ce4yR0xIn7Dr1HSWdfa9vjkMJ9q/Msm2uPDacGhx3tHFU/p7M3IGK3&#10;02v57uP+azy8DS6rZlga8/gwbl9BCY1yE/+79zbNny2W+fNi/pLD308JA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e6gsYAAADjAAAADwAAAAAAAAAAAAAAAACYAgAAZHJz&#10;L2Rvd25yZXYueG1sUEsFBgAAAAAEAAQA9QAAAIsDAAAAAA==&#10;" filled="f" stroked="f">
                    <v:textbox style="mso-fit-shape-to-text:t">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الحوسبة السحابية</w:t>
                          </w:r>
                        </w:p>
                      </w:txbxContent>
                    </v:textbox>
                  </v:shape>
                </v:group>
                <v:shape id="صورة 54" o:spid="_x0000_s125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MVrnJAAAA4wAAAA8AAABkcnMvZG93bnJldi54bWxET19PwjAQfzfxOzRn4pt0grIxKUQNJiY8&#10;wcD4eK7nNmmvs60wv701MfHxfv9vvhysEUfyoXOs4HqUgSCune64UbCrnq4KECEiazSOScE3BVgu&#10;zs/mWGp34g0dt7ERKYRDiQraGPtSylC3ZDGMXE+cuHfnLcZ0+kZqj6cUbo0cZ9lUWuw4NbTY02NL&#10;9WH7ZRWs/cPbx6x6MdXn5nVVmEm+P6zWSl1eDPd3ICIN8V/8537Waf5tXoxv8ulsAr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0xWuckAAADjAAAADwAAAAAAAAAA&#10;AAAAAACfAgAAZHJzL2Rvd25yZXYueG1sUEsFBgAAAAAEAAQA9wAAAJU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تتيح الحوسبة السحابية الوصول السريع إلى البيانات والموارد من أي مكان، مما يسهل عملية اتخاذ القرارات ويعزز التعاون بين الفرق.</w:t>
      </w:r>
    </w:p>
    <w:p w:rsidR="004A6D71" w:rsidRDefault="001A2196" w:rsidP="002714C1">
      <w:pPr>
        <w:keepNext/>
        <w:rPr>
          <w:rFonts w:ascii="Sakkal Majalla" w:hAnsi="Sakkal Majalla"/>
          <w:b/>
          <w:bCs/>
          <w:sz w:val="32"/>
          <w:szCs w:val="32"/>
          <w:rtl/>
        </w:rPr>
      </w:pPr>
      <w:r w:rsidRPr="002A078C">
        <w:rPr>
          <w:rFonts w:ascii="Sakkal Majalla" w:hAnsi="Sakkal Majalla"/>
          <w:noProof/>
          <w:color w:val="002060"/>
          <w:sz w:val="34"/>
        </w:rPr>
        <w:lastRenderedPageBreak/>
        <mc:AlternateContent>
          <mc:Choice Requires="wpg">
            <w:drawing>
              <wp:inline distT="0" distB="0" distL="0" distR="0" wp14:anchorId="61213645" wp14:editId="3DDF518B">
                <wp:extent cx="5731510" cy="895350"/>
                <wp:effectExtent l="0" t="0" r="21590" b="19050"/>
                <wp:docPr id="16086913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1388"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1389" name="مجموعة 39"/>
                        <wpg:cNvGrpSpPr/>
                        <wpg:grpSpPr>
                          <a:xfrm>
                            <a:off x="0" y="0"/>
                            <a:ext cx="5731510" cy="895350"/>
                            <a:chOff x="0" y="0"/>
                            <a:chExt cx="5878196" cy="918845"/>
                          </a:xfrm>
                        </wpg:grpSpPr>
                        <wpg:grpSp>
                          <wpg:cNvPr id="1608691390" name="مجموعة 40"/>
                          <wpg:cNvGrpSpPr/>
                          <wpg:grpSpPr>
                            <a:xfrm>
                              <a:off x="0" y="0"/>
                              <a:ext cx="5878196" cy="918845"/>
                              <a:chOff x="0" y="0"/>
                              <a:chExt cx="6240348" cy="919070"/>
                            </a:xfrm>
                          </wpg:grpSpPr>
                          <wpg:grpSp>
                            <wpg:cNvPr id="1608691391" name="مجموعة 41"/>
                            <wpg:cNvGrpSpPr/>
                            <wpg:grpSpPr>
                              <a:xfrm>
                                <a:off x="0" y="169208"/>
                                <a:ext cx="5433072" cy="580613"/>
                                <a:chOff x="0" y="169208"/>
                                <a:chExt cx="5433072" cy="580613"/>
                              </a:xfrm>
                            </wpg:grpSpPr>
                            <wps:wsp>
                              <wps:cNvPr id="1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 name="مربع نص 41"/>
                          <wps:cNvSpPr txBox="1"/>
                          <wps:spPr>
                            <a:xfrm>
                              <a:off x="204484" y="256918"/>
                              <a:ext cx="4616071" cy="387739"/>
                            </a:xfrm>
                            <a:prstGeom prst="rect">
                              <a:avLst/>
                            </a:prstGeom>
                            <a:noFill/>
                          </wps:spPr>
                          <wps:txbx>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فوائد التكنولوجيا في الحوكمة</w:t>
                                </w:r>
                              </w:p>
                            </w:txbxContent>
                          </wps:txbx>
                          <wps:bodyPr wrap="square" rtlCol="1">
                            <a:spAutoFit/>
                          </wps:bodyPr>
                        </wps:wsp>
                      </wpg:grpSp>
                    </wpg:wgp>
                  </a:graphicData>
                </a:graphic>
              </wp:inline>
            </w:drawing>
          </mc:Choice>
          <mc:Fallback>
            <w:pict>
              <v:group id="_x0000_s125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8C4QcAAIc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">
                <v:shape id="صورة 38" o:spid="_x0000_s125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vQiPKAAAA4wAAAA8AAABkcnMvZG93bnJldi54bWxEj0FLw0AQhe+C/2GZgje7qYGQxm5LKRW8&#10;iDYVvA7ZMRuanY3ZNY3/3jkIHmfem/e+2exm36uJxtgFNrBaZqCIm2A7bg28n5/uS1AxIVvsA5OB&#10;H4qw297ebLCy4conmurUKgnhWKEBl9JQaR0bRx7jMgzEon2G0WOScWy1HfEq4b7XD1lWaI8dS4PD&#10;gQ6Omkv97Q3kx2k+5ofXl/jhhvNX7fddPL0Zc7eY94+gEs3p3/x3/WwFv8jKYr3KS4GWn2QBevsL&#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6vQiPKAAAA4wAAAA8AAAAAAAAA&#10;AAAAAAAAnwIAAGRycy9kb3ducmV2LnhtbFBLBQYAAAAABAAEAPcAAACWAwAAAAA=&#10;">
                  <v:imagedata r:id="rId56" o:title=""/>
                </v:shape>
                <v:group id="مجموعة 39" o:spid="_x0000_s125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nEBtmyQAA&#10;AOMAAAAPAAAAAAAAAAAAAAAAAKoCAABkcnMvZG93bnJldi54bWxQSwUGAAAAAAQABAD6AAAAoAMA&#10;AAAA&#10;">
                  <v:group id="مجموعة 40" o:spid="_x0000_s125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z8yQm&#10;zAAAAOMAAAAPAAAAAAAAAAAAAAAAAKoCAABkcnMvZG93bnJldi54bWxQSwUGAAAAAAQABAD6AAAA&#10;owMAAAAA&#10;">
                    <v:group id="مجموعة 41" o:spid="_x0000_s126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y/gb3IAAAA&#10;4wAAAA8AAAAAAAAAAAAAAAAAqgIAAGRycy9kb3ducmV2LnhtbFBLBQYAAAAABAAEAPoAAACfAwAA&#10;AAA=&#10;">
                      <v:shape id="شكل حر 42" o:spid="_x0000_s126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4bW8AA&#10;AADcAAAADwAAAGRycy9kb3ducmV2LnhtbERPzYrCMBC+C75DGMGbJq6iUo0isot78OLPAwzN2FSb&#10;SW2y2n37zYLgbT6+31muW1eJBzWh9KxhNFQgiHNvSi40nE9fgzmIEJENVp5Jwy8FWK+6nSVmxj/5&#10;QI9jLEQK4ZChBhtjnUkZcksOw9DXxIm7+MZhTLAppGnwmcJdJT+UmkqHJacGizVtLeW344/TYNTk&#10;001muxlt73urriMTb2Ojdb/XbhYgIrXxLX65v02aPx3D/zPpArn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34bW8AAAADcAAAADwAAAAAAAAAAAAAAAACYAgAAZHJzL2Rvd25y&#10;ZXYueG1sUEsFBgAAAAAEAAQA9QAAAIU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6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t6hsIA&#10;AADcAAAADwAAAGRycy9kb3ducmV2LnhtbERPS2vCQBC+F/wPyxS81U1FUomuooIitgdf6HXITpPQ&#10;3dmQXU38926h0Nt8fM+ZzjtrxJ0aXzlW8D5IQBDnTldcKDif1m9jED4gazSOScGDPMxnvZcpZtq1&#10;fKD7MRQihrDPUEEZQp1J6fOSLPqBq4kj9+0aiyHCppC6wTaGWyOHSZJKixXHhhJrWpWU/xxvVsHH&#10;fn1r/SY97ZYX81Ul5roYfrJS/dduMQERqAv/4j/3Vsf56Qh+n4kX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C3qGwgAAANwAAAAPAAAAAAAAAAAAAAAAAJgCAABkcnMvZG93&#10;bnJldi54bWxQSwUGAAAAAAQABAD1AAAAhwMAAAAA&#10;" fillcolor="#168489" stroked="f" strokeweight="1pt">
                        <v:stroke joinstyle="miter"/>
                      </v:roundrect>
                    </v:group>
                    <v:oval id="شكل بيضاوي 44" o:spid="_x0000_s126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ghFMEA&#10;AADcAAAADwAAAGRycy9kb3ducmV2LnhtbERP22oCMRB9F/oPYQq+aVZBkdUopVCUghSjHzBuxs3q&#10;ZrLdpLr+fSMIvs3hXGex6lwtrtSGyrOC0TADQVx4U3Gp4LD/GsxAhIhssPZMCu4UYLV86y0wN/7G&#10;O7rqWIoUwiFHBTbGJpcyFJYchqFviBN38q3DmGBbStPiLYW7Wo6zbCodVpwaLDb0aam46D+nQHd7&#10;/bM+ldJvtf0+js7+1+02SvXfu485iEhdfImf7o1J86cTeDyTLp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IIRTBAAAA3AAAAA8AAAAAAAAAAAAAAAAAmAIAAGRycy9kb3du&#10;cmV2LnhtbFBLBQYAAAAABAAEAPUAAACGAwAAAAA=&#10;" filled="f" strokecolor="#a5a5a5 [2092]" strokeweight="1pt">
                      <v:stroke joinstyle="miter"/>
                    </v:oval>
                  </v:group>
                  <v:shape id="مربع نص 41" o:spid="_x0000_s1264"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5qtr8A&#10;AADcAAAADwAAAGRycy9kb3ducmV2LnhtbERPTWvCQBC9C/6HZQredKNgkNRVpFbw4KWa3ofsNBua&#10;nQ3ZqYn/3i0UepvH+5ztfvStulMfm8AGlosMFHEVbMO1gfJ2mm9ARUG22AYmAw+KsN9NJ1ssbBj4&#10;g+5XqVUK4VigASfSFVrHypHHuAgdceK+Qu9REuxrbXscUrhv9SrLcu2x4dTgsKM3R9X39ccbELGH&#10;5aN89/H8OV6Og8uqNZbGzF7GwysooVH+xX/us03z8xx+n0kX6N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rmq2vwAAANwAAAAPAAAAAAAAAAAAAAAAAJgCAABkcnMvZG93bnJl&#10;di54bWxQSwUGAAAAAAQABAD1AAAAhAMAAAAA&#10;" filled="f" stroked="f">
                    <v:textbox style="mso-fit-shape-to-text:t">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فوائد التكنولوجيا في الحوكمة</w:t>
                          </w:r>
                        </w:p>
                      </w:txbxContent>
                    </v:textbox>
                  </v:shape>
                </v:group>
                <w10:wrap anchorx="page"/>
                <w10:anchorlock/>
              </v:group>
            </w:pict>
          </mc:Fallback>
        </mc:AlternateContent>
      </w:r>
    </w:p>
    <w:p w:rsidR="00716BE5" w:rsidRDefault="00716BE5" w:rsidP="002714C1">
      <w:pPr>
        <w:keepNext/>
        <w:rPr>
          <w:rFonts w:ascii="Sakkal Majalla" w:hAnsi="Sakkal Majalla"/>
          <w:b/>
          <w:bCs/>
          <w:sz w:val="32"/>
          <w:szCs w:val="32"/>
          <w:rtl/>
        </w:rPr>
      </w:pPr>
    </w:p>
    <w:p w:rsidR="00FF55C6" w:rsidRDefault="00FF55C6" w:rsidP="00FF55C6">
      <w:pPr>
        <w:jc w:val="center"/>
        <w:rPr>
          <w:rFonts w:ascii="Sakkal Majalla" w:hAnsi="Sakkal Majalla"/>
          <w:b/>
          <w:bCs/>
          <w:sz w:val="32"/>
          <w:szCs w:val="32"/>
          <w:rtl/>
        </w:rPr>
      </w:pPr>
      <w:r w:rsidRPr="00FF55C6">
        <w:rPr>
          <w:rFonts w:ascii="Sakkal Majalla" w:hAnsi="Sakkal Majalla"/>
          <w:b/>
          <w:bCs/>
          <w:noProof/>
          <w:sz w:val="32"/>
          <w:szCs w:val="32"/>
        </w:rPr>
        <mc:AlternateContent>
          <mc:Choice Requires="wpg">
            <w:drawing>
              <wp:inline distT="0" distB="0" distL="0" distR="0" wp14:anchorId="6CB6FDD9" wp14:editId="379229CB">
                <wp:extent cx="5001370" cy="2537146"/>
                <wp:effectExtent l="0" t="0" r="8890" b="0"/>
                <wp:docPr id="2074269824" name="Group 41"/>
                <wp:cNvGraphicFramePr/>
                <a:graphic xmlns:a="http://schemas.openxmlformats.org/drawingml/2006/main">
                  <a:graphicData uri="http://schemas.microsoft.com/office/word/2010/wordprocessingGroup">
                    <wpg:wgp>
                      <wpg:cNvGrpSpPr/>
                      <wpg:grpSpPr>
                        <a:xfrm>
                          <a:off x="0" y="0"/>
                          <a:ext cx="5001370" cy="2537146"/>
                          <a:chOff x="0" y="0"/>
                          <a:chExt cx="6087334" cy="3088570"/>
                        </a:xfrm>
                      </wpg:grpSpPr>
                      <wpg:grpSp>
                        <wpg:cNvPr id="2074269825" name="Group 2074269825"/>
                        <wpg:cNvGrpSpPr/>
                        <wpg:grpSpPr>
                          <a:xfrm>
                            <a:off x="4778885" y="0"/>
                            <a:ext cx="1308449" cy="2965981"/>
                            <a:chOff x="4778910" y="0"/>
                            <a:chExt cx="1102127" cy="2498291"/>
                          </a:xfrm>
                        </wpg:grpSpPr>
                        <wps:wsp>
                          <wps:cNvPr id="2074269826" name="Shape"/>
                          <wps:cNvSpPr/>
                          <wps:spPr>
                            <a:xfrm>
                              <a:off x="4873146" y="0"/>
                              <a:ext cx="1007891" cy="1882259"/>
                            </a:xfrm>
                            <a:custGeom>
                              <a:avLst/>
                              <a:gdLst/>
                              <a:ahLst/>
                              <a:cxnLst>
                                <a:cxn ang="0">
                                  <a:pos x="wd2" y="hd2"/>
                                </a:cxn>
                                <a:cxn ang="5400000">
                                  <a:pos x="wd2" y="hd2"/>
                                </a:cxn>
                                <a:cxn ang="10800000">
                                  <a:pos x="wd2" y="hd2"/>
                                </a:cxn>
                                <a:cxn ang="16200000">
                                  <a:pos x="wd2" y="hd2"/>
                                </a:cxn>
                              </a:cxnLst>
                              <a:rect l="0" t="0" r="r" b="b"/>
                              <a:pathLst>
                                <a:path w="21600" h="20893" extrusionOk="0">
                                  <a:moveTo>
                                    <a:pt x="17908" y="20639"/>
                                  </a:moveTo>
                                  <a:lnTo>
                                    <a:pt x="878" y="13765"/>
                                  </a:lnTo>
                                  <a:cubicBezTo>
                                    <a:pt x="325" y="13538"/>
                                    <a:pt x="0" y="13192"/>
                                    <a:pt x="0" y="12830"/>
                                  </a:cubicBezTo>
                                  <a:lnTo>
                                    <a:pt x="0" y="1188"/>
                                  </a:lnTo>
                                  <a:cubicBezTo>
                                    <a:pt x="0" y="202"/>
                                    <a:pt x="2196" y="-354"/>
                                    <a:pt x="3692" y="253"/>
                                  </a:cubicBezTo>
                                  <a:lnTo>
                                    <a:pt x="20722" y="7127"/>
                                  </a:lnTo>
                                  <a:cubicBezTo>
                                    <a:pt x="21275" y="7354"/>
                                    <a:pt x="21600" y="7700"/>
                                    <a:pt x="21600" y="8062"/>
                                  </a:cubicBezTo>
                                  <a:lnTo>
                                    <a:pt x="21600" y="19704"/>
                                  </a:lnTo>
                                  <a:cubicBezTo>
                                    <a:pt x="21600" y="20698"/>
                                    <a:pt x="19404" y="21246"/>
                                    <a:pt x="17908" y="20639"/>
                                  </a:cubicBezTo>
                                  <a:close/>
                                </a:path>
                              </a:pathLst>
                            </a:custGeom>
                            <a:solidFill>
                              <a:srgbClr val="B0B0B0"/>
                            </a:solidFill>
                            <a:ln w="12700">
                              <a:miter lim="400000"/>
                            </a:ln>
                          </wps:spPr>
                          <wps:bodyPr lIns="38100" tIns="38100" rIns="38100" bIns="38100" anchor="ctr"/>
                        </wps:wsp>
                        <wps:wsp>
                          <wps:cNvPr id="2074269827" name="Shape"/>
                          <wps:cNvSpPr/>
                          <wps:spPr>
                            <a:xfrm>
                              <a:off x="4797250" y="629931"/>
                              <a:ext cx="1008649" cy="1868360"/>
                            </a:xfrm>
                            <a:custGeom>
                              <a:avLst/>
                              <a:gdLst/>
                              <a:ahLst/>
                              <a:cxnLst>
                                <a:cxn ang="0">
                                  <a:pos x="wd2" y="hd2"/>
                                </a:cxn>
                                <a:cxn ang="5400000">
                                  <a:pos x="wd2" y="hd2"/>
                                </a:cxn>
                                <a:cxn ang="10800000">
                                  <a:pos x="wd2" y="hd2"/>
                                </a:cxn>
                                <a:cxn ang="16200000">
                                  <a:pos x="wd2" y="hd2"/>
                                </a:cxn>
                              </a:cxnLst>
                              <a:rect l="0" t="0" r="r" b="b"/>
                              <a:pathLst>
                                <a:path w="21600" h="20836" extrusionOk="0">
                                  <a:moveTo>
                                    <a:pt x="3706" y="20577"/>
                                  </a:moveTo>
                                  <a:lnTo>
                                    <a:pt x="20722" y="13671"/>
                                  </a:lnTo>
                                  <a:cubicBezTo>
                                    <a:pt x="21275" y="13442"/>
                                    <a:pt x="21600" y="13095"/>
                                    <a:pt x="21600" y="12731"/>
                                  </a:cubicBezTo>
                                  <a:lnTo>
                                    <a:pt x="21600" y="1347"/>
                                  </a:lnTo>
                                  <a:cubicBezTo>
                                    <a:pt x="21600" y="230"/>
                                    <a:pt x="19130" y="-405"/>
                                    <a:pt x="17423" y="289"/>
                                  </a:cubicBezTo>
                                  <a:lnTo>
                                    <a:pt x="878" y="7009"/>
                                  </a:lnTo>
                                  <a:cubicBezTo>
                                    <a:pt x="325" y="7238"/>
                                    <a:pt x="0" y="7585"/>
                                    <a:pt x="0" y="7949"/>
                                  </a:cubicBezTo>
                                  <a:lnTo>
                                    <a:pt x="0" y="19646"/>
                                  </a:lnTo>
                                  <a:cubicBezTo>
                                    <a:pt x="16" y="20636"/>
                                    <a:pt x="2194" y="21195"/>
                                    <a:pt x="3706" y="20577"/>
                                  </a:cubicBezTo>
                                  <a:close/>
                                </a:path>
                              </a:pathLst>
                            </a:custGeom>
                            <a:solidFill>
                              <a:srgbClr val="3D8E92"/>
                            </a:solidFill>
                            <a:ln w="12700">
                              <a:miter lim="400000"/>
                            </a:ln>
                          </wps:spPr>
                          <wps:bodyPr lIns="38100" tIns="38100" rIns="38100" bIns="38100" anchor="ctr"/>
                        </wps:wsp>
                        <wps:wsp>
                          <wps:cNvPr id="2074269828" name="TextBox 14"/>
                          <wps:cNvSpPr txBox="1"/>
                          <wps:spPr>
                            <a:xfrm>
                              <a:off x="4888631" y="319068"/>
                              <a:ext cx="666335" cy="535405"/>
                            </a:xfrm>
                            <a:prstGeom prst="rect">
                              <a:avLst/>
                            </a:prstGeom>
                            <a:noFill/>
                          </wps:spPr>
                          <wps:txbx>
                            <w:txbxContent>
                              <w:p w:rsidR="00FD5841" w:rsidRPr="00FF55C6" w:rsidRDefault="00FD5841"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01</w:t>
                                </w:r>
                              </w:p>
                            </w:txbxContent>
                          </wps:txbx>
                          <wps:bodyPr wrap="square" rtlCol="0" anchor="ctr">
                            <a:noAutofit/>
                          </wps:bodyPr>
                        </wps:wsp>
                        <wps:wsp>
                          <wps:cNvPr id="2074269829" name="TextBox 25"/>
                          <wps:cNvSpPr txBox="1"/>
                          <wps:spPr>
                            <a:xfrm>
                              <a:off x="4778910" y="1447736"/>
                              <a:ext cx="1101833" cy="318248"/>
                            </a:xfrm>
                            <a:prstGeom prst="rect">
                              <a:avLst/>
                            </a:prstGeom>
                            <a:noFill/>
                          </wps:spPr>
                          <wps:txbx>
                            <w:txbxContent>
                              <w:p w:rsidR="00FD5841" w:rsidRDefault="00FD5841" w:rsidP="00FF55C6">
                                <w:pPr>
                                  <w:jc w:val="center"/>
                                  <w:rPr>
                                    <w:rFonts w:eastAsia="Calibri" w:hAnsi="Adobe Arabic" w:cs="Adobe Arabic"/>
                                    <w:b/>
                                    <w:bCs/>
                                    <w:color w:val="FFFFFF" w:themeColor="background1"/>
                                    <w:kern w:val="24"/>
                                    <w:sz w:val="36"/>
                                    <w:szCs w:val="36"/>
                                    <w:lang w:bidi="ar-EG"/>
                                  </w:rPr>
                                </w:pPr>
                                <w:r>
                                  <w:rPr>
                                    <w:rFonts w:eastAsia="Calibri" w:hAnsi="Adobe Arabic" w:cs="Adobe Arabic"/>
                                    <w:b/>
                                    <w:bCs/>
                                    <w:color w:val="FFFFFF" w:themeColor="background1"/>
                                    <w:kern w:val="24"/>
                                    <w:sz w:val="36"/>
                                    <w:szCs w:val="36"/>
                                    <w:rtl/>
                                    <w:lang w:bidi="ar-EG"/>
                                  </w:rPr>
                                  <w:t>تعزيز الشفافية</w:t>
                                </w:r>
                              </w:p>
                            </w:txbxContent>
                          </wps:txbx>
                          <wps:bodyPr wrap="square">
                            <a:noAutofit/>
                          </wps:bodyPr>
                        </wps:wsp>
                      </wpg:grpSp>
                      <wpg:grpSp>
                        <wpg:cNvPr id="2074269830" name="Group 2074269830"/>
                        <wpg:cNvGrpSpPr/>
                        <wpg:grpSpPr>
                          <a:xfrm>
                            <a:off x="3200655" y="0"/>
                            <a:ext cx="1308735" cy="2965981"/>
                            <a:chOff x="3200673" y="0"/>
                            <a:chExt cx="1102368" cy="2498291"/>
                          </a:xfrm>
                        </wpg:grpSpPr>
                        <wps:wsp>
                          <wps:cNvPr id="2074269831" name="Shape"/>
                          <wps:cNvSpPr/>
                          <wps:spPr>
                            <a:xfrm>
                              <a:off x="3276669" y="0"/>
                              <a:ext cx="1007891" cy="1882259"/>
                            </a:xfrm>
                            <a:custGeom>
                              <a:avLst/>
                              <a:gdLst/>
                              <a:ahLst/>
                              <a:cxnLst>
                                <a:cxn ang="0">
                                  <a:pos x="wd2" y="hd2"/>
                                </a:cxn>
                                <a:cxn ang="5400000">
                                  <a:pos x="wd2" y="hd2"/>
                                </a:cxn>
                                <a:cxn ang="10800000">
                                  <a:pos x="wd2" y="hd2"/>
                                </a:cxn>
                                <a:cxn ang="16200000">
                                  <a:pos x="wd2" y="hd2"/>
                                </a:cxn>
                              </a:cxnLst>
                              <a:rect l="0" t="0" r="r" b="b"/>
                              <a:pathLst>
                                <a:path w="21600" h="20893" extrusionOk="0">
                                  <a:moveTo>
                                    <a:pt x="17908" y="20639"/>
                                  </a:moveTo>
                                  <a:lnTo>
                                    <a:pt x="878" y="13765"/>
                                  </a:lnTo>
                                  <a:cubicBezTo>
                                    <a:pt x="325" y="13538"/>
                                    <a:pt x="0" y="13192"/>
                                    <a:pt x="0" y="12830"/>
                                  </a:cubicBezTo>
                                  <a:lnTo>
                                    <a:pt x="0" y="1188"/>
                                  </a:lnTo>
                                  <a:cubicBezTo>
                                    <a:pt x="0" y="202"/>
                                    <a:pt x="2196" y="-354"/>
                                    <a:pt x="3692" y="253"/>
                                  </a:cubicBezTo>
                                  <a:lnTo>
                                    <a:pt x="20722" y="7127"/>
                                  </a:lnTo>
                                  <a:cubicBezTo>
                                    <a:pt x="21275" y="7354"/>
                                    <a:pt x="21600" y="7700"/>
                                    <a:pt x="21600" y="8062"/>
                                  </a:cubicBezTo>
                                  <a:lnTo>
                                    <a:pt x="21600" y="19704"/>
                                  </a:lnTo>
                                  <a:cubicBezTo>
                                    <a:pt x="21600" y="20698"/>
                                    <a:pt x="19404" y="21246"/>
                                    <a:pt x="17908" y="20639"/>
                                  </a:cubicBezTo>
                                  <a:close/>
                                </a:path>
                              </a:pathLst>
                            </a:custGeom>
                            <a:solidFill>
                              <a:srgbClr val="B0B0B0"/>
                            </a:solidFill>
                            <a:ln w="12700">
                              <a:miter lim="400000"/>
                            </a:ln>
                          </wps:spPr>
                          <wps:bodyPr lIns="38100" tIns="38100" rIns="38100" bIns="38100" anchor="ctr"/>
                        </wps:wsp>
                        <wps:wsp>
                          <wps:cNvPr id="2074269832" name="Shape"/>
                          <wps:cNvSpPr/>
                          <wps:spPr>
                            <a:xfrm>
                              <a:off x="3200773" y="629931"/>
                              <a:ext cx="1008649" cy="1868360"/>
                            </a:xfrm>
                            <a:custGeom>
                              <a:avLst/>
                              <a:gdLst/>
                              <a:ahLst/>
                              <a:cxnLst>
                                <a:cxn ang="0">
                                  <a:pos x="wd2" y="hd2"/>
                                </a:cxn>
                                <a:cxn ang="5400000">
                                  <a:pos x="wd2" y="hd2"/>
                                </a:cxn>
                                <a:cxn ang="10800000">
                                  <a:pos x="wd2" y="hd2"/>
                                </a:cxn>
                                <a:cxn ang="16200000">
                                  <a:pos x="wd2" y="hd2"/>
                                </a:cxn>
                              </a:cxnLst>
                              <a:rect l="0" t="0" r="r" b="b"/>
                              <a:pathLst>
                                <a:path w="21600" h="20836" extrusionOk="0">
                                  <a:moveTo>
                                    <a:pt x="3706" y="20577"/>
                                  </a:moveTo>
                                  <a:lnTo>
                                    <a:pt x="20722" y="13671"/>
                                  </a:lnTo>
                                  <a:cubicBezTo>
                                    <a:pt x="21275" y="13442"/>
                                    <a:pt x="21600" y="13095"/>
                                    <a:pt x="21600" y="12731"/>
                                  </a:cubicBezTo>
                                  <a:lnTo>
                                    <a:pt x="21600" y="1347"/>
                                  </a:lnTo>
                                  <a:cubicBezTo>
                                    <a:pt x="21600" y="230"/>
                                    <a:pt x="19130" y="-405"/>
                                    <a:pt x="17423" y="289"/>
                                  </a:cubicBezTo>
                                  <a:lnTo>
                                    <a:pt x="878" y="7009"/>
                                  </a:lnTo>
                                  <a:cubicBezTo>
                                    <a:pt x="325" y="7238"/>
                                    <a:pt x="0" y="7585"/>
                                    <a:pt x="0" y="7949"/>
                                  </a:cubicBezTo>
                                  <a:lnTo>
                                    <a:pt x="0" y="19646"/>
                                  </a:lnTo>
                                  <a:cubicBezTo>
                                    <a:pt x="0" y="20636"/>
                                    <a:pt x="2194" y="21195"/>
                                    <a:pt x="3706" y="20577"/>
                                  </a:cubicBezTo>
                                  <a:close/>
                                </a:path>
                              </a:pathLst>
                            </a:custGeom>
                            <a:solidFill>
                              <a:srgbClr val="9FCFD1"/>
                            </a:solidFill>
                            <a:ln w="12700">
                              <a:miter lim="400000"/>
                            </a:ln>
                          </wps:spPr>
                          <wps:bodyPr lIns="38100" tIns="38100" rIns="38100" bIns="38100" anchor="ctr"/>
                        </wps:wsp>
                        <wps:wsp>
                          <wps:cNvPr id="2074269833" name="TextBox 13"/>
                          <wps:cNvSpPr txBox="1"/>
                          <wps:spPr>
                            <a:xfrm>
                              <a:off x="3292230" y="319068"/>
                              <a:ext cx="666335" cy="535405"/>
                            </a:xfrm>
                            <a:prstGeom prst="rect">
                              <a:avLst/>
                            </a:prstGeom>
                            <a:noFill/>
                          </wps:spPr>
                          <wps:txbx>
                            <w:txbxContent>
                              <w:p w:rsidR="00FD5841" w:rsidRPr="00FF55C6" w:rsidRDefault="00FD5841"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02</w:t>
                                </w:r>
                              </w:p>
                            </w:txbxContent>
                          </wps:txbx>
                          <wps:bodyPr wrap="square" rtlCol="0" anchor="ctr">
                            <a:noAutofit/>
                          </wps:bodyPr>
                        </wps:wsp>
                        <wps:wsp>
                          <wps:cNvPr id="2074269834" name="TextBox 30"/>
                          <wps:cNvSpPr txBox="1"/>
                          <wps:spPr>
                            <a:xfrm>
                              <a:off x="3200673" y="1352157"/>
                              <a:ext cx="1102368" cy="318248"/>
                            </a:xfrm>
                            <a:prstGeom prst="rect">
                              <a:avLst/>
                            </a:prstGeom>
                            <a:noFill/>
                          </wps:spPr>
                          <wps:txbx>
                            <w:txbxContent>
                              <w:p w:rsidR="00FD5841" w:rsidRDefault="00FD5841"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زيادة الكفاءة</w:t>
                                </w:r>
                              </w:p>
                            </w:txbxContent>
                          </wps:txbx>
                          <wps:bodyPr wrap="square">
                            <a:noAutofit/>
                          </wps:bodyPr>
                        </wps:wsp>
                      </wpg:grpSp>
                      <wpg:grpSp>
                        <wpg:cNvPr id="2074269835" name="Group 2074269835"/>
                        <wpg:cNvGrpSpPr/>
                        <wpg:grpSpPr>
                          <a:xfrm>
                            <a:off x="1644086" y="0"/>
                            <a:ext cx="1286674" cy="2965981"/>
                            <a:chOff x="1619776" y="0"/>
                            <a:chExt cx="1083786" cy="2498291"/>
                          </a:xfrm>
                        </wpg:grpSpPr>
                        <wps:wsp>
                          <wps:cNvPr id="2074269836" name="Shape"/>
                          <wps:cNvSpPr/>
                          <wps:spPr>
                            <a:xfrm>
                              <a:off x="1695672" y="0"/>
                              <a:ext cx="1007890" cy="1882259"/>
                            </a:xfrm>
                            <a:custGeom>
                              <a:avLst/>
                              <a:gdLst/>
                              <a:ahLst/>
                              <a:cxnLst>
                                <a:cxn ang="0">
                                  <a:pos x="wd2" y="hd2"/>
                                </a:cxn>
                                <a:cxn ang="5400000">
                                  <a:pos x="wd2" y="hd2"/>
                                </a:cxn>
                                <a:cxn ang="10800000">
                                  <a:pos x="wd2" y="hd2"/>
                                </a:cxn>
                                <a:cxn ang="16200000">
                                  <a:pos x="wd2" y="hd2"/>
                                </a:cxn>
                              </a:cxnLst>
                              <a:rect l="0" t="0" r="r" b="b"/>
                              <a:pathLst>
                                <a:path w="21600" h="20893" extrusionOk="0">
                                  <a:moveTo>
                                    <a:pt x="17908" y="20639"/>
                                  </a:moveTo>
                                  <a:lnTo>
                                    <a:pt x="878" y="13765"/>
                                  </a:lnTo>
                                  <a:cubicBezTo>
                                    <a:pt x="325" y="13538"/>
                                    <a:pt x="0" y="13192"/>
                                    <a:pt x="0" y="12830"/>
                                  </a:cubicBezTo>
                                  <a:lnTo>
                                    <a:pt x="0" y="1188"/>
                                  </a:lnTo>
                                  <a:cubicBezTo>
                                    <a:pt x="0" y="202"/>
                                    <a:pt x="2196" y="-354"/>
                                    <a:pt x="3692" y="253"/>
                                  </a:cubicBezTo>
                                  <a:lnTo>
                                    <a:pt x="20722" y="7127"/>
                                  </a:lnTo>
                                  <a:cubicBezTo>
                                    <a:pt x="21275" y="7354"/>
                                    <a:pt x="21600" y="7700"/>
                                    <a:pt x="21600" y="8062"/>
                                  </a:cubicBezTo>
                                  <a:lnTo>
                                    <a:pt x="21600" y="19704"/>
                                  </a:lnTo>
                                  <a:cubicBezTo>
                                    <a:pt x="21600" y="20698"/>
                                    <a:pt x="19404" y="21246"/>
                                    <a:pt x="17908" y="20639"/>
                                  </a:cubicBezTo>
                                  <a:close/>
                                </a:path>
                              </a:pathLst>
                            </a:custGeom>
                            <a:solidFill>
                              <a:srgbClr val="B0B0B0"/>
                            </a:solidFill>
                            <a:ln w="12700">
                              <a:miter lim="400000"/>
                            </a:ln>
                          </wps:spPr>
                          <wps:bodyPr lIns="38100" tIns="38100" rIns="38100" bIns="38100" anchor="ctr"/>
                        </wps:wsp>
                        <wps:wsp>
                          <wps:cNvPr id="2074269837" name="Shape"/>
                          <wps:cNvSpPr/>
                          <wps:spPr>
                            <a:xfrm>
                              <a:off x="1619776" y="629931"/>
                              <a:ext cx="1008650" cy="1868360"/>
                            </a:xfrm>
                            <a:custGeom>
                              <a:avLst/>
                              <a:gdLst/>
                              <a:ahLst/>
                              <a:cxnLst>
                                <a:cxn ang="0">
                                  <a:pos x="wd2" y="hd2"/>
                                </a:cxn>
                                <a:cxn ang="5400000">
                                  <a:pos x="wd2" y="hd2"/>
                                </a:cxn>
                                <a:cxn ang="10800000">
                                  <a:pos x="wd2" y="hd2"/>
                                </a:cxn>
                                <a:cxn ang="16200000">
                                  <a:pos x="wd2" y="hd2"/>
                                </a:cxn>
                              </a:cxnLst>
                              <a:rect l="0" t="0" r="r" b="b"/>
                              <a:pathLst>
                                <a:path w="21600" h="20836" extrusionOk="0">
                                  <a:moveTo>
                                    <a:pt x="3706" y="20577"/>
                                  </a:moveTo>
                                  <a:lnTo>
                                    <a:pt x="20722" y="13671"/>
                                  </a:lnTo>
                                  <a:cubicBezTo>
                                    <a:pt x="21275" y="13442"/>
                                    <a:pt x="21600" y="13095"/>
                                    <a:pt x="21600" y="12731"/>
                                  </a:cubicBezTo>
                                  <a:lnTo>
                                    <a:pt x="21600" y="1347"/>
                                  </a:lnTo>
                                  <a:cubicBezTo>
                                    <a:pt x="21600" y="230"/>
                                    <a:pt x="19130" y="-405"/>
                                    <a:pt x="17423" y="289"/>
                                  </a:cubicBezTo>
                                  <a:lnTo>
                                    <a:pt x="878" y="7009"/>
                                  </a:lnTo>
                                  <a:cubicBezTo>
                                    <a:pt x="325" y="7238"/>
                                    <a:pt x="0" y="7585"/>
                                    <a:pt x="0" y="7949"/>
                                  </a:cubicBezTo>
                                  <a:lnTo>
                                    <a:pt x="0" y="19646"/>
                                  </a:lnTo>
                                  <a:cubicBezTo>
                                    <a:pt x="16" y="20636"/>
                                    <a:pt x="2210" y="21195"/>
                                    <a:pt x="3706" y="20577"/>
                                  </a:cubicBezTo>
                                  <a:close/>
                                </a:path>
                              </a:pathLst>
                            </a:custGeom>
                            <a:solidFill>
                              <a:srgbClr val="3D8E92"/>
                            </a:solidFill>
                            <a:ln w="12700">
                              <a:miter lim="400000"/>
                            </a:ln>
                          </wps:spPr>
                          <wps:bodyPr lIns="38100" tIns="38100" rIns="38100" bIns="38100" anchor="ctr"/>
                        </wps:wsp>
                        <wps:wsp>
                          <wps:cNvPr id="2074269838" name="TextBox 12"/>
                          <wps:cNvSpPr txBox="1"/>
                          <wps:spPr>
                            <a:xfrm>
                              <a:off x="1711310" y="319068"/>
                              <a:ext cx="666335" cy="535405"/>
                            </a:xfrm>
                            <a:prstGeom prst="rect">
                              <a:avLst/>
                            </a:prstGeom>
                            <a:noFill/>
                          </wps:spPr>
                          <wps:txbx>
                            <w:txbxContent>
                              <w:p w:rsidR="00FD5841" w:rsidRPr="00FF55C6" w:rsidRDefault="00FD5841"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03</w:t>
                                </w:r>
                              </w:p>
                            </w:txbxContent>
                          </wps:txbx>
                          <wps:bodyPr wrap="square" rtlCol="0" anchor="ctr">
                            <a:noAutofit/>
                          </wps:bodyPr>
                        </wps:wsp>
                        <wps:wsp>
                          <wps:cNvPr id="2074269839" name="TextBox 35"/>
                          <wps:cNvSpPr txBox="1"/>
                          <wps:spPr>
                            <a:xfrm>
                              <a:off x="1628095" y="1303077"/>
                              <a:ext cx="963529" cy="1171010"/>
                            </a:xfrm>
                            <a:prstGeom prst="rect">
                              <a:avLst/>
                            </a:prstGeom>
                            <a:noFill/>
                          </wps:spPr>
                          <wps:txbx>
                            <w:txbxContent>
                              <w:p w:rsidR="00FD5841" w:rsidRDefault="00FD5841" w:rsidP="00716BE5">
                                <w:pPr>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تحسين</w:t>
                                </w:r>
                                <w:r>
                                  <w:rPr>
                                    <w:rFonts w:eastAsia="Calibri" w:hAnsi="Adobe Arabic" w:cs="Adobe Arabic"/>
                                    <w:b/>
                                    <w:bCs/>
                                    <w:color w:val="FFFFFF"/>
                                    <w:kern w:val="24"/>
                                    <w:sz w:val="36"/>
                                    <w:szCs w:val="36"/>
                                    <w:rtl/>
                                    <w:lang w:bidi="ar-EG"/>
                                  </w:rPr>
                                  <w:br/>
                                  <w:t xml:space="preserve"> التواصل</w:t>
                                </w:r>
                              </w:p>
                            </w:txbxContent>
                          </wps:txbx>
                          <wps:bodyPr wrap="square">
                            <a:noAutofit/>
                          </wps:bodyPr>
                        </wps:wsp>
                      </wpg:grpSp>
                      <wpg:grpSp>
                        <wpg:cNvPr id="2074269840" name="Group 2074269840"/>
                        <wpg:cNvGrpSpPr/>
                        <wpg:grpSpPr>
                          <a:xfrm>
                            <a:off x="0" y="122589"/>
                            <a:ext cx="1461135" cy="2965981"/>
                            <a:chOff x="0" y="122589"/>
                            <a:chExt cx="1230737" cy="2498291"/>
                          </a:xfrm>
                        </wpg:grpSpPr>
                        <wps:wsp>
                          <wps:cNvPr id="2074269841" name="Shape"/>
                          <wps:cNvSpPr/>
                          <wps:spPr>
                            <a:xfrm>
                              <a:off x="186559" y="122589"/>
                              <a:ext cx="1007890" cy="1882259"/>
                            </a:xfrm>
                            <a:custGeom>
                              <a:avLst/>
                              <a:gdLst/>
                              <a:ahLst/>
                              <a:cxnLst>
                                <a:cxn ang="0">
                                  <a:pos x="wd2" y="hd2"/>
                                </a:cxn>
                                <a:cxn ang="5400000">
                                  <a:pos x="wd2" y="hd2"/>
                                </a:cxn>
                                <a:cxn ang="10800000">
                                  <a:pos x="wd2" y="hd2"/>
                                </a:cxn>
                                <a:cxn ang="16200000">
                                  <a:pos x="wd2" y="hd2"/>
                                </a:cxn>
                              </a:cxnLst>
                              <a:rect l="0" t="0" r="r" b="b"/>
                              <a:pathLst>
                                <a:path w="21600" h="20893" extrusionOk="0">
                                  <a:moveTo>
                                    <a:pt x="17908" y="20639"/>
                                  </a:moveTo>
                                  <a:lnTo>
                                    <a:pt x="878" y="13765"/>
                                  </a:lnTo>
                                  <a:cubicBezTo>
                                    <a:pt x="325" y="13538"/>
                                    <a:pt x="0" y="13192"/>
                                    <a:pt x="0" y="12830"/>
                                  </a:cubicBezTo>
                                  <a:lnTo>
                                    <a:pt x="0" y="1188"/>
                                  </a:lnTo>
                                  <a:cubicBezTo>
                                    <a:pt x="0" y="202"/>
                                    <a:pt x="2196" y="-354"/>
                                    <a:pt x="3692" y="253"/>
                                  </a:cubicBezTo>
                                  <a:lnTo>
                                    <a:pt x="20722" y="7127"/>
                                  </a:lnTo>
                                  <a:cubicBezTo>
                                    <a:pt x="21275" y="7354"/>
                                    <a:pt x="21600" y="7700"/>
                                    <a:pt x="21600" y="8062"/>
                                  </a:cubicBezTo>
                                  <a:lnTo>
                                    <a:pt x="21600" y="19704"/>
                                  </a:lnTo>
                                  <a:cubicBezTo>
                                    <a:pt x="21600" y="20698"/>
                                    <a:pt x="19404" y="21246"/>
                                    <a:pt x="17908" y="20639"/>
                                  </a:cubicBezTo>
                                  <a:close/>
                                </a:path>
                              </a:pathLst>
                            </a:custGeom>
                            <a:solidFill>
                              <a:srgbClr val="B0B0B0"/>
                            </a:solidFill>
                            <a:ln w="12700">
                              <a:miter lim="400000"/>
                            </a:ln>
                          </wps:spPr>
                          <wps:bodyPr lIns="38100" tIns="38100" rIns="38100" bIns="38100" anchor="ctr"/>
                        </wps:wsp>
                        <wps:wsp>
                          <wps:cNvPr id="2074269842" name="Shape"/>
                          <wps:cNvSpPr/>
                          <wps:spPr>
                            <a:xfrm>
                              <a:off x="110663" y="752520"/>
                              <a:ext cx="1008649" cy="1868360"/>
                            </a:xfrm>
                            <a:custGeom>
                              <a:avLst/>
                              <a:gdLst/>
                              <a:ahLst/>
                              <a:cxnLst>
                                <a:cxn ang="0">
                                  <a:pos x="wd2" y="hd2"/>
                                </a:cxn>
                                <a:cxn ang="5400000">
                                  <a:pos x="wd2" y="hd2"/>
                                </a:cxn>
                                <a:cxn ang="10800000">
                                  <a:pos x="wd2" y="hd2"/>
                                </a:cxn>
                                <a:cxn ang="16200000">
                                  <a:pos x="wd2" y="hd2"/>
                                </a:cxn>
                              </a:cxnLst>
                              <a:rect l="0" t="0" r="r" b="b"/>
                              <a:pathLst>
                                <a:path w="21600" h="20836" extrusionOk="0">
                                  <a:moveTo>
                                    <a:pt x="3706" y="20577"/>
                                  </a:moveTo>
                                  <a:lnTo>
                                    <a:pt x="20722" y="13671"/>
                                  </a:lnTo>
                                  <a:cubicBezTo>
                                    <a:pt x="21275" y="13442"/>
                                    <a:pt x="21600" y="13095"/>
                                    <a:pt x="21600" y="12731"/>
                                  </a:cubicBezTo>
                                  <a:lnTo>
                                    <a:pt x="21600" y="1347"/>
                                  </a:lnTo>
                                  <a:cubicBezTo>
                                    <a:pt x="21600" y="230"/>
                                    <a:pt x="19130" y="-405"/>
                                    <a:pt x="17423" y="289"/>
                                  </a:cubicBezTo>
                                  <a:lnTo>
                                    <a:pt x="878" y="7009"/>
                                  </a:lnTo>
                                  <a:cubicBezTo>
                                    <a:pt x="325" y="7238"/>
                                    <a:pt x="0" y="7585"/>
                                    <a:pt x="0" y="7949"/>
                                  </a:cubicBezTo>
                                  <a:lnTo>
                                    <a:pt x="0" y="19646"/>
                                  </a:lnTo>
                                  <a:cubicBezTo>
                                    <a:pt x="16" y="20636"/>
                                    <a:pt x="2194" y="21195"/>
                                    <a:pt x="3706" y="20577"/>
                                  </a:cubicBezTo>
                                  <a:close/>
                                </a:path>
                              </a:pathLst>
                            </a:custGeom>
                            <a:solidFill>
                              <a:srgbClr val="9FCFD1"/>
                            </a:solidFill>
                            <a:ln w="12700">
                              <a:miter lim="400000"/>
                            </a:ln>
                          </wps:spPr>
                          <wps:bodyPr lIns="38100" tIns="38100" rIns="38100" bIns="38100" anchor="ctr"/>
                        </wps:wsp>
                        <wps:wsp>
                          <wps:cNvPr id="2074269843" name="TextBox 11"/>
                          <wps:cNvSpPr txBox="1"/>
                          <wps:spPr>
                            <a:xfrm>
                              <a:off x="202274" y="444692"/>
                              <a:ext cx="666335" cy="535405"/>
                            </a:xfrm>
                            <a:prstGeom prst="rect">
                              <a:avLst/>
                            </a:prstGeom>
                            <a:noFill/>
                          </wps:spPr>
                          <wps:txbx>
                            <w:txbxContent>
                              <w:p w:rsidR="00FD5841" w:rsidRPr="00FF55C6" w:rsidRDefault="00FD5841"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04</w:t>
                                </w:r>
                              </w:p>
                            </w:txbxContent>
                          </wps:txbx>
                          <wps:bodyPr wrap="square" rtlCol="0" anchor="ctr">
                            <a:noAutofit/>
                          </wps:bodyPr>
                        </wps:wsp>
                        <wps:wsp>
                          <wps:cNvPr id="2074269844" name="TextBox 40"/>
                          <wps:cNvSpPr txBox="1"/>
                          <wps:spPr>
                            <a:xfrm>
                              <a:off x="0" y="1425978"/>
                              <a:ext cx="1230737" cy="318248"/>
                            </a:xfrm>
                            <a:prstGeom prst="rect">
                              <a:avLst/>
                            </a:prstGeom>
                            <a:noFill/>
                          </wps:spPr>
                          <wps:txbx>
                            <w:txbxContent>
                              <w:p w:rsidR="00FD5841" w:rsidRDefault="00FD5841"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الأمن</w:t>
                                </w:r>
                              </w:p>
                            </w:txbxContent>
                          </wps:txbx>
                          <wps:bodyPr wrap="square">
                            <a:noAutofit/>
                          </wps:bodyPr>
                        </wps:wsp>
                      </wpg:grpSp>
                    </wpg:wgp>
                  </a:graphicData>
                </a:graphic>
              </wp:inline>
            </w:drawing>
          </mc:Choice>
          <mc:Fallback>
            <w:pict>
              <v:group id="Group 41" o:spid="_x0000_s1265" style="width:393.8pt;height:199.8pt;mso-position-horizontal-relative:char;mso-position-vertical-relative:line" coordsize="60873,30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">
                <v:group id="Group 2074269825" o:spid="_x0000_s1266" style="position:absolute;left:47788;width:13085;height:29659" coordorigin="47789" coordsize="11021,24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Hnjc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PSTKE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YeeN&#10;zAAAAOMAAAAPAAAAAAAAAAAAAAAAAKoCAABkcnMvZG93bnJldi54bWxQSwUGAAAAAAQABAD6AAAA&#10;owMAAAAA&#10;">
                  <v:shape id="Shape" o:spid="_x0000_s1267" style="position:absolute;left:48731;width:10079;height:18822;visibility:visible;mso-wrap-style:square;v-text-anchor:middle" coordsize="21600,2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jR8oA&#10;AADjAAAADwAAAGRycy9kb3ducmV2LnhtbESPUUvDMBSF34X9h3AHvohLVqWbddkYxYEvCpv+gEtz&#10;l5Q1N6WJa/33RhB8PJxzvsPZ7CbfiSsNsQ2sYblQIIibYFq2Gj4/DvdrEDEhG+wCk4ZvirDbzm42&#10;WJkw8pGup2RFhnCsUINLqa+kjI0jj3EReuLsncPgMWU5WGkGHDPcd7JQqpQeW84LDnuqHTWX05fX&#10;8NDup5fS1ep4fhvtytZ3hxDetb6dT/tnEImm9B/+a78aDYVaPRbl07oo4fdT/gNy+w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bFo0fKAAAA4wAAAA8AAAAAAAAAAAAAAAAAmAIA&#10;AGRycy9kb3ducmV2LnhtbFBLBQYAAAAABAAEAPUAAACPAwAAAAA=&#10;" path="m17908,20639l878,13765c325,13538,,13192,,12830l,1188c,202,2196,-354,3692,253l20722,7127v553,227,878,573,878,935l21600,19704v,994,-2196,1542,-3692,935xe" fillcolor="#b0b0b0" stroked="f" strokeweight="1pt">
                    <v:stroke miterlimit="4" joinstyle="miter"/>
                    <v:path arrowok="t" o:extrusionok="f" o:connecttype="custom" o:connectlocs="503946,941130;503946,941130;503946,941130;503946,941130" o:connectangles="0,90,180,270"/>
                  </v:shape>
                  <v:shape id="Shape" o:spid="_x0000_s1268" style="position:absolute;left:47972;top:6299;width:10086;height:18683;visibility:visible;mso-wrap-style:square;v-text-anchor:middle" coordsize="21600,2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DpWMkA&#10;AADjAAAADwAAAGRycy9kb3ducmV2LnhtbESPUWvCMBSF3wf7D+EKe5upZVTXGUWEMfFBqNsPuDTX&#10;NpjclCZq++8XQfDxcM75Dme5HpwVV+qD8axgNs1AENdeG24U/P1+vy9AhIis0XomBSMFWK9eX5ZY&#10;an/jiq7H2IgE4VCigjbGrpQy1C05DFPfESfv5HuHMcm+kbrHW4I7K/MsK6RDw2mhxY62LdXn48Up&#10;KE4HMhcMVVX/2GI0Wztu9jOl3ibD5gtEpCE+w4/2TivIs/lHXnwu8jncP6U/IF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uDpWMkAAADjAAAADwAAAAAAAAAAAAAAAACYAgAA&#10;ZHJzL2Rvd25yZXYueG1sUEsFBgAAAAAEAAQA9QAAAI4DAAAAAA==&#10;" path="m3706,20577l20722,13671v553,-229,878,-576,878,-940l21600,1347c21600,230,19130,-405,17423,289l878,7009c325,7238,,7585,,7949l,19646v16,990,2194,1549,3706,931xe" fillcolor="#3d8e92" stroked="f" strokeweight="1pt">
                    <v:stroke miterlimit="4" joinstyle="miter"/>
                    <v:path arrowok="t" o:extrusionok="f" o:connecttype="custom" o:connectlocs="504325,934180;504325,934180;504325,934180;504325,934180" o:connectangles="0,90,180,270"/>
                  </v:shape>
                  <v:shape id="TextBox 14" o:spid="_x0000_s1269" type="#_x0000_t202" style="position:absolute;left:48886;top:3190;width:6663;height:5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IeAMcA&#10;AADjAAAADwAAAGRycy9kb3ducmV2LnhtbERP3WrCMBS+H+wdwhl4M2ZikarVKDIQRLYLfx7grDk2&#10;xeakNFmtb28uBrv8+P5Xm8E1oqcu1J41TMYKBHHpTc2Vhst59zEHESKywcYzaXhQgM369WWFhfF3&#10;PlJ/ipVIIRwK1GBjbAspQ2nJYRj7ljhxV985jAl2lTQd3lO4a2SmVC4d1pwaLLb0aam8nX6dhnfb&#10;qu+v6/5nZ/LS3g4BZ64/aD16G7ZLEJGG+C/+c++NhkzNplm+mGdpdPqU/oBc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SHgDHAAAA4wAAAA8AAAAAAAAAAAAAAAAAmAIAAGRy&#10;cy9kb3ducmV2LnhtbFBLBQYAAAAABAAEAPUAAACMAwAAAAA=&#10;" filled="f" stroked="f">
                    <v:textbox>
                      <w:txbxContent>
                        <w:p w:rsidR="00FD5841" w:rsidRPr="00FF55C6" w:rsidRDefault="00FD5841"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01</w:t>
                          </w:r>
                        </w:p>
                      </w:txbxContent>
                    </v:textbox>
                  </v:shape>
                  <v:shape id="TextBox 25" o:spid="_x0000_s1270" type="#_x0000_t202" style="position:absolute;left:47789;top:14477;width:11018;height:3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0osoA&#10;AADjAAAADwAAAGRycy9kb3ducmV2LnhtbESPT2vCQBTE74V+h+UVvNXdBqsmukppETxZ/AveHtln&#10;Esy+DdnVpN/eLRR6HGbmN8x82dta3Kn1lWMNb0MFgjh3puJCw2G/ep2C8AHZYO2YNPyQh+Xi+WmO&#10;mXEdb+m+C4WIEPYZaihDaDIpfV6SRT90DXH0Lq61GKJsC2la7CLc1jJRaiwtVhwXSmzos6T8urtZ&#10;DcfN5Xwaqe/iy743neuVZJtKrQcv/ccMRKA+/If/2mujIVGTUTJOp0kKv5/iH5C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xbtKLKAAAA4wAAAA8AAAAAAAAAAAAAAAAAmAIA&#10;AGRycy9kb3ducmV2LnhtbFBLBQYAAAAABAAEAPUAAACPAwAAAAA=&#10;" filled="f" stroked="f">
                    <v:textbox>
                      <w:txbxContent>
                        <w:p w:rsidR="00FD5841" w:rsidRDefault="00FD5841" w:rsidP="00FF55C6">
                          <w:pPr>
                            <w:jc w:val="center"/>
                            <w:rPr>
                              <w:rFonts w:eastAsia="Calibri" w:hAnsi="Adobe Arabic" w:cs="Adobe Arabic"/>
                              <w:b/>
                              <w:bCs/>
                              <w:color w:val="FFFFFF" w:themeColor="background1"/>
                              <w:kern w:val="24"/>
                              <w:sz w:val="36"/>
                              <w:szCs w:val="36"/>
                              <w:lang w:bidi="ar-EG"/>
                            </w:rPr>
                          </w:pPr>
                          <w:r>
                            <w:rPr>
                              <w:rFonts w:eastAsia="Calibri" w:hAnsi="Adobe Arabic" w:cs="Adobe Arabic"/>
                              <w:b/>
                              <w:bCs/>
                              <w:color w:val="FFFFFF" w:themeColor="background1"/>
                              <w:kern w:val="24"/>
                              <w:sz w:val="36"/>
                              <w:szCs w:val="36"/>
                              <w:rtl/>
                              <w:lang w:bidi="ar-EG"/>
                            </w:rPr>
                            <w:t>تعزيز الشفافية</w:t>
                          </w:r>
                        </w:p>
                      </w:txbxContent>
                    </v:textbox>
                  </v:shape>
                </v:group>
                <v:group id="Group 2074269830" o:spid="_x0000_s1271" style="position:absolute;left:32006;width:13087;height:29659" coordorigin="32006" coordsize="11023,24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3P0sjL&#10;AAAA4wAAAA8AAAAAAAAAAAAAAAAAqgIAAGRycy9kb3ducmV2LnhtbFBLBQYAAAAABAAEAPoAAACi&#10;AwAAAAA=&#10;">
                  <v:shape id="Shape" o:spid="_x0000_s1272" style="position:absolute;left:32766;width:10079;height:18822;visibility:visible;mso-wrap-style:square;v-text-anchor:middle" coordsize="21600,2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t7ssA&#10;AADjAAAADwAAAGRycy9kb3ducmV2LnhtbESPUUvDMBSF3wX/Q7iCL+KSddJt3bIxigNfFDb9AZfm&#10;Lik2N6WJa/33RhB8PJxzvsPZ7iffiSsNsQ2sYT5TIIibYFq2Gj7ej48rEDEhG+wCk4ZvirDf3d5s&#10;sTJh5BNdz8mKDOFYoQaXUl9JGRtHHuMs9MTZu4TBY8pysNIMOGa472ShVCk9tpwXHPZUO2o+z19e&#10;w6I9TM+lq9Xp8jrapa0fjiG8aX1/Nx02IBJN6T/8134xGgq1fCrK9Woxh99P+Q/I3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s9a3uywAAAOMAAAAPAAAAAAAAAAAAAAAAAJgC&#10;AABkcnMvZG93bnJldi54bWxQSwUGAAAAAAQABAD1AAAAkAMAAAAA&#10;" path="m17908,20639l878,13765c325,13538,,13192,,12830l,1188c,202,2196,-354,3692,253l20722,7127v553,227,878,573,878,935l21600,19704v,994,-2196,1542,-3692,935xe" fillcolor="#b0b0b0" stroked="f" strokeweight="1pt">
                    <v:stroke miterlimit="4" joinstyle="miter"/>
                    <v:path arrowok="t" o:extrusionok="f" o:connecttype="custom" o:connectlocs="503946,941130;503946,941130;503946,941130;503946,941130" o:connectangles="0,90,180,270"/>
                  </v:shape>
                  <v:shape id="Shape" o:spid="_x0000_s1273" style="position:absolute;left:32007;top:6299;width:10087;height:18683;visibility:visible;mso-wrap-style:square;v-text-anchor:middle" coordsize="21600,2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u1csA&#10;AADjAAAADwAAAGRycy9kb3ducmV2LnhtbESPQWvCQBSE74X+h+UVetNNo0SbuooIlnqpaEPPz+wz&#10;Sc2+DdltEv+9WxB6HGbmG2axGkwtOmpdZVnByzgCQZxbXXGhIPvajuYgnEfWWFsmBVdysFo+Piww&#10;1bbnA3VHX4gAYZeigtL7JpXS5SUZdGPbEAfvbFuDPsi2kLrFPsBNLeMoSqTBisNCiQ1tSsovx1+j&#10;IBl0ln3WO7tN/On757Tviv79rNTz07B+A+Fp8P/he/tDK4ij2TROXueTGP4+hT8glz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Be7VywAAAOMAAAAPAAAAAAAAAAAAAAAAAJgC&#10;AABkcnMvZG93bnJldi54bWxQSwUGAAAAAAQABAD1AAAAkAMAAAAA&#10;" path="m3706,20577l20722,13671v553,-229,878,-576,878,-940l21600,1347c21600,230,19130,-405,17423,289l878,7009c325,7238,,7585,,7949l,19646v,990,2194,1549,3706,931xe" fillcolor="#9fcfd1" stroked="f" strokeweight="1pt">
                    <v:stroke miterlimit="4" joinstyle="miter"/>
                    <v:path arrowok="t" o:extrusionok="f" o:connecttype="custom" o:connectlocs="504325,934180;504325,934180;504325,934180;504325,934180" o:connectangles="0,90,180,270"/>
                  </v:shape>
                  <v:shape id="TextBox 13" o:spid="_x0000_s1274" type="#_x0000_t202" style="position:absolute;left:32922;top:3190;width:6663;height:5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arMsA&#10;AADjAAAADwAAAGRycy9kb3ducmV2LnhtbESPUWvCMBSF3wf7D+EOfBkzWR1Vq1HGQBCZDzp/wLW5&#10;NsXmpjRZrf9+GQz2eDjnfIezXA+uET11ofas4XWsQBCX3tRcaTh9bV5mIEJENth4Jg13CrBePT4s&#10;sTD+xgfqj7ESCcKhQA02xraQMpSWHIaxb4mTd/Gdw5hkV0nT4S3BXSMzpXLpsOa0YLGlD0vl9fjt&#10;NDzbVu0/L9vzxuSlve4CTl2/03r0NLwvQEQa4n/4r701GjI1fcvy+Wwygd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LxqsywAAAOMAAAAPAAAAAAAAAAAAAAAAAJgC&#10;AABkcnMvZG93bnJldi54bWxQSwUGAAAAAAQABAD1AAAAkAMAAAAA&#10;" filled="f" stroked="f">
                    <v:textbox>
                      <w:txbxContent>
                        <w:p w:rsidR="00FD5841" w:rsidRPr="00FF55C6" w:rsidRDefault="00FD5841"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02</w:t>
                          </w:r>
                        </w:p>
                      </w:txbxContent>
                    </v:textbox>
                  </v:shape>
                  <v:shape id="TextBox 30" o:spid="_x0000_s1275" type="#_x0000_t202" style="position:absolute;left:32006;top:13521;width:11024;height:3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ON4coA&#10;AADjAAAADwAAAGRycy9kb3ducmV2LnhtbESPQWvCQBSE70L/w/IKvelu02g1ukqpFHqyqFXw9sg+&#10;k9Ds25BdTfrvu4LQ4zAz3zCLVW9rcaXWV441PI8UCOLcmYoLDd/7j+EUhA/IBmvHpOGXPKyWD4MF&#10;ZsZ1vKXrLhQiQthnqKEMocmk9HlJFv3INcTRO7vWYoiyLaRpsYtwW8tEqYm0WHFcKLGh95Lyn93F&#10;ajhszqdjqr6KtR03neuVZDuTWj899m9zEIH68B++tz+NhkS9pslkNn1J4fY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eDjeHKAAAA4wAAAA8AAAAAAAAAAAAAAAAAmAIA&#10;AGRycy9kb3ducmV2LnhtbFBLBQYAAAAABAAEAPUAAACPAwAAAAA=&#10;" filled="f" stroked="f">
                    <v:textbox>
                      <w:txbxContent>
                        <w:p w:rsidR="00FD5841" w:rsidRDefault="00FD5841"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زيادة الكفاءة</w:t>
                          </w:r>
                        </w:p>
                      </w:txbxContent>
                    </v:textbox>
                  </v:shape>
                </v:group>
                <v:group id="Group 2074269835" o:spid="_x0000_s1276" style="position:absolute;left:16440;width:12867;height:29659" coordorigin="16197" coordsize="10837,24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bhx&#10;UM0AAADjAAAADwAAAAAAAAAAAAAAAACqAgAAZHJzL2Rvd25yZXYueG1sUEsFBgAAAAAEAAQA+gAA&#10;AKQDAAAAAA==&#10;">
                  <v:shape id="Shape" o:spid="_x0000_s1277" style="position:absolute;left:16956;width:10079;height:18822;visibility:visible;mso-wrap-style:square;v-text-anchor:middle" coordsize="21600,2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w1msoA&#10;AADjAAAADwAAAGRycy9kb3ducmV2LnhtbESPUUvDMBSF3wX/Q7iCL+ISO+m2umyM4sAXB5v7AZfm&#10;Lik2N6WJa/33RhB8PJxzvsNZbyffiSsNsQ2s4WmmQBA3wbRsNZw/9o9LEDEhG+wCk4ZvirDd3N6s&#10;sTJh5CNdT8mKDOFYoQaXUl9JGRtHHuMs9MTZu4TBY8pysNIMOGa472ShVCk9tpwXHPZUO2o+T19e&#10;w7zdTa+lq9Xx8j7aha0f9iEctL6/m3YvIBJN6T/8134zGgq1eC7K1XJewu+n/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cNZrKAAAA4wAAAA8AAAAAAAAAAAAAAAAAmAIA&#10;AGRycy9kb3ducmV2LnhtbFBLBQYAAAAABAAEAPUAAACPAwAAAAA=&#10;" path="m17908,20639l878,13765c325,13538,,13192,,12830l,1188c,202,2196,-354,3692,253l20722,7127v553,227,878,573,878,935l21600,19704v,994,-2196,1542,-3692,935xe" fillcolor="#b0b0b0" stroked="f" strokeweight="1pt">
                    <v:stroke miterlimit="4" joinstyle="miter"/>
                    <v:path arrowok="t" o:extrusionok="f" o:connecttype="custom" o:connectlocs="503945,941130;503945,941130;503945,941130;503945,941130" o:connectangles="0,90,180,270"/>
                  </v:shape>
                  <v:shape id="Shape" o:spid="_x0000_s1278" style="position:absolute;left:16197;top:6299;width:10087;height:18683;visibility:visible;mso-wrap-style:square;v-text-anchor:middle" coordsize="21600,2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hckA&#10;AADjAAAADwAAAGRycy9kb3ducmV2LnhtbESPUWvCMBSF3wf7D+EO9jZT66hajSKCbOxhUPUHXJpr&#10;G0xuShO1/ffLYLDHwznnO5z1dnBW3KkPxrOC6SQDQVx7bbhRcD4d3hYgQkTWaD2TgpECbDfPT2ss&#10;tX9wRfdjbESCcChRQRtjV0oZ6pYchonviJN38b3DmGTfSN3jI8GdlXmWFdKh4bTQYkf7lurr8eYU&#10;FJdvMjcMVVV/2GI0ezvuvqZKvb4MuxWISEP8D/+1P7WCPJu/58VyMZvD76f0B+Tm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zl/hckAAADjAAAADwAAAAAAAAAAAAAAAACYAgAA&#10;ZHJzL2Rvd25yZXYueG1sUEsFBgAAAAAEAAQA9QAAAI4DAAAAAA==&#10;" path="m3706,20577l20722,13671v553,-229,878,-576,878,-940l21600,1347c21600,230,19130,-405,17423,289l878,7009c325,7238,,7585,,7949l,19646v16,990,2210,1549,3706,931xe" fillcolor="#3d8e92" stroked="f" strokeweight="1pt">
                    <v:stroke miterlimit="4" joinstyle="miter"/>
                    <v:path arrowok="t" o:extrusionok="f" o:connecttype="custom" o:connectlocs="504325,934180;504325,934180;504325,934180;504325,934180" o:connectangles="0,90,180,270"/>
                  </v:shape>
                  <v:shape id="TextBox 12" o:spid="_x0000_s1279" type="#_x0000_t202" style="position:absolute;left:17113;top:3190;width:6663;height:5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uI3ccA&#10;AADjAAAADwAAAGRycy9kb3ducmV2LnhtbERP3WrCMBS+H/gO4QjejJmsG1WrUcZAEJkXOh/g2Byb&#10;YnNSmqzWt18uBrv8+P5Xm8E1oqcu1J41vE4VCOLSm5orDefv7cscRIjIBhvPpOFBATbr0dMKC+Pv&#10;fKT+FCuRQjgUqMHG2BZShtKSwzD1LXHirr5zGBPsKmk6vKdw18hMqVw6rDk1WGzp01J5O/04Dc+2&#10;VYev6+6yNXlpb/uAM9fvtZ6Mh48liEhD/Bf/uXdGQ6Zm71m+mL+l0elT+gN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LiN3HAAAA4wAAAA8AAAAAAAAAAAAAAAAAmAIAAGRy&#10;cy9kb3ducmV2LnhtbFBLBQYAAAAABAAEAPUAAACMAwAAAAA=&#10;" filled="f" stroked="f">
                    <v:textbox>
                      <w:txbxContent>
                        <w:p w:rsidR="00FD5841" w:rsidRPr="00FF55C6" w:rsidRDefault="00FD5841"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03</w:t>
                          </w:r>
                        </w:p>
                      </w:txbxContent>
                    </v:textbox>
                  </v:shape>
                  <v:shape id="TextBox 35" o:spid="_x0000_s1280" type="#_x0000_t202" style="position:absolute;left:16280;top:13030;width:9636;height:11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Iif8oA&#10;AADjAAAADwAAAGRycy9kb3ducmV2LnhtbESPQWvCQBSE70L/w/IKveluU2tNdBVRCp5a1Cp4e2Sf&#10;SWj2bciuJv33bqHQ4zAz3zDzZW9rcaPWV441PI8UCOLcmYoLDV+H9+EUhA/IBmvHpOGHPCwXD4M5&#10;ZsZ1vKPbPhQiQthnqKEMocmk9HlJFv3INcTRu7jWYoiyLaRpsYtwW8tEqYm0WHFcKLGhdUn59/5q&#10;NRw/LufTWH0WG/vadK5Xkm0qtX567FczEIH68B/+a2+NhkS9jZNJOn1J4fdT/ANyc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mCIn/KAAAA4wAAAA8AAAAAAAAAAAAAAAAAmAIA&#10;AGRycy9kb3ducmV2LnhtbFBLBQYAAAAABAAEAPUAAACPAwAAAAA=&#10;" filled="f" stroked="f">
                    <v:textbox>
                      <w:txbxContent>
                        <w:p w:rsidR="00FD5841" w:rsidRDefault="00FD5841" w:rsidP="00716BE5">
                          <w:pPr>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تحسين</w:t>
                          </w:r>
                          <w:r>
                            <w:rPr>
                              <w:rFonts w:eastAsia="Calibri" w:hAnsi="Adobe Arabic" w:cs="Adobe Arabic"/>
                              <w:b/>
                              <w:bCs/>
                              <w:color w:val="FFFFFF"/>
                              <w:kern w:val="24"/>
                              <w:sz w:val="36"/>
                              <w:szCs w:val="36"/>
                              <w:rtl/>
                              <w:lang w:bidi="ar-EG"/>
                            </w:rPr>
                            <w:br/>
                            <w:t xml:space="preserve"> التواصل</w:t>
                          </w:r>
                        </w:p>
                      </w:txbxContent>
                    </v:textbox>
                  </v:shape>
                </v:group>
                <v:group id="Group 2074269840" o:spid="_x0000_s1281" style="position:absolute;top:1225;width:14611;height:29660" coordorigin=",1225" coordsize="12307,24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XJobXL&#10;AAAA4wAAAA8AAAAAAAAAAAAAAAAAqgIAAGRycy9kb3ducmV2LnhtbFBLBQYAAAAABAAEAPoAAACi&#10;AwAAAAA=&#10;">
                  <v:shape id="Shape" o:spid="_x0000_s1282" style="position:absolute;left:1865;top:1225;width:10079;height:18823;visibility:visible;mso-wrap-style:square;v-text-anchor:middle" coordsize="21600,2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Pek8sA&#10;AADjAAAADwAAAGRycy9kb3ducmV2LnhtbESPUUvDMBSF3wX/Q7iCL+KS1dFt3bIxigNfFDb9AZfm&#10;Lik2N6WJa/33RhB8PJxzvsPZ7iffiSsNsQ2sYT5TIIibYFq2Gj7ej48rEDEhG+wCk4ZvirDf3d5s&#10;sTJh5BNdz8mKDOFYoQaXUl9JGRtHHuMs9MTZu4TBY8pysNIMOGa472ShVCk9tpwXHPZUO2o+z19e&#10;w1N7mJ5LV6vT5XW0S1s/HEN40/r+bjpsQCSa0n/4r/1iNBRquSjK9Woxh99P+Q/I3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0896TywAAAOMAAAAPAAAAAAAAAAAAAAAAAJgC&#10;AABkcnMvZG93bnJldi54bWxQSwUGAAAAAAQABAD1AAAAkAMAAAAA&#10;" path="m17908,20639l878,13765c325,13538,,13192,,12830l,1188c,202,2196,-354,3692,253l20722,7127v553,227,878,573,878,935l21600,19704v,994,-2196,1542,-3692,935xe" fillcolor="#b0b0b0" stroked="f" strokeweight="1pt">
                    <v:stroke miterlimit="4" joinstyle="miter"/>
                    <v:path arrowok="t" o:extrusionok="f" o:connecttype="custom" o:connectlocs="503945,941130;503945,941130;503945,941130;503945,941130" o:connectangles="0,90,180,270"/>
                  </v:shape>
                  <v:shape id="Shape" o:spid="_x0000_s1283" style="position:absolute;left:1106;top:7525;width:10087;height:18683;visibility:visible;mso-wrap-style:square;v-text-anchor:middle" coordsize="21600,2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dqMoA&#10;AADjAAAADwAAAGRycy9kb3ducmV2LnhtbESPQWvCQBSE74L/YXlCb7ppkGhTVykFS3tR1NDzM/tM&#10;0mbfhuw2Sf+9Kwgeh5n5hlltBlOLjlpXWVbwPItAEOdWV1woyE7b6RKE88gaa8uk4J8cbNbj0QpT&#10;bXs+UHf0hQgQdikqKL1vUildXpJBN7MNcfAutjXog2wLqVvsA9zUMo6iRBqsOCyU2NB7Sfnv8c8o&#10;SAadZbv6y24Tf/7+Oe+7ov+4KPU0Gd5eQXga/CN8b39qBXG0mMfJy3Iew+1T+ANyf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gDnajKAAAA4wAAAA8AAAAAAAAAAAAAAAAAmAIA&#10;AGRycy9kb3ducmV2LnhtbFBLBQYAAAAABAAEAPUAAACPAwAAAAA=&#10;" path="m3706,20577l20722,13671v553,-229,878,-576,878,-940l21600,1347c21600,230,19130,-405,17423,289l878,7009c325,7238,,7585,,7949l,19646v16,990,2194,1549,3706,931xe" fillcolor="#9fcfd1" stroked="f" strokeweight="1pt">
                    <v:stroke miterlimit="4" joinstyle="miter"/>
                    <v:path arrowok="t" o:extrusionok="f" o:connecttype="custom" o:connectlocs="504325,934180;504325,934180;504325,934180;504325,934180" o:connectangles="0,90,180,270"/>
                  </v:shape>
                  <v:shape id="TextBox 11" o:spid="_x0000_s1284" type="#_x0000_t202" style="position:absolute;left:2022;top:4446;width:6664;height:5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lp0csA&#10;AADjAAAADwAAAGRycy9kb3ducmV2LnhtbESPUWvCMBSF3wf7D+EO9jJmsk6qVqOMgSAyH3T+gGtz&#10;bYrNTWmy2v37RRD2eDjnfIezWA2uET11ofas4W2kQBCX3tRcaTh+r1+nIEJENth4Jg2/FGC1fHxY&#10;YGH8lffUH2IlEoRDgRpsjG0hZSgtOQwj3xIn7+w7hzHJrpKmw2uCu0ZmSuXSYc1pwWJLn5bKy+HH&#10;aXixrdp9nTentclLe9kGnLh+q/Xz0/AxBxFpiP/he3tjNGRqMs7y2XT8DrdP6Q/I5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nKWnRywAAAOMAAAAPAAAAAAAAAAAAAAAAAJgC&#10;AABkcnMvZG93bnJldi54bWxQSwUGAAAAAAQABAD1AAAAkAMAAAAA&#10;" filled="f" stroked="f">
                    <v:textbox>
                      <w:txbxContent>
                        <w:p w:rsidR="00FD5841" w:rsidRPr="00FF55C6" w:rsidRDefault="00FD5841" w:rsidP="00FF55C6">
                          <w:pPr>
                            <w:bidi w:val="0"/>
                            <w:jc w:val="center"/>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pPr>
                          <w:r w:rsidRPr="00FF55C6">
                            <w:rPr>
                              <w:rFonts w:asciiTheme="minorHAnsi" w:hAnsi="Calibri" w:cstheme="minorBidi"/>
                              <w:b/>
                              <w:bCs/>
                              <w:color w:val="FFFFFF" w:themeColor="background1"/>
                              <w:kern w:val="24"/>
                              <w:sz w:val="56"/>
                              <w:szCs w:val="56"/>
                              <w14:shadow w14:blurRad="38100" w14:dist="38100" w14:dir="2700000" w14:sx="100000" w14:sy="100000" w14:kx="0" w14:ky="0" w14:algn="tl">
                                <w14:srgbClr w14:val="000000">
                                  <w14:alpha w14:val="57000"/>
                                </w14:srgbClr>
                              </w14:shadow>
                            </w:rPr>
                            <w:t>04</w:t>
                          </w:r>
                        </w:p>
                      </w:txbxContent>
                    </v:textbox>
                  </v:shape>
                  <v:shape id="TextBox 40" o:spid="_x0000_s1285" type="#_x0000_t202" style="position:absolute;top:14259;width:12307;height:3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nMoA&#10;AADjAAAADwAAAGRycy9kb3ducmV2LnhtbESPT2vCQBTE7wW/w/KE3uquIf5LXUWUQk8WtRW8PbLP&#10;JDT7NmS3Jn57t1DocZiZ3zDLdW9rcaPWV441jEcKBHHuTMWFhs/T28schA/IBmvHpOFOHtarwdMS&#10;M+M6PtDtGAoRIewz1FCG0GRS+rwki37kGuLoXV1rMUTZFtK02EW4rWWi1FRarDgulNjQtqT8+/hj&#10;NXztr5dzqj6KnZ00neuVZLuQWj8P+80riEB9+A//td+NhkTN0mS6mKcp/H6Kf0CuH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F/pzKAAAA4wAAAA8AAAAAAAAAAAAAAAAAmAIA&#10;AGRycy9kb3ducmV2LnhtbFBLBQYAAAAABAAEAPUAAACPAwAAAAA=&#10;" filled="f" stroked="f">
                    <v:textbox>
                      <w:txbxContent>
                        <w:p w:rsidR="00FD5841" w:rsidRDefault="00FD5841"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الأمن</w:t>
                          </w:r>
                        </w:p>
                      </w:txbxContent>
                    </v:textbox>
                  </v:shape>
                </v:group>
                <w10:wrap anchorx="page"/>
                <w10:anchorlock/>
              </v:group>
            </w:pict>
          </mc:Fallback>
        </mc:AlternateContent>
      </w:r>
    </w:p>
    <w:p w:rsidR="004A6D71" w:rsidRPr="00081A2A" w:rsidRDefault="001A2196" w:rsidP="002714C1">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6D7C7CE9" wp14:editId="3E289E67">
                <wp:extent cx="5731510" cy="892088"/>
                <wp:effectExtent l="0" t="0" r="2540" b="22860"/>
                <wp:docPr id="15782476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8247695" name="مجموعة 47"/>
                        <wpg:cNvGrpSpPr/>
                        <wpg:grpSpPr>
                          <a:xfrm>
                            <a:off x="0" y="0"/>
                            <a:ext cx="5731510" cy="895351"/>
                            <a:chOff x="0" y="0"/>
                            <a:chExt cx="5878196" cy="918845"/>
                          </a:xfrm>
                        </wpg:grpSpPr>
                        <wpg:grpSp>
                          <wpg:cNvPr id="1578247696" name="مجموعة 48"/>
                          <wpg:cNvGrpSpPr/>
                          <wpg:grpSpPr>
                            <a:xfrm>
                              <a:off x="0" y="0"/>
                              <a:ext cx="5878196" cy="918845"/>
                              <a:chOff x="0" y="0"/>
                              <a:chExt cx="6240348" cy="919070"/>
                            </a:xfrm>
                          </wpg:grpSpPr>
                          <wpg:grpSp>
                            <wpg:cNvPr id="1578247697" name="مجموعة 49"/>
                            <wpg:cNvGrpSpPr/>
                            <wpg:grpSpPr>
                              <a:xfrm>
                                <a:off x="0" y="169208"/>
                                <a:ext cx="5433072" cy="580613"/>
                                <a:chOff x="0" y="169208"/>
                                <a:chExt cx="5433072" cy="580613"/>
                              </a:xfrm>
                            </wpg:grpSpPr>
                            <wps:wsp>
                              <wps:cNvPr id="15782476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6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7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701"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الشفافية</w:t>
                                </w:r>
                              </w:p>
                            </w:txbxContent>
                          </wps:txbx>
                          <wps:bodyPr wrap="square" rtlCol="1">
                            <a:spAutoFit/>
                          </wps:bodyPr>
                        </wps:wsp>
                      </wpg:grpSp>
                      <pic:pic xmlns:pic="http://schemas.openxmlformats.org/drawingml/2006/picture">
                        <pic:nvPicPr>
                          <pic:cNvPr id="157824770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9GEsZ4gcAAOQ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2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nQuHyQAA&#10;AOMAAAAPAAAAAAAAAAAAAAAAAKoCAABkcnMvZG93bnJldi54bWxQSwUGAAAAAAQABAD6AAAAoAMA&#10;AAAA&#10;">
                  <v:group id="مجموعة 48" o:spid="_x0000_s12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bT5XwyQAA&#10;AOMAAAAPAAAAAAAAAAAAAAAAAKoCAABkcnMvZG93bnJldi54bWxQSwUGAAAAAAQABAD6AAAAoAMA&#10;AAAA&#10;">
                    <v:group id="مجموعة 49" o:spid="_x0000_s12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0AzBryQAA&#10;AOMAAAAPAAAAAAAAAAAAAAAAAKoCAABkcnMvZG93bnJldi54bWxQSwUGAAAAAAQABAD6AAAAoAMA&#10;AAAA&#10;">
                      <v:shape id="شكل حر 50" o:spid="_x0000_s12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r7GssA&#10;AADjAAAADwAAAGRycy9kb3ducmV2LnhtbESPQWvCQBCF74L/YZlCb7qpNtGmriKCIMWDpi29Dtlp&#10;EpqdDdmtpv++cxA8zrw3732z2gyuVRfqQ+PZwNM0AUVcettwZeDjfT9ZggoR2WLrmQz8UYDNejxa&#10;YW79lc90KWKlJIRDjgbqGLtc61DW5DBMfUcs2rfvHUYZ+0rbHq8S7lo9S5JMO2xYGmrsaFdT+VP8&#10;OgPZW/p1OpX79Fwc5sdAzn5aH415fBi2r6AiDfFuvl0frOCni+XseZG9CLT8JAvQ6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jSvsa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k2I8YA&#10;AADjAAAADwAAAGRycy9kb3ducmV2LnhtbERPX2vCMBB/H/gdwgm+yEyVVW1nFHEM9ri54fO1OdOy&#10;5lKbWLtvvwwGPt7v/212g21ET52vHSuYzxIQxKXTNRsFX5+vj2sQPiBrbByTgh/ysNuOHjaYa3fj&#10;D+qPwYgYwj5HBVUIbS6lLyuy6GeuJY7c2XUWQzw7I3WHtxhuG7lIkqW0WHNsqLClQ0Xl9/FqFeDF&#10;vp8KF5zvC2Nepmk7THWq1GQ87J9BBBrCXfzvftNxfrpaL55WyyyDv58iAH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k2I8YAAADjAAAADwAAAAAAAAAAAAAAAACYAgAAZHJz&#10;L2Rvd25yZXYueG1sUEsFBgAAAAAEAAQA9QAAAIsDAAAAAA==&#10;" fillcolor="#a5a5a5 [2092]" stroked="f" strokeweight="1pt">
                        <v:stroke joinstyle="miter"/>
                      </v:roundrect>
                    </v:group>
                    <v:oval id="شكل بيضاوي 52" o:spid="_x0000_s12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RdEMsA&#10;AADjAAAADwAAAGRycy9kb3ducmV2LnhtbESPQUvDQBCF74L/YRmhN7trqE2J3ZZSERQUNFXPQ3aa&#10;hGZnQ3Zt0n/vHASPM/Pmvfett5Pv1JmG2Aa2cDc3oIir4FquLXwenm5XoGJCdtgFJgsXirDdXF+t&#10;sXBh5A86l6lWYsKxQAtNSn2hdawa8hjnoSeW2zEMHpOMQ63dgKOY+05nxiy1x5YlocGe9g1Vp/LH&#10;W3g/Hb8u3y+v5q0OY7kc/WOWuYO1s5tp9wAq0ZT+xX/fz07q3+erbJHnRiiESRagN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I1F0QywAAAOMAAAAPAAAAAAAAAAAAAAAAAJgC&#10;AABkcnMvZG93bnJldi54bWxQSwUGAAAAAAQABAD1AAAAkAMAAAAA&#10;" filled="f" strokecolor="#168489" strokeweight="1pt">
                      <v:stroke joinstyle="miter"/>
                    </v:oval>
                  </v:group>
                  <v:shape id="مربع نص 41" o:spid="_x0000_s129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6+78UA&#10;AADjAAAADwAAAGRycy9kb3ducmV2LnhtbERPS0vDQBC+C/6HZQRvdjfFmhK7LcUH9ODFNt6H7JgN&#10;ZmdDdmzSf+8Kgsf53rPZzaFXZxpTF9lCsTCgiJvoOm4t1KfXuzWoJMgO+8hk4UIJdtvrqw1WLk78&#10;TuejtCqHcKrQghcZKq1T4ylgWsSBOHOfcQwo+Rxb7Uaccnjo9dKYBx2w49zgcaAnT83X8TtYEHH7&#10;4lK/hHT4mN+eJ2+aFdbW3t7M+0dQQrP8i//cB5fnr8r18r4sTQG/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7r7vxQAAAOMAAAAPAAAAAAAAAAAAAAAAAJgCAABkcnMv&#10;ZG93bnJldi54bWxQSwUGAAAAAAQABAD1AAAAig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الشفافية</w:t>
                          </w:r>
                        </w:p>
                      </w:txbxContent>
                    </v:textbox>
                  </v:shape>
                </v:group>
                <v:shape id="صورة 54" o:spid="_x0000_s129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raTjJAAAA4wAAAA8AAABkcnMvZG93bnJldi54bWxET0tPwzAMviPxHyIjcWMp5dFSlk2AhoS0&#10;09YNcTSNacsSpyRhK/9+QULi6O/t6Xy0RuzJh96xgstJBoK4cbrnVsGmfr4oQYSIrNE4JgU/FGA+&#10;Oz2ZYqXdgVe0X8dWpBAOFSroYhwqKUPTkcUwcQNx4j6ctxjT6VupPR5SuDUyz7JbabHn1NDhQE8d&#10;Nbv1t1Ww9I/vn3f1q6m/Vm+L0lwV291iqdT52fhwDyLSGP/Ff+4XnebfFGV+XRRZDr8/JQDk7Ag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utpOMkAAADjAAAADwAAAAAAAAAA&#10;AAAAAACfAgAAZHJzL2Rvd25yZXYueG1sUEsFBgAAAAAEAAQA9wAAAJU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تساعد التكنولوجيا في تحسين الشفافية من خلال توفير بيانات دقيقة وفي الوقت الفعلي، مما يسهل على الأطراف المعنية متابعة أداء المؤسسة.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8FEAED" wp14:editId="339FB3DC">
                <wp:extent cx="5731510" cy="892088"/>
                <wp:effectExtent l="0" t="0" r="2540" b="22860"/>
                <wp:docPr id="15782477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8247704" name="مجموعة 47"/>
                        <wpg:cNvGrpSpPr/>
                        <wpg:grpSpPr>
                          <a:xfrm>
                            <a:off x="0" y="0"/>
                            <a:ext cx="5731510" cy="895351"/>
                            <a:chOff x="0" y="0"/>
                            <a:chExt cx="5878196" cy="918845"/>
                          </a:xfrm>
                        </wpg:grpSpPr>
                        <wpg:grpSp>
                          <wpg:cNvPr id="1578247705" name="مجموعة 48"/>
                          <wpg:cNvGrpSpPr/>
                          <wpg:grpSpPr>
                            <a:xfrm>
                              <a:off x="0" y="0"/>
                              <a:ext cx="5878196" cy="918845"/>
                              <a:chOff x="0" y="0"/>
                              <a:chExt cx="6240348" cy="919070"/>
                            </a:xfrm>
                          </wpg:grpSpPr>
                          <wpg:grpSp>
                            <wpg:cNvPr id="1578247706" name="مجموعة 49"/>
                            <wpg:cNvGrpSpPr/>
                            <wpg:grpSpPr>
                              <a:xfrm>
                                <a:off x="0" y="169208"/>
                                <a:ext cx="5433072" cy="580613"/>
                                <a:chOff x="0" y="169208"/>
                                <a:chExt cx="5433072" cy="580613"/>
                              </a:xfrm>
                            </wpg:grpSpPr>
                            <wps:wsp>
                              <wps:cNvPr id="15782477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7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7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8247710" name="مربع نص 41"/>
                          <wps:cNvSpPr txBox="1"/>
                          <wps:spPr>
                            <a:xfrm>
                              <a:off x="204466" y="256663"/>
                              <a:ext cx="4615440" cy="389157"/>
                            </a:xfrm>
                            <a:prstGeom prst="rect">
                              <a:avLst/>
                            </a:prstGeom>
                            <a:noFill/>
                          </wps:spPr>
                          <wps:txbx>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زيادة الكفاءة</w:t>
                                </w:r>
                              </w:p>
                            </w:txbxContent>
                          </wps:txbx>
                          <wps:bodyPr wrap="square" rtlCol="1">
                            <a:spAutoFit/>
                          </wps:bodyPr>
                        </wps:wsp>
                      </wpg:grpSp>
                      <pic:pic xmlns:pic="http://schemas.openxmlformats.org/drawingml/2006/picture">
                        <pic:nvPicPr>
                          <pic:cNvPr id="157824771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vZWwT4gcAAOQ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2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aOjQGyQAA&#10;AOMAAAAPAAAAAAAAAAAAAAAAAKoCAABkcnMvZG93bnJldi54bWxQSwUGAAAAAAQABAD6AAAAoAMA&#10;AAAA&#10;">
                  <v:group id="مجموعة 48" o:spid="_x0000_s12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1dpGdyQAA&#10;AOMAAAAPAAAAAAAAAAAAAAAAAKoCAABkcnMvZG93bnJldi54bWxQSwUGAAAAAAQABAD6AAAAoAMA&#10;AAAA&#10;">
                    <v:group id="مجموعة 49" o:spid="_x0000_s12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WkD+rIAAAA&#10;4wAAAA8AAAAAAAAAAAAAAAAAqgIAAGRycy9kb3ducmV2LnhtbFBLBQYAAAAABAAEAPoAAACfAwAA&#10;AAA=&#10;">
                      <v:shape id="شكل حر 50" o:spid="_x0000_s12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71csYA&#10;AADjAAAADwAAAGRycy9kb3ducmV2LnhtbERPzYrCMBC+C/sOYRa8aapurXSNIoIgiwetLnsdmtm2&#10;2ExKE7W+vREEj/P9z3zZmVpcqXWVZQWjYQSCOLe64kLB6bgZzEA4j6yxtkwK7uRgufjozTHV9sYH&#10;uma+ECGEXYoKSu+bVEqXl2TQDW1DHLh/2xr04WwLqVu8hXBTy3EUTaXBikNDiQ2tS8rP2cUomP7E&#10;f/t9vokP2Xayc2T0r7Zeqf5nt/oG4anzb/HLvdVhfpzMxl9JEiX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71c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4JoskA&#10;AADjAAAADwAAAGRycy9kb3ducmV2LnhtbESPQW/CMAyF75P2HyJP4oJGOrSuqCOgaQhpRwbTzqbx&#10;0mqN0zVZKf8eH5A42u/5vc/L9ehbNVAfm8AGnmYZKOIq2Iadga/D9nEBKiZki21gMnCmCOvV/d0S&#10;SxtO/EnDPjklIRxLNFCn1JVax6omj3EWOmLRfkLvMcnYO217PEm4b/U8y160x4alocaO3muqfvf/&#10;3gD++d33MaQQh6Nzm2nejVObGzN5GN9eQSUa0818vf6wgp8Xi/lzUWQCLT/JAvTq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T4JoskAAADjAAAADwAAAAAAAAAAAAAAAACYAgAA&#10;ZHJzL2Rvd25yZXYueG1sUEsFBgAAAAAEAAQA9QAAAI4DAAAAAA==&#10;" fillcolor="#a5a5a5 [2092]" stroked="f" strokeweight="1pt">
                        <v:stroke joinstyle="miter"/>
                      </v:roundrect>
                    </v:group>
                    <v:oval id="شكل بيضاوي 52" o:spid="_x0000_s13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70jcgA&#10;AADjAAAADwAAAGRycy9kb3ducmV2LnhtbERPX2vCMBB/H+w7hBv4NpOVaV1nlLExmDBhq9Pnoznb&#10;YnMpTbT12xth4OP9/t98OdhGnKjztWMNT2MFgrhwpuZSw9/m83EGwgdkg41j0nAmD8vF/d0cM+N6&#10;/qVTHkoRQ9hnqKEKoc2k9EVFFv3YtcSR27vOYohnV0rTYR/DbSMTpabSYs2xocKW3isqDvnRavg5&#10;7Lfn3epbrUvX59PefiSJ2Wg9ehjeXkEEGsJN/O/+MnH+JJ0lz2mqXuD6UwRAL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7vSNyAAAAOMAAAAPAAAAAAAAAAAAAAAAAJgCAABk&#10;cnMvZG93bnJldi54bWxQSwUGAAAAAAQABAD1AAAAjQMAAAAA&#10;" filled="f" strokecolor="#168489" strokeweight="1pt">
                      <v:stroke joinstyle="miter"/>
                    </v:oval>
                  </v:group>
                  <v:shape id="مربع نص 41" o:spid="_x0000_s1302"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uNqckA&#10;AADjAAAADwAAAGRycy9kb3ducmV2LnhtbESPQW/CMAyF75P2HyIjcRtpEayoIyC0gcRhl7HubjVe&#10;U9EkVePR8u/nw6QdbT+/977tfvKdutGQ2hgM5IsMFIU62jY0BqrP09MGVGIMFrsYyMCdEux3jw9b&#10;LG0cwwfdLtwoMQmpRAOOuS+1TrUjj2kRewpy+46DR5ZxaLQdcBRz3+lllj1rj22QBIc9vTqqr5cf&#10;b4DZHvJ7dfTp/DW9v40uq9dYGTOfTYcXUEwT/4v/vs9W6q+LzXJVFLlQCJMsQO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3uNqckAAADjAAAADwAAAAAAAAAAAAAAAACYAgAA&#10;ZHJzL2Rvd25yZXYueG1sUEsFBgAAAAAEAAQA9QAAAI4DAAAAAA==&#10;" filled="f" stroked="f">
                    <v:textbox style="mso-fit-shape-to-text:t">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زيادة الكفاءة</w:t>
                          </w:r>
                        </w:p>
                      </w:txbxContent>
                    </v:textbox>
                  </v:shape>
                </v:group>
                <v:shape id="صورة 54" o:spid="_x0000_s130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gYZLJAAAA4wAAAA8AAABkcnMvZG93bnJldi54bWxET0tPwzAMviPxHyIjcWNpx6OlLJsADQlp&#10;p61s4mga05YlTknCVv49QULi6O/t2WK0RhzIh96xgnySgSBunO65VfBSP12UIEJE1mgck4JvCrCY&#10;n57MsNLuyGs6bGIrUgiHChV0MQ6VlKHpyGKYuIE4ce/OW4zp9K3UHo8p3Bo5zbIbabHn1NDhQI8d&#10;NfvNl1Ww8g9vH7f1ztSf69dlaS6L7X65Uur8bLy/AxFpjP/iP/ezTvOvi3J6VRR5Dr8/JQDk/A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BhkskAAADjAAAADwAAAAAAAAAA&#10;AAAAAACfAgAAZHJzL2Rvd25yZXYueG1sUEsFBgAAAAAEAAQA9wAAAJU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تعمل الأدوات التكنولوجية على تحسين كفاءة العمليات من خلال تقليل الوقت والجهد المطلوبين لإتمام المهام.</w:t>
      </w:r>
    </w:p>
    <w:p w:rsidR="004A6D71" w:rsidRPr="00055A94" w:rsidRDefault="001A2196" w:rsidP="002714C1">
      <w:pPr>
        <w:keepNext/>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0C06E94B" wp14:editId="5BE4B932">
                <wp:extent cx="5731510" cy="892088"/>
                <wp:effectExtent l="0" t="0" r="2540" b="22860"/>
                <wp:docPr id="20742654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10" name="مجموعة 47"/>
                        <wpg:cNvGrpSpPr/>
                        <wpg:grpSpPr>
                          <a:xfrm>
                            <a:off x="0" y="0"/>
                            <a:ext cx="5731510" cy="895351"/>
                            <a:chOff x="0" y="0"/>
                            <a:chExt cx="5878196" cy="918845"/>
                          </a:xfrm>
                        </wpg:grpSpPr>
                        <wpg:grpSp>
                          <wpg:cNvPr id="2074265411" name="مجموعة 48"/>
                          <wpg:cNvGrpSpPr/>
                          <wpg:grpSpPr>
                            <a:xfrm>
                              <a:off x="0" y="0"/>
                              <a:ext cx="5878196" cy="918845"/>
                              <a:chOff x="0" y="0"/>
                              <a:chExt cx="6240348" cy="919070"/>
                            </a:xfrm>
                          </wpg:grpSpPr>
                          <wpg:grpSp>
                            <wpg:cNvPr id="2074265412" name="مجموعة 49"/>
                            <wpg:cNvGrpSpPr/>
                            <wpg:grpSpPr>
                              <a:xfrm>
                                <a:off x="0" y="169208"/>
                                <a:ext cx="5433072" cy="580613"/>
                                <a:chOff x="0" y="169208"/>
                                <a:chExt cx="5433072" cy="580613"/>
                              </a:xfrm>
                            </wpg:grpSpPr>
                            <wps:wsp>
                              <wps:cNvPr id="20742654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4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16"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التواصل</w:t>
                                </w:r>
                              </w:p>
                            </w:txbxContent>
                          </wps:txbx>
                          <wps:bodyPr wrap="square" rtlCol="1">
                            <a:spAutoFit/>
                          </wps:bodyPr>
                        </wps:wsp>
                      </wpg:grpSp>
                      <pic:pic xmlns:pic="http://schemas.openxmlformats.org/drawingml/2006/picture">
                        <pic:nvPicPr>
                          <pic:cNvPr id="207426541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mJb3wcAAOQ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&#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kBmJb3wcAAOQ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3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0KOx8oA&#10;AADjAAAADwAAAAAAAAAAAAAAAACqAgAAZHJzL2Rvd25yZXYueG1sUEsFBgAAAAAEAAQA+gAAAKED&#10;AAAAAA==&#10;">
                  <v:group id="مجموعة 48" o:spid="_x0000_s13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QDitc&#10;zAAAAOMAAAAPAAAAAAAAAAAAAAAAAKoCAABkcnMvZG93bnJldi54bWxQSwUGAAAAAAQABAD6AAAA&#10;owMAAAAA&#10;">
                    <v:group id="مجموعة 49" o:spid="_x0000_s13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g3LUr&#10;zAAAAOMAAAAPAAAAAAAAAAAAAAAAAKoCAABkcnMvZG93bnJldi54bWxQSwUGAAAAAAQABAD6AAAA&#10;owMAAAAA&#10;">
                      <v:shape id="شكل حر 50" o:spid="_x0000_s13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ZPs8kA&#10;AADjAAAADwAAAGRycy9kb3ducmV2LnhtbESPQWvCQBSE70L/w/IKvenGaKJEVykFQaQHTRWvj+wz&#10;CWbfhuxW47/vCkKPw8x8wyzXvWnEjTpXW1YwHkUgiAuray4VHH82wzkI55E1NpZJwYMcrFdvgyVm&#10;2t75QLfclyJA2GWooPK+zaR0RUUG3ci2xMG72M6gD7Irpe7wHuCmkXEUpdJgzWGhwpa+Kiqu+a9R&#10;kO6S835fbJJDvp18OzL6pK1X6uO9/1yA8NT7//CrvdUK4mg2jdNkOp7A81P4A3L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UZPs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C/ZckA&#10;AADjAAAADwAAAGRycy9kb3ducmV2LnhtbESPT2vCQBTE70K/w/IEL1I3hsSW1FVKi9Cj/+j5mX3d&#10;BLNv0+w2pt/eFQSPw8z8hlmuB9uInjpfO1YwnyUgiEunazYKjofN8ysIH5A1No5JwT95WK+eRkss&#10;tLvwjvp9MCJC2BeooAqhLaT0ZUUW/cy1xNH7cZ3FEGVnpO7wEuG2kWmSLKTFmuNChS19VFSe939W&#10;Af7a7ffJBef7kzGf07wdpjpXajIe3t9ABBrCI3xvf2kFafKSpYs8m2dw+xT/gFx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jC/ZckAAADjAAAADwAAAAAAAAAAAAAAAACYAgAA&#10;ZHJzL2Rvd25yZXYueG1sUEsFBgAAAAAEAAQA9QAAAI4DAAAAAA==&#10;" fillcolor="#a5a5a5 [2092]" stroked="f" strokeweight="1pt">
                        <v:stroke joinstyle="miter"/>
                      </v:roundrect>
                    </v:group>
                    <v:oval id="شكل بيضاوي 52" o:spid="_x0000_s13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BCSssA&#10;AADjAAAADwAAAGRycy9kb3ducmV2LnhtbESPUUvDMBSF3wX/Q7jC3lyysFXplg1RhA0UtNM9X5q7&#10;tqy5KU22dv/eCIKPh3POdzirzehacaE+NJ4NzKYKBHHpbcOVga/96/0jiBCRLbaeycCVAmzWtzcr&#10;zK0f+JMuRaxEgnDI0UAdY5dLGcqaHIap74iTd/S9w5hkX0nb45DgrpVaqUw6bDgt1NjRc03lqTg7&#10;Ax+n4/f1sHtT75UfimxwL1rbvTGTu/FpCSLSGP/Df+2tNaDVw1xni/lsAb+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C4EJKywAAAOMAAAAPAAAAAAAAAAAAAAAAAJgC&#10;AABkcnMvZG93bnJldi54bWxQSwUGAAAAAAQABAD1AAAAkAMAAAAA&#10;" filled="f" strokecolor="#168489" strokeweight="1pt">
                      <v:stroke joinstyle="miter"/>
                    </v:oval>
                  </v:group>
                  <v:shape id="مربع نص 41" o:spid="_x0000_s131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SaWckA&#10;AADjAAAADwAAAGRycy9kb3ducmV2LnhtbESPwWrDMBBE74X8g9hAb41kk7jFjRJC2kIOvTRx74u1&#10;sUwsyVib2Pn7qlDocZiZN8x6O7lO3GiIbfAasoUCQb4OpvWNhur08fQCIjJ6g13wpOFOEbab2cMa&#10;SxNG/0W3IzciQXwsUYNl7kspY23JYVyEnnzyzmFwyEkOjTQDjgnuOpkrVUiHrU8LFnvaW6ovx6vT&#10;wGx22b16d/HwPX2+jVbVK6y0fpxPu1cQTBP/h//aB6MhV8/LvFgtswJ+P6U/I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ESaWc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التواصل</w:t>
                          </w:r>
                        </w:p>
                      </w:txbxContent>
                    </v:textbox>
                  </v:shape>
                </v:group>
                <v:shape id="صورة 54" o:spid="_x0000_s131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fdmLNAAAA4wAAAA8AAABkcnMvZG93bnJldi54bWxEj8FOwzAQRO9I/IO1SNyo01CaEupWgIqE&#10;1FObFnFc4iUJtdfBNm34e4yExHE0M2808+VgjTiSD51jBeNRBoK4drrjRsGuerqagQgRWaNxTAq+&#10;KcBycX42x1K7E2/ouI2NSBAOJSpoY+xLKUPdksUwcj1x8t6dtxiT9I3UHk8Jbo3Ms2wqLXacFlrs&#10;6bGl+rD9sgrW/uHt47Z6MdXn5nU1M9fF/rBaK3V5MdzfgYg0xP/wX/tZK8izYpJPbybjAn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HzfdmLNAAAA4wAAAA8AAAAA&#10;AAAAAAAAAAAAnwIAAGRycy9kb3ducmV2LnhtbFBLBQYAAAAABAAEAPcAAACZAw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4161EC">
        <w:rPr>
          <w:rFonts w:ascii="Sakkal Majalla" w:hAnsi="Sakkal Majalla" w:cs="Sakkal Majalla"/>
          <w:sz w:val="32"/>
          <w:szCs w:val="32"/>
          <w:rtl/>
        </w:rPr>
        <w:t>تسهم منصات التواصل الحديثة في تسهيل الاتصال بين أعضاء المؤسسة، وتعزيز التعاون، وتبادل الأفكار بسرعة وسهولة.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8BA7890" wp14:editId="386EC3CC">
                <wp:extent cx="5731510" cy="892088"/>
                <wp:effectExtent l="0" t="0" r="2540" b="22860"/>
                <wp:docPr id="20742654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19" name="مجموعة 47"/>
                        <wpg:cNvGrpSpPr/>
                        <wpg:grpSpPr>
                          <a:xfrm>
                            <a:off x="0" y="0"/>
                            <a:ext cx="5731510" cy="895351"/>
                            <a:chOff x="0" y="0"/>
                            <a:chExt cx="5878196" cy="918845"/>
                          </a:xfrm>
                        </wpg:grpSpPr>
                        <wpg:grpSp>
                          <wpg:cNvPr id="2074265420" name="مجموعة 48"/>
                          <wpg:cNvGrpSpPr/>
                          <wpg:grpSpPr>
                            <a:xfrm>
                              <a:off x="0" y="0"/>
                              <a:ext cx="5878196" cy="918845"/>
                              <a:chOff x="0" y="0"/>
                              <a:chExt cx="6240348" cy="919070"/>
                            </a:xfrm>
                          </wpg:grpSpPr>
                          <wpg:grpSp>
                            <wpg:cNvPr id="2074265421" name="مجموعة 49"/>
                            <wpg:cNvGrpSpPr/>
                            <wpg:grpSpPr>
                              <a:xfrm>
                                <a:off x="0" y="169208"/>
                                <a:ext cx="5433072" cy="580613"/>
                                <a:chOff x="0" y="169208"/>
                                <a:chExt cx="5433072" cy="580613"/>
                              </a:xfrm>
                            </wpg:grpSpPr>
                            <wps:wsp>
                              <wps:cNvPr id="20742654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4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25"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الأمن</w:t>
                                </w:r>
                              </w:p>
                            </w:txbxContent>
                          </wps:txbx>
                          <wps:bodyPr wrap="square" rtlCol="1">
                            <a:spAutoFit/>
                          </wps:bodyPr>
                        </wps:wsp>
                      </wpg:grpSp>
                      <pic:pic xmlns:pic="http://schemas.openxmlformats.org/drawingml/2006/picture">
                        <pic:nvPicPr>
                          <pic:cNvPr id="207426542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IKO73gcAAOQ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&#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Lggo7veBwAA5B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3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eCda&#10;zAAAAOMAAAAPAAAAAAAAAAAAAAAAAKoCAABkcnMvZG93bnJldi54bWxQSwUGAAAAAAQABAD6AAAA&#10;owMAAAAA&#10;">
                  <v:group id="مجموعة 48" o:spid="_x0000_s13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S5EesoA&#10;AADjAAAADwAAAAAAAAAAAAAAAACqAgAAZHJzL2Rvd25yZXYueG1sUEsFBgAAAAAEAAQA+gAAAKED&#10;AAAAAA==&#10;">
                    <v:group id="مجموعة 49" o:spid="_x0000_s13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YuHh&#10;zAAAAOMAAAAPAAAAAAAAAAAAAAAAAKoCAABkcnMvZG93bnJldi54bWxQSwUGAAAAAAQABAD6AAAA&#10;owMAAAAA&#10;">
                      <v:shape id="شكل حر 50" o:spid="_x0000_s13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glcoA&#10;AADjAAAADwAAAGRycy9kb3ducmV2LnhtbESPQWvCQBSE70L/w/KE3nTj1sSSukoRBCk9aKp4fWRf&#10;k9Ds25BdNf33XUHocZiZb5jlerCtuFLvG8caZtMEBHHpTMOVhuPXdvIKwgdkg61j0vBLHtarp9ES&#10;c+NufKBrESoRIexz1FCH0OVS+rImi37qOuLofbveYoiyr6Tp8RbhtpUqSTJpseG4UGNHm5rKn+Ji&#10;NWQf6Xm/L7fpodi9fHqy5mRc0Pp5PLy/gQg0hP/wo70zGlSymKssnSsF90/xD8jV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hmIJX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XtrMkA&#10;AADjAAAADwAAAGRycy9kb3ducmV2LnhtbESPQWvCQBSE7wX/w/IEL6KbpkYlukppKXhsrXh+Zp+b&#10;YPZtml1j+u/dQsHjMDPfMOttb2vRUesrxwqepwkI4sLpio2Cw/fHZAnCB2SNtWNS8EsetpvB0xpz&#10;7W78Rd0+GBEh7HNUUIbQ5FL6oiSLfuoa4uidXWsxRNkaqVu8RbitZZokc2mx4rhQYkNvJRWX/dUq&#10;wB/7eTy54Hx3MuZ9nDX9WGdKjYb96wpEoD48wv/tnVaQJotZOs9m6Qv8fYp/QG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7XtrMkAAADjAAAADwAAAAAAAAAAAAAAAACYAgAA&#10;ZHJzL2Rvd25yZXYueG1sUEsFBgAAAAAEAAQA9QAAAI4DAAAAAA==&#10;" fillcolor="#a5a5a5 [2092]" stroked="f" strokeweight="1pt">
                        <v:stroke joinstyle="miter"/>
                      </v:roundrect>
                    </v:group>
                    <v:oval id="شكل بيضاوي 52" o:spid="_x0000_s13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AtbMoA&#10;AADjAAAADwAAAGRycy9kb3ducmV2LnhtbESPUUvDMBSF3wX/Q7jC3rbEUKt0y4YoAwUF7XTPl+au&#10;LWtuShPX7t8bYeDj4ZzzHc5qM7lOnGgIrWcDtwsFgrjytuXawNduO38AESKyxc4zGThTgM36+mqF&#10;hfUjf9KpjLVIEA4FGmhi7AspQ9WQw7DwPXHyDn5wGJMcamkHHBPcdVIrlUuHLaeFBnt6aqg6lj/O&#10;wMfx8H3ev76p99qPZT66Z63tzpjZzfS4BBFpiv/hS/vFGtDqPtP5XaYz+PuU/oBc/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PALWzKAAAA4wAAAA8AAAAAAAAAAAAAAAAAmAIA&#10;AGRycy9kb3ducmV2LnhtbFBLBQYAAAAABAAEAPUAAACPAwAAAAA=&#10;" filled="f" strokecolor="#168489" strokeweight="1pt">
                      <v:stroke joinstyle="miter"/>
                    </v:oval>
                  </v:group>
                  <v:shape id="مربع نص 41" o:spid="_x0000_s132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rOk8kA&#10;AADjAAAADwAAAGRycy9kb3ducmV2LnhtbESPzWrDMBCE74W+g9hCb40UE6fFjRJCfyCHXpq498Xa&#10;WqbWyljb2Hn7qlDocZiZb5jNbg69OtOYusgWlgsDiriJruPWQn16vXsAlQTZYR+ZLFwowW57fbXB&#10;ysWJ3+l8lFZlCKcKLXiRodI6NZ4CpkUciLP3GceAkuXYajfilOGh14Uxax2w47zgcaAnT83X8TtY&#10;EHH75aV+CenwMb89T940JdbW3t7M+0dQQrP8h//aB2ehMPerYl2uih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vrOk8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تعزيز الأمن</w:t>
                          </w:r>
                        </w:p>
                      </w:txbxContent>
                    </v:textbox>
                  </v:shape>
                </v:group>
                <v:shape id="صورة 54" o:spid="_x0000_s13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GUTLAAAA4wAAAA8AAABkcnMvZG93bnJldi54bWxET01PAjEUvJv4H5pn4k26Lgq4UggYTEw4&#10;wYLx+Nw+d1fa17WtsPx7a2LiYQ6T+cpM57014kg+tI4V3A4yEMSV0y3XCnbl880ERIjIGo1jUnCm&#10;APPZ5cUUC+1OvKHjNtYilXAoUEETY1dIGaqGLIaB64iT9uG8xZior6X2eErl1sg8y0bSYstpocGO&#10;nhqqDttvq2Dtl++fD+WrKb82b6uJGY73h9VaqeurfvEIIlIf/81/6RetIM/Gd/noPgF+P6U/IGc/&#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d/xlEywAAAOMAAAAPAAAAAAAA&#10;AAAAAAAAAJ8CAABkcnMvZG93bnJldi54bWxQSwUGAAAAAAQABAD3AAAAlwM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توفر التكنولوجيا حلولاً متقدمة لأمن المعلومات، مما يحمي البيانات الحساسة ويضمن الامتثال للمعايير القانونية.</w:t>
      </w:r>
    </w:p>
    <w:p w:rsidR="004A6D71" w:rsidRPr="004161EC" w:rsidRDefault="004A6D71" w:rsidP="004161EC">
      <w:pPr>
        <w:spacing w:line="360" w:lineRule="auto"/>
        <w:rPr>
          <w:rFonts w:ascii="Sakkal Majalla" w:hAnsi="Sakkal Majalla"/>
          <w:sz w:val="32"/>
          <w:szCs w:val="32"/>
        </w:rPr>
      </w:pPr>
      <w:r w:rsidRPr="004161EC">
        <w:rPr>
          <w:rFonts w:ascii="Sakkal Majalla" w:hAnsi="Sakkal Majalla" w:hint="cs"/>
          <w:color w:val="C00000"/>
          <w:sz w:val="32"/>
          <w:szCs w:val="32"/>
          <w:rtl/>
        </w:rPr>
        <w:t>الخلاصة</w:t>
      </w:r>
      <w:r w:rsidRPr="004161EC">
        <w:rPr>
          <w:rFonts w:ascii="Sakkal Majalla" w:hAnsi="Sakkal Majalla" w:hint="cs"/>
          <w:sz w:val="32"/>
          <w:szCs w:val="32"/>
          <w:rtl/>
        </w:rPr>
        <w:t xml:space="preserve">: </w:t>
      </w:r>
      <w:r w:rsidRPr="004161EC">
        <w:rPr>
          <w:rFonts w:ascii="Sakkal Majalla" w:hAnsi="Sakkal Majalla"/>
          <w:sz w:val="32"/>
          <w:szCs w:val="32"/>
          <w:rtl/>
        </w:rPr>
        <w:t>أدت التكنولوجيا الحديثة إلى إعادة تشكيل مفهوم الحوكمة، مما جعلها أكثر كفاءة وشفافية. ورغم التحديات المرتبطة بها، تظل هذه التقنيات أداة قوية لتعزيز الأداء المؤسسي وضمان استدامته. المؤسسة التي تستطيع تبني التكنولوجيا بشكل فعال تتمتع بميزة تنافسية كبيرة في السوق.</w:t>
      </w:r>
    </w:p>
    <w:p w:rsidR="004A6D71" w:rsidRPr="00081A2A" w:rsidRDefault="001A2196" w:rsidP="002714C1">
      <w:pPr>
        <w:keepNext/>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201AECCE" wp14:editId="0F189A2C">
                <wp:extent cx="5731510" cy="895350"/>
                <wp:effectExtent l="0" t="0" r="21590" b="19050"/>
                <wp:docPr id="16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8"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9" name="مجموعة 39"/>
                        <wpg:cNvGrpSpPr/>
                        <wpg:grpSpPr>
                          <a:xfrm>
                            <a:off x="0" y="0"/>
                            <a:ext cx="5731510" cy="895350"/>
                            <a:chOff x="0" y="0"/>
                            <a:chExt cx="5878196" cy="918845"/>
                          </a:xfrm>
                        </wpg:grpSpPr>
                        <wpg:grpSp>
                          <wpg:cNvPr id="170" name="مجموعة 40"/>
                          <wpg:cNvGrpSpPr/>
                          <wpg:grpSpPr>
                            <a:xfrm>
                              <a:off x="0" y="0"/>
                              <a:ext cx="5878196" cy="918845"/>
                              <a:chOff x="0" y="0"/>
                              <a:chExt cx="6240348" cy="919070"/>
                            </a:xfrm>
                          </wpg:grpSpPr>
                          <wpg:grpSp>
                            <wpg:cNvPr id="171" name="مجموعة 41"/>
                            <wpg:cNvGrpSpPr/>
                            <wpg:grpSpPr>
                              <a:xfrm>
                                <a:off x="0" y="169208"/>
                                <a:ext cx="5433072" cy="580613"/>
                                <a:chOff x="0" y="169208"/>
                                <a:chExt cx="5433072" cy="580613"/>
                              </a:xfrm>
                            </wpg:grpSpPr>
                            <wps:wsp>
                              <wps:cNvPr id="1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 name="مربع نص 41"/>
                          <wps:cNvSpPr txBox="1"/>
                          <wps:spPr>
                            <a:xfrm>
                              <a:off x="204484" y="257055"/>
                              <a:ext cx="4616071" cy="387740"/>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مبادئ الحوكمة الرشيدة في المؤسسات</w:t>
                                </w:r>
                              </w:p>
                            </w:txbxContent>
                          </wps:txbx>
                          <wps:bodyPr wrap="square" rtlCol="1">
                            <a:spAutoFit/>
                          </wps:bodyPr>
                        </wps:wsp>
                      </wpg:grpSp>
                    </wpg:wgp>
                  </a:graphicData>
                </a:graphic>
              </wp:inline>
            </w:drawing>
          </mc:Choice>
          <mc:Fallback>
            <w:pict>
              <v:group id="_x0000_s132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">
                <v:shape id="صورة 38" o:spid="_x0000_s132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S9zEAAAA3AAAAA8AAABkcnMvZG93bnJldi54bWxEj0FrwkAQhe8F/8Mygre6qYKU1FVEFLyI&#10;NRZ6HbLTbGh2NmbXGP+9cyj0NsN78943y/XgG9VTF+vABt6mGSjiMtiaKwNfl/3rO6iYkC02gcnA&#10;gyKsV6OXJeY23PlMfZEqJSEcczTgUmpzrWPpyGOchpZYtJ/QeUyydpW2Hd4l3Dd6lmUL7bFmaXDY&#10;0tZR+VvcvIH5rh928+3pGL9de7kWflPH86cxk/Gw+QCVaEj/5r/rgxX8hdDKMzKBXj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S9zEAAAA3AAAAA8AAAAAAAAAAAAAAAAA&#10;nwIAAGRycy9kb3ducmV2LnhtbFBLBQYAAAAABAAEAPcAAACQAwAAAAA=&#10;">
                  <v:imagedata r:id="rId56" o:title=""/>
                </v:shape>
                <v:group id="مجموعة 39" o:spid="_x0000_s132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group id="مجموعة 40" o:spid="_x0000_s132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group id="مجموعة 41" o:spid="_x0000_s132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شكل حر 42" o:spid="_x0000_s132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soHcEA&#10;AADcAAAADwAAAGRycy9kb3ducmV2LnhtbERPzWoCMRC+F3yHMIK3mvhDV1ajiFjag5eqDzBsxs3q&#10;ZrJuUt2+fSMI3ubj+53FqnO1uFEbKs8aRkMFgrjwpuJSw/Hw+T4DESKywdozafijAKtl722BufF3&#10;/qHbPpYihXDIUYONscmlDIUlh2HoG+LEnXzrMCbYltK0eE/hrpZjpT6kw4pTg8WGNpaKy/7XaTBq&#10;unXT7CujzXVn1Xlk4mVitB70u/UcRKQuvsRP97dJ87MxPJ5JF8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rKB3BAAAA3AAAAA8AAAAAAAAAAAAAAAAAmAIAAGRycy9kb3du&#10;cmV2LnhtbFBLBQYAAAAABAAEAPUAAACG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2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t0L8MA&#10;AADcAAAADwAAAGRycy9kb3ducmV2LnhtbERPS2vCQBC+F/oflin0phsVtMRsxBaUYnvwUfQ6ZMck&#10;uDsbsquJ/75bEHqbj+852aK3Rtyo9bVjBaNhAoK4cLrmUsHPYTV4A+EDskbjmBTcycMif37KMNWu&#10;4x3d9qEUMYR9igqqEJpUSl9UZNEPXUMcubNrLYYI21LqFrsYbo0cJ8lUWqw5NlTY0EdFxWV/tQpm&#10;29W18+vpYfN+NN91Yk7L8Rcr9frSL+cgAvXhX/xwf+o4fzaBv2fiB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t0L8MAAADcAAAADwAAAAAAAAAAAAAAAACYAgAAZHJzL2Rv&#10;d25yZXYueG1sUEsFBgAAAAAEAAQA9QAAAIgDAAAAAA==&#10;" fillcolor="#168489" stroked="f" strokeweight="1pt">
                        <v:stroke joinstyle="miter"/>
                      </v:roundrect>
                    </v:group>
                    <v:oval id="شكل بيضاوي 44" o:spid="_x0000_s132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0SUsEA&#10;AADcAAAADwAAAGRycy9kb3ducmV2LnhtbERP22oCMRB9F/yHMAXfNKuIlq1RilAUQYqxHzDdjJtt&#10;N5PtJur696Yg+DaHc53FqnO1uFAbKs8KxqMMBHHhTcWlgq/jx/AVRIjIBmvPpOBGAVbLfm+BufFX&#10;PtBFx1KkEA45KrAxNrmUobDkMIx8Q5y4k28dxgTbUpoWrync1XKSZTPpsOLUYLGhtaXiV5+dAt0d&#10;9efmVEq/13b3Pf7xf+6wVWrw0r2/gYjUxaf44d6aNH8+hf9n0gVy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dElLBAAAA3AAAAA8AAAAAAAAAAAAAAAAAmAIAAGRycy9kb3du&#10;cmV2LnhtbFBLBQYAAAAABAAEAPUAAACGAwAAAAA=&#10;" filled="f" strokecolor="#a5a5a5 [2092]" strokeweight="1pt">
                      <v:stroke joinstyle="miter"/>
                    </v:oval>
                  </v:group>
                  <v:shape id="مربع نص 41" o:spid="_x0000_s1330"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NgsMA&#10;AADcAAAADwAAAGRycy9kb3ducmV2LnhtbESPQU/DMAyF70j7D5EncWPpkICpLJumAdIOXNi6u9WY&#10;plrjVI1Zu3+PD0jcbL3n9z6vt1PszJWG3CZ2sFwUYIjr5FtuHFSnj4cVmCzIHrvE5OBGGbab2d0a&#10;S59G/qLrURqjIZxLdBBE+tLaXAeKmBepJ1btOw0RRdehsX7AUcNjZx+L4tlGbFkbAva0D1Rfjj/R&#10;gYjfLW/Ve8yH8/T5NoaifsLKufv5tHsFIzTJv/nv+uAV/0Vp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TNgsMAAADcAAAADwAAAAAAAAAAAAAAAACYAgAAZHJzL2Rv&#10;d25yZXYueG1sUEsFBgAAAAAEAAQA9QAAAIg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مبادئ الحوكمة الرشيدة في المؤسسات</w:t>
                          </w:r>
                        </w:p>
                      </w:txbxContent>
                    </v:textbox>
                  </v:shape>
                </v:group>
                <w10:wrap anchorx="page"/>
                <w10:anchorlock/>
              </v:group>
            </w:pict>
          </mc:Fallback>
        </mc:AlternateContent>
      </w:r>
    </w:p>
    <w:p w:rsidR="004A6D71" w:rsidRDefault="004A6D71" w:rsidP="002714C1">
      <w:pPr>
        <w:keepNext/>
        <w:spacing w:line="360" w:lineRule="auto"/>
        <w:rPr>
          <w:rFonts w:ascii="Sakkal Majalla" w:hAnsi="Sakkal Majalla"/>
          <w:sz w:val="32"/>
          <w:szCs w:val="32"/>
          <w:rtl/>
        </w:rPr>
      </w:pPr>
      <w:r w:rsidRPr="004161EC">
        <w:rPr>
          <w:rFonts w:ascii="Sakkal Majalla" w:hAnsi="Sakkal Majalla" w:hint="cs"/>
          <w:sz w:val="32"/>
          <w:szCs w:val="32"/>
          <w:rtl/>
        </w:rPr>
        <w:t>تقوم الحوكمة الرشيدة على مبادئ أساسية، ويمكن إيجازها بما يلي:</w:t>
      </w:r>
    </w:p>
    <w:p w:rsidR="00FF55C6" w:rsidRPr="004161EC" w:rsidRDefault="00FF55C6" w:rsidP="00FF55C6">
      <w:pPr>
        <w:spacing w:line="360" w:lineRule="auto"/>
        <w:jc w:val="center"/>
        <w:rPr>
          <w:rFonts w:ascii="Sakkal Majalla" w:hAnsi="Sakkal Majalla"/>
          <w:sz w:val="32"/>
          <w:szCs w:val="32"/>
          <w:rtl/>
        </w:rPr>
      </w:pPr>
      <w:r w:rsidRPr="00FF55C6">
        <w:rPr>
          <w:rFonts w:ascii="Sakkal Majalla" w:hAnsi="Sakkal Majalla"/>
          <w:noProof/>
          <w:sz w:val="32"/>
          <w:szCs w:val="32"/>
        </w:rPr>
        <mc:AlternateContent>
          <mc:Choice Requires="wpg">
            <w:drawing>
              <wp:inline distT="0" distB="0" distL="0" distR="0" wp14:anchorId="0CC392BC" wp14:editId="47B1475F">
                <wp:extent cx="5406887" cy="3548835"/>
                <wp:effectExtent l="0" t="0" r="0" b="0"/>
                <wp:docPr id="2074269845" name="Group 182"/>
                <wp:cNvGraphicFramePr/>
                <a:graphic xmlns:a="http://schemas.openxmlformats.org/drawingml/2006/main">
                  <a:graphicData uri="http://schemas.microsoft.com/office/word/2010/wordprocessingGroup">
                    <wpg:wgp>
                      <wpg:cNvGrpSpPr/>
                      <wpg:grpSpPr>
                        <a:xfrm>
                          <a:off x="0" y="0"/>
                          <a:ext cx="5406887" cy="3548835"/>
                          <a:chOff x="0" y="0"/>
                          <a:chExt cx="6718424" cy="4409852"/>
                        </a:xfrm>
                      </wpg:grpSpPr>
                      <wps:wsp>
                        <wps:cNvPr id="2074269846" name="Oval 2074269846"/>
                        <wps:cNvSpPr/>
                        <wps:spPr>
                          <a:xfrm>
                            <a:off x="1993810" y="861905"/>
                            <a:ext cx="2681613" cy="2681613"/>
                          </a:xfrm>
                          <a:prstGeom prst="ellipse">
                            <a:avLst/>
                          </a:prstGeom>
                          <a:solidFill>
                            <a:schemeClr val="bg1">
                              <a:alpha val="58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68580" tIns="34290" rIns="68580" bIns="34290" numCol="1" spcCol="0" rtlCol="0" fromWordArt="0" anchor="ctr" anchorCtr="0" forceAA="0" compatLnSpc="1">
                          <a:prstTxWarp prst="textNoShape">
                            <a:avLst/>
                          </a:prstTxWarp>
                          <a:noAutofit/>
                        </wps:bodyPr>
                      </wps:wsp>
                      <wps:wsp>
                        <wps:cNvPr id="2074269847" name="Freeform 5"/>
                        <wps:cNvSpPr>
                          <a:spLocks/>
                        </wps:cNvSpPr>
                        <wps:spPr bwMode="auto">
                          <a:xfrm>
                            <a:off x="3334617" y="432858"/>
                            <a:ext cx="1128713" cy="1769269"/>
                          </a:xfrm>
                          <a:custGeom>
                            <a:avLst/>
                            <a:gdLst>
                              <a:gd name="T0" fmla="*/ 346 w 2527"/>
                              <a:gd name="T1" fmla="*/ 0 h 3948"/>
                              <a:gd name="T2" fmla="*/ 2527 w 2527"/>
                              <a:gd name="T3" fmla="*/ 895 h 3948"/>
                              <a:gd name="T4" fmla="*/ 0 w 2527"/>
                              <a:gd name="T5" fmla="*/ 3948 h 3948"/>
                              <a:gd name="T6" fmla="*/ 346 w 2527"/>
                              <a:gd name="T7" fmla="*/ 0 h 3948"/>
                            </a:gdLst>
                            <a:ahLst/>
                            <a:cxnLst>
                              <a:cxn ang="0">
                                <a:pos x="T0" y="T1"/>
                              </a:cxn>
                              <a:cxn ang="0">
                                <a:pos x="T2" y="T3"/>
                              </a:cxn>
                              <a:cxn ang="0">
                                <a:pos x="T4" y="T5"/>
                              </a:cxn>
                              <a:cxn ang="0">
                                <a:pos x="T6" y="T7"/>
                              </a:cxn>
                            </a:cxnLst>
                            <a:rect l="0" t="0" r="r" b="b"/>
                            <a:pathLst>
                              <a:path w="2527" h="3948">
                                <a:moveTo>
                                  <a:pt x="346" y="0"/>
                                </a:moveTo>
                                <a:cubicBezTo>
                                  <a:pt x="1147" y="70"/>
                                  <a:pt x="1908" y="382"/>
                                  <a:pt x="2527" y="895"/>
                                </a:cubicBezTo>
                                <a:lnTo>
                                  <a:pt x="0" y="3948"/>
                                </a:lnTo>
                                <a:lnTo>
                                  <a:pt x="346" y="0"/>
                                </a:lnTo>
                                <a:close/>
                              </a:path>
                            </a:pathLst>
                          </a:custGeom>
                          <a:solidFill>
                            <a:srgbClr val="50A3A7"/>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48" name="Freeform 7"/>
                        <wps:cNvSpPr>
                          <a:spLocks/>
                        </wps:cNvSpPr>
                        <wps:spPr bwMode="auto">
                          <a:xfrm>
                            <a:off x="3334617" y="1060318"/>
                            <a:ext cx="1762125" cy="1141810"/>
                          </a:xfrm>
                          <a:custGeom>
                            <a:avLst/>
                            <a:gdLst>
                              <a:gd name="T0" fmla="*/ 3036 w 3946"/>
                              <a:gd name="T1" fmla="*/ 0 h 2548"/>
                              <a:gd name="T2" fmla="*/ 3946 w 3946"/>
                              <a:gd name="T3" fmla="*/ 2176 h 2548"/>
                              <a:gd name="T4" fmla="*/ 0 w 3946"/>
                              <a:gd name="T5" fmla="*/ 2548 h 2548"/>
                              <a:gd name="T6" fmla="*/ 3036 w 3946"/>
                              <a:gd name="T7" fmla="*/ 0 h 2548"/>
                            </a:gdLst>
                            <a:ahLst/>
                            <a:cxnLst>
                              <a:cxn ang="0">
                                <a:pos x="T0" y="T1"/>
                              </a:cxn>
                              <a:cxn ang="0">
                                <a:pos x="T2" y="T3"/>
                              </a:cxn>
                              <a:cxn ang="0">
                                <a:pos x="T4" y="T5"/>
                              </a:cxn>
                              <a:cxn ang="0">
                                <a:pos x="T6" y="T7"/>
                              </a:cxn>
                            </a:cxnLst>
                            <a:rect l="0" t="0" r="r" b="b"/>
                            <a:pathLst>
                              <a:path w="3946" h="2548">
                                <a:moveTo>
                                  <a:pt x="3036" y="0"/>
                                </a:moveTo>
                                <a:cubicBezTo>
                                  <a:pt x="3553" y="616"/>
                                  <a:pt x="3871" y="1375"/>
                                  <a:pt x="3946" y="2176"/>
                                </a:cubicBezTo>
                                <a:lnTo>
                                  <a:pt x="0" y="2548"/>
                                </a:lnTo>
                                <a:lnTo>
                                  <a:pt x="3036" y="0"/>
                                </a:lnTo>
                                <a:close/>
                              </a:path>
                            </a:pathLst>
                          </a:custGeom>
                          <a:solidFill>
                            <a:srgbClr val="B0B0B0"/>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49" name="Freeform 9"/>
                        <wps:cNvSpPr>
                          <a:spLocks/>
                        </wps:cNvSpPr>
                        <wps:spPr bwMode="auto">
                          <a:xfrm>
                            <a:off x="3334617" y="2202127"/>
                            <a:ext cx="1763316" cy="1133475"/>
                          </a:xfrm>
                          <a:custGeom>
                            <a:avLst/>
                            <a:gdLst>
                              <a:gd name="T0" fmla="*/ 3949 w 3949"/>
                              <a:gd name="T1" fmla="*/ 345 h 2527"/>
                              <a:gd name="T2" fmla="*/ 3053 w 3949"/>
                              <a:gd name="T3" fmla="*/ 2527 h 2527"/>
                              <a:gd name="T4" fmla="*/ 0 w 3949"/>
                              <a:gd name="T5" fmla="*/ 0 h 2527"/>
                              <a:gd name="T6" fmla="*/ 3949 w 3949"/>
                              <a:gd name="T7" fmla="*/ 345 h 2527"/>
                            </a:gdLst>
                            <a:ahLst/>
                            <a:cxnLst>
                              <a:cxn ang="0">
                                <a:pos x="T0" y="T1"/>
                              </a:cxn>
                              <a:cxn ang="0">
                                <a:pos x="T2" y="T3"/>
                              </a:cxn>
                              <a:cxn ang="0">
                                <a:pos x="T4" y="T5"/>
                              </a:cxn>
                              <a:cxn ang="0">
                                <a:pos x="T6" y="T7"/>
                              </a:cxn>
                            </a:cxnLst>
                            <a:rect l="0" t="0" r="r" b="b"/>
                            <a:pathLst>
                              <a:path w="3949" h="2527">
                                <a:moveTo>
                                  <a:pt x="3949" y="345"/>
                                </a:moveTo>
                                <a:cubicBezTo>
                                  <a:pt x="3878" y="1146"/>
                                  <a:pt x="3566" y="1907"/>
                                  <a:pt x="3053" y="2527"/>
                                </a:cubicBezTo>
                                <a:lnTo>
                                  <a:pt x="0" y="0"/>
                                </a:lnTo>
                                <a:lnTo>
                                  <a:pt x="3949" y="345"/>
                                </a:lnTo>
                                <a:close/>
                              </a:path>
                            </a:pathLst>
                          </a:custGeom>
                          <a:solidFill>
                            <a:srgbClr val="9FCFD1"/>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0" name="Freeform 11"/>
                        <wps:cNvSpPr>
                          <a:spLocks/>
                        </wps:cNvSpPr>
                        <wps:spPr bwMode="auto">
                          <a:xfrm>
                            <a:off x="3334617" y="2202127"/>
                            <a:ext cx="1138238" cy="1769269"/>
                          </a:xfrm>
                          <a:custGeom>
                            <a:avLst/>
                            <a:gdLst>
                              <a:gd name="T0" fmla="*/ 2548 w 2548"/>
                              <a:gd name="T1" fmla="*/ 3036 h 3945"/>
                              <a:gd name="T2" fmla="*/ 372 w 2548"/>
                              <a:gd name="T3" fmla="*/ 3945 h 3945"/>
                              <a:gd name="T4" fmla="*/ 0 w 2548"/>
                              <a:gd name="T5" fmla="*/ 0 h 3945"/>
                              <a:gd name="T6" fmla="*/ 2548 w 2548"/>
                              <a:gd name="T7" fmla="*/ 3036 h 3945"/>
                            </a:gdLst>
                            <a:ahLst/>
                            <a:cxnLst>
                              <a:cxn ang="0">
                                <a:pos x="T0" y="T1"/>
                              </a:cxn>
                              <a:cxn ang="0">
                                <a:pos x="T2" y="T3"/>
                              </a:cxn>
                              <a:cxn ang="0">
                                <a:pos x="T4" y="T5"/>
                              </a:cxn>
                              <a:cxn ang="0">
                                <a:pos x="T6" y="T7"/>
                              </a:cxn>
                            </a:cxnLst>
                            <a:rect l="0" t="0" r="r" b="b"/>
                            <a:pathLst>
                              <a:path w="2548" h="3945">
                                <a:moveTo>
                                  <a:pt x="2548" y="3036"/>
                                </a:moveTo>
                                <a:cubicBezTo>
                                  <a:pt x="1932" y="3553"/>
                                  <a:pt x="1173" y="3870"/>
                                  <a:pt x="372" y="3945"/>
                                </a:cubicBezTo>
                                <a:lnTo>
                                  <a:pt x="0" y="0"/>
                                </a:lnTo>
                                <a:lnTo>
                                  <a:pt x="2548" y="3036"/>
                                </a:lnTo>
                                <a:close/>
                              </a:path>
                            </a:pathLst>
                          </a:custGeom>
                          <a:solidFill>
                            <a:srgbClr val="FFD966"/>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1" name="Freeform 13"/>
                        <wps:cNvSpPr>
                          <a:spLocks/>
                        </wps:cNvSpPr>
                        <wps:spPr bwMode="auto">
                          <a:xfrm>
                            <a:off x="2205904" y="2202127"/>
                            <a:ext cx="1128713" cy="1770460"/>
                          </a:xfrm>
                          <a:custGeom>
                            <a:avLst/>
                            <a:gdLst>
                              <a:gd name="T0" fmla="*/ 2182 w 2527"/>
                              <a:gd name="T1" fmla="*/ 3948 h 3948"/>
                              <a:gd name="T2" fmla="*/ 0 w 2527"/>
                              <a:gd name="T3" fmla="*/ 3053 h 3948"/>
                              <a:gd name="T4" fmla="*/ 2527 w 2527"/>
                              <a:gd name="T5" fmla="*/ 0 h 3948"/>
                              <a:gd name="T6" fmla="*/ 2182 w 2527"/>
                              <a:gd name="T7" fmla="*/ 3948 h 3948"/>
                            </a:gdLst>
                            <a:ahLst/>
                            <a:cxnLst>
                              <a:cxn ang="0">
                                <a:pos x="T0" y="T1"/>
                              </a:cxn>
                              <a:cxn ang="0">
                                <a:pos x="T2" y="T3"/>
                              </a:cxn>
                              <a:cxn ang="0">
                                <a:pos x="T4" y="T5"/>
                              </a:cxn>
                              <a:cxn ang="0">
                                <a:pos x="T6" y="T7"/>
                              </a:cxn>
                            </a:cxnLst>
                            <a:rect l="0" t="0" r="r" b="b"/>
                            <a:pathLst>
                              <a:path w="2527" h="3948">
                                <a:moveTo>
                                  <a:pt x="2182" y="3948"/>
                                </a:moveTo>
                                <a:cubicBezTo>
                                  <a:pt x="1381" y="3878"/>
                                  <a:pt x="620" y="3566"/>
                                  <a:pt x="0" y="3053"/>
                                </a:cubicBezTo>
                                <a:lnTo>
                                  <a:pt x="2527" y="0"/>
                                </a:lnTo>
                                <a:lnTo>
                                  <a:pt x="2182" y="3948"/>
                                </a:lnTo>
                                <a:close/>
                              </a:path>
                            </a:pathLst>
                          </a:custGeom>
                          <a:solidFill>
                            <a:srgbClr val="50A3A7"/>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2" name="Freeform 15"/>
                        <wps:cNvSpPr>
                          <a:spLocks/>
                        </wps:cNvSpPr>
                        <wps:spPr bwMode="auto">
                          <a:xfrm>
                            <a:off x="1572492" y="2202127"/>
                            <a:ext cx="1762125" cy="1141810"/>
                          </a:xfrm>
                          <a:custGeom>
                            <a:avLst/>
                            <a:gdLst>
                              <a:gd name="T0" fmla="*/ 910 w 3945"/>
                              <a:gd name="T1" fmla="*/ 2547 h 2547"/>
                              <a:gd name="T2" fmla="*/ 0 w 3945"/>
                              <a:gd name="T3" fmla="*/ 372 h 2547"/>
                              <a:gd name="T4" fmla="*/ 3945 w 3945"/>
                              <a:gd name="T5" fmla="*/ 0 h 2547"/>
                              <a:gd name="T6" fmla="*/ 910 w 3945"/>
                              <a:gd name="T7" fmla="*/ 2547 h 2547"/>
                            </a:gdLst>
                            <a:ahLst/>
                            <a:cxnLst>
                              <a:cxn ang="0">
                                <a:pos x="T0" y="T1"/>
                              </a:cxn>
                              <a:cxn ang="0">
                                <a:pos x="T2" y="T3"/>
                              </a:cxn>
                              <a:cxn ang="0">
                                <a:pos x="T4" y="T5"/>
                              </a:cxn>
                              <a:cxn ang="0">
                                <a:pos x="T6" y="T7"/>
                              </a:cxn>
                            </a:cxnLst>
                            <a:rect l="0" t="0" r="r" b="b"/>
                            <a:pathLst>
                              <a:path w="3945" h="2547">
                                <a:moveTo>
                                  <a:pt x="910" y="2547"/>
                                </a:moveTo>
                                <a:cubicBezTo>
                                  <a:pt x="393" y="1931"/>
                                  <a:pt x="75" y="1172"/>
                                  <a:pt x="0" y="372"/>
                                </a:cubicBezTo>
                                <a:lnTo>
                                  <a:pt x="3945" y="0"/>
                                </a:lnTo>
                                <a:lnTo>
                                  <a:pt x="910" y="2547"/>
                                </a:lnTo>
                                <a:close/>
                              </a:path>
                            </a:pathLst>
                          </a:custGeom>
                          <a:solidFill>
                            <a:srgbClr val="B0B0B0"/>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3" name="Freeform 17"/>
                        <wps:cNvSpPr>
                          <a:spLocks/>
                        </wps:cNvSpPr>
                        <wps:spPr bwMode="auto">
                          <a:xfrm>
                            <a:off x="1571302" y="1069843"/>
                            <a:ext cx="1763316" cy="1132285"/>
                          </a:xfrm>
                          <a:custGeom>
                            <a:avLst/>
                            <a:gdLst>
                              <a:gd name="T0" fmla="*/ 0 w 3948"/>
                              <a:gd name="T1" fmla="*/ 2181 h 2527"/>
                              <a:gd name="T2" fmla="*/ 896 w 3948"/>
                              <a:gd name="T3" fmla="*/ 0 h 2527"/>
                              <a:gd name="T4" fmla="*/ 3948 w 3948"/>
                              <a:gd name="T5" fmla="*/ 2527 h 2527"/>
                              <a:gd name="T6" fmla="*/ 0 w 3948"/>
                              <a:gd name="T7" fmla="*/ 2181 h 2527"/>
                            </a:gdLst>
                            <a:ahLst/>
                            <a:cxnLst>
                              <a:cxn ang="0">
                                <a:pos x="T0" y="T1"/>
                              </a:cxn>
                              <a:cxn ang="0">
                                <a:pos x="T2" y="T3"/>
                              </a:cxn>
                              <a:cxn ang="0">
                                <a:pos x="T4" y="T5"/>
                              </a:cxn>
                              <a:cxn ang="0">
                                <a:pos x="T6" y="T7"/>
                              </a:cxn>
                            </a:cxnLst>
                            <a:rect l="0" t="0" r="r" b="b"/>
                            <a:pathLst>
                              <a:path w="3948" h="2527">
                                <a:moveTo>
                                  <a:pt x="0" y="2181"/>
                                </a:moveTo>
                                <a:cubicBezTo>
                                  <a:pt x="71" y="1380"/>
                                  <a:pt x="383" y="619"/>
                                  <a:pt x="896" y="0"/>
                                </a:cubicBezTo>
                                <a:lnTo>
                                  <a:pt x="3948" y="2527"/>
                                </a:lnTo>
                                <a:lnTo>
                                  <a:pt x="0" y="2181"/>
                                </a:lnTo>
                                <a:close/>
                              </a:path>
                            </a:pathLst>
                          </a:custGeom>
                          <a:solidFill>
                            <a:srgbClr val="9FCFD1"/>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4" name="Freeform 19"/>
                        <wps:cNvSpPr>
                          <a:spLocks/>
                        </wps:cNvSpPr>
                        <wps:spPr bwMode="auto">
                          <a:xfrm>
                            <a:off x="2196379" y="432858"/>
                            <a:ext cx="1138238" cy="1769269"/>
                          </a:xfrm>
                          <a:custGeom>
                            <a:avLst/>
                            <a:gdLst>
                              <a:gd name="T0" fmla="*/ 0 w 2547"/>
                              <a:gd name="T1" fmla="*/ 910 h 3946"/>
                              <a:gd name="T2" fmla="*/ 2176 w 2547"/>
                              <a:gd name="T3" fmla="*/ 0 h 3946"/>
                              <a:gd name="T4" fmla="*/ 2547 w 2547"/>
                              <a:gd name="T5" fmla="*/ 3946 h 3946"/>
                              <a:gd name="T6" fmla="*/ 0 w 2547"/>
                              <a:gd name="T7" fmla="*/ 910 h 3946"/>
                            </a:gdLst>
                            <a:ahLst/>
                            <a:cxnLst>
                              <a:cxn ang="0">
                                <a:pos x="T0" y="T1"/>
                              </a:cxn>
                              <a:cxn ang="0">
                                <a:pos x="T2" y="T3"/>
                              </a:cxn>
                              <a:cxn ang="0">
                                <a:pos x="T4" y="T5"/>
                              </a:cxn>
                              <a:cxn ang="0">
                                <a:pos x="T6" y="T7"/>
                              </a:cxn>
                            </a:cxnLst>
                            <a:rect l="0" t="0" r="r" b="b"/>
                            <a:pathLst>
                              <a:path w="2547" h="3946">
                                <a:moveTo>
                                  <a:pt x="0" y="910"/>
                                </a:moveTo>
                                <a:cubicBezTo>
                                  <a:pt x="616" y="393"/>
                                  <a:pt x="1375" y="76"/>
                                  <a:pt x="2176" y="0"/>
                                </a:cubicBezTo>
                                <a:lnTo>
                                  <a:pt x="2547" y="3946"/>
                                </a:lnTo>
                                <a:lnTo>
                                  <a:pt x="0" y="910"/>
                                </a:lnTo>
                                <a:close/>
                              </a:path>
                            </a:pathLst>
                          </a:custGeom>
                          <a:solidFill>
                            <a:srgbClr val="FFD966"/>
                          </a:solidFill>
                          <a:ln w="0">
                            <a:noFill/>
                            <a:prstDash val="solid"/>
                            <a:round/>
                            <a:headEnd/>
                            <a:tailEnd/>
                          </a:ln>
                        </wps:spPr>
                        <wps:bodyPr vert="horz" wrap="square" lIns="68580" tIns="34290" rIns="68580" bIns="34290" numCol="1" anchor="t" anchorCtr="0" compatLnSpc="1">
                          <a:prstTxWarp prst="textNoShape">
                            <a:avLst/>
                          </a:prstTxWarp>
                        </wps:bodyPr>
                      </wps:wsp>
                      <wps:wsp>
                        <wps:cNvPr id="2074269855" name="Freeform: Shape 2074269855"/>
                        <wps:cNvSpPr>
                          <a:spLocks/>
                        </wps:cNvSpPr>
                        <wps:spPr bwMode="auto">
                          <a:xfrm>
                            <a:off x="3451172" y="432858"/>
                            <a:ext cx="1012159" cy="735318"/>
                          </a:xfrm>
                          <a:custGeom>
                            <a:avLst/>
                            <a:gdLst>
                              <a:gd name="connsiteX0" fmla="*/ 50655 w 1349545"/>
                              <a:gd name="connsiteY0" fmla="*/ 0 h 980424"/>
                              <a:gd name="connsiteX1" fmla="*/ 1349545 w 1349545"/>
                              <a:gd name="connsiteY1" fmla="*/ 534784 h 980424"/>
                              <a:gd name="connsiteX2" fmla="*/ 981904 w 1349545"/>
                              <a:gd name="connsiteY2" fmla="*/ 980424 h 980424"/>
                              <a:gd name="connsiteX3" fmla="*/ 981764 w 1349545"/>
                              <a:gd name="connsiteY3" fmla="*/ 980296 h 980424"/>
                              <a:gd name="connsiteX4" fmla="*/ 27381 w 1349545"/>
                              <a:gd name="connsiteY4" fmla="*/ 581293 h 980424"/>
                              <a:gd name="connsiteX5" fmla="*/ 0 w 1349545"/>
                              <a:gd name="connsiteY5" fmla="*/ 579910 h 9804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349545" h="980424">
                                <a:moveTo>
                                  <a:pt x="50655" y="0"/>
                                </a:moveTo>
                                <a:cubicBezTo>
                                  <a:pt x="527689" y="41827"/>
                                  <a:pt x="980901" y="228254"/>
                                  <a:pt x="1349545" y="534784"/>
                                </a:cubicBezTo>
                                <a:lnTo>
                                  <a:pt x="981904" y="980424"/>
                                </a:lnTo>
                                <a:lnTo>
                                  <a:pt x="981764" y="980296"/>
                                </a:lnTo>
                                <a:cubicBezTo>
                                  <a:pt x="716884" y="761698"/>
                                  <a:pt x="387973" y="617913"/>
                                  <a:pt x="27381" y="581293"/>
                                </a:cubicBezTo>
                                <a:lnTo>
                                  <a:pt x="0" y="579910"/>
                                </a:ln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56" name="Freeform: Shape 2074269856"/>
                        <wps:cNvSpPr>
                          <a:spLocks/>
                        </wps:cNvSpPr>
                        <wps:spPr bwMode="auto">
                          <a:xfrm>
                            <a:off x="4359432" y="1060318"/>
                            <a:ext cx="737310" cy="1015573"/>
                          </a:xfrm>
                          <a:custGeom>
                            <a:avLst/>
                            <a:gdLst>
                              <a:gd name="connsiteX0" fmla="*/ 441254 w 983080"/>
                              <a:gd name="connsiteY0" fmla="*/ 0 h 1354097"/>
                              <a:gd name="connsiteX1" fmla="*/ 983080 w 983080"/>
                              <a:gd name="connsiteY1" fmla="*/ 1300146 h 1354097"/>
                              <a:gd name="connsiteX2" fmla="*/ 412783 w 983080"/>
                              <a:gd name="connsiteY2" fmla="*/ 1354097 h 1354097"/>
                              <a:gd name="connsiteX3" fmla="*/ 412091 w 983080"/>
                              <a:gd name="connsiteY3" fmla="*/ 1340406 h 1354097"/>
                              <a:gd name="connsiteX4" fmla="*/ 13088 w 983080"/>
                              <a:gd name="connsiteY4" fmla="*/ 386022 h 1354097"/>
                              <a:gd name="connsiteX5" fmla="*/ 0 w 983080"/>
                              <a:gd name="connsiteY5" fmla="*/ 371622 h 13540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83080" h="1354097">
                                <a:moveTo>
                                  <a:pt x="441254" y="0"/>
                                </a:moveTo>
                                <a:cubicBezTo>
                                  <a:pt x="749083" y="368056"/>
                                  <a:pt x="938424" y="821553"/>
                                  <a:pt x="983080" y="1300146"/>
                                </a:cubicBezTo>
                                <a:lnTo>
                                  <a:pt x="412783" y="1354097"/>
                                </a:lnTo>
                                <a:lnTo>
                                  <a:pt x="412091" y="1340406"/>
                                </a:lnTo>
                                <a:cubicBezTo>
                                  <a:pt x="375471" y="979814"/>
                                  <a:pt x="231687" y="650903"/>
                                  <a:pt x="13088" y="386022"/>
                                </a:cubicBezTo>
                                <a:lnTo>
                                  <a:pt x="0" y="371622"/>
                                </a:ln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57" name="Freeform: Shape 2074269857"/>
                        <wps:cNvSpPr>
                          <a:spLocks/>
                        </wps:cNvSpPr>
                        <wps:spPr bwMode="auto">
                          <a:xfrm>
                            <a:off x="4365732" y="2319280"/>
                            <a:ext cx="732202" cy="1016323"/>
                          </a:xfrm>
                          <a:custGeom>
                            <a:avLst/>
                            <a:gdLst>
                              <a:gd name="connsiteX0" fmla="*/ 405074 w 976269"/>
                              <a:gd name="connsiteY0" fmla="*/ 0 h 1355097"/>
                              <a:gd name="connsiteX1" fmla="*/ 976269 w 976269"/>
                              <a:gd name="connsiteY1" fmla="*/ 50128 h 1355097"/>
                              <a:gd name="connsiteX2" fmla="*/ 442824 w 976269"/>
                              <a:gd name="connsiteY2" fmla="*/ 1355097 h 1355097"/>
                              <a:gd name="connsiteX3" fmla="*/ 0 w 976269"/>
                              <a:gd name="connsiteY3" fmla="*/ 986906 h 1355097"/>
                              <a:gd name="connsiteX4" fmla="*/ 4689 w 976269"/>
                              <a:gd name="connsiteY4" fmla="*/ 981747 h 1355097"/>
                              <a:gd name="connsiteX5" fmla="*/ 403692 w 976269"/>
                              <a:gd name="connsiteY5" fmla="*/ 27363 h 13550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76269" h="1355097">
                                <a:moveTo>
                                  <a:pt x="405074" y="0"/>
                                </a:moveTo>
                                <a:lnTo>
                                  <a:pt x="976269" y="50128"/>
                                </a:lnTo>
                                <a:cubicBezTo>
                                  <a:pt x="933998" y="529175"/>
                                  <a:pt x="748245" y="984299"/>
                                  <a:pt x="442824" y="1355097"/>
                                </a:cubicBezTo>
                                <a:lnTo>
                                  <a:pt x="0" y="986906"/>
                                </a:lnTo>
                                <a:lnTo>
                                  <a:pt x="4689" y="981747"/>
                                </a:lnTo>
                                <a:cubicBezTo>
                                  <a:pt x="223288" y="716867"/>
                                  <a:pt x="367072" y="387955"/>
                                  <a:pt x="403692" y="27363"/>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58" name="Freeform: Shape 2074269858"/>
                        <wps:cNvSpPr>
                          <a:spLocks/>
                        </wps:cNvSpPr>
                        <wps:spPr bwMode="auto">
                          <a:xfrm>
                            <a:off x="3460015" y="3230877"/>
                            <a:ext cx="1012841" cy="740519"/>
                          </a:xfrm>
                          <a:custGeom>
                            <a:avLst/>
                            <a:gdLst>
                              <a:gd name="connsiteX0" fmla="*/ 979461 w 1350455"/>
                              <a:gd name="connsiteY0" fmla="*/ 0 h 987358"/>
                              <a:gd name="connsiteX1" fmla="*/ 1350455 w 1350455"/>
                              <a:gd name="connsiteY1" fmla="*/ 443796 h 987358"/>
                              <a:gd name="connsiteX2" fmla="*/ 54377 w 1350455"/>
                              <a:gd name="connsiteY2" fmla="*/ 987358 h 987358"/>
                              <a:gd name="connsiteX3" fmla="*/ 0 w 1350455"/>
                              <a:gd name="connsiteY3" fmla="*/ 408413 h 987358"/>
                              <a:gd name="connsiteX4" fmla="*/ 15591 w 1350455"/>
                              <a:gd name="connsiteY4" fmla="*/ 407625 h 987358"/>
                              <a:gd name="connsiteX5" fmla="*/ 969974 w 1350455"/>
                              <a:gd name="connsiteY5" fmla="*/ 8622 h 9873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350455" h="987358">
                                <a:moveTo>
                                  <a:pt x="979461" y="0"/>
                                </a:moveTo>
                                <a:lnTo>
                                  <a:pt x="1350455" y="443796"/>
                                </a:lnTo>
                                <a:cubicBezTo>
                                  <a:pt x="983551" y="752951"/>
                                  <a:pt x="531472" y="942510"/>
                                  <a:pt x="54377" y="987358"/>
                                </a:cubicBezTo>
                                <a:lnTo>
                                  <a:pt x="0" y="408413"/>
                                </a:lnTo>
                                <a:lnTo>
                                  <a:pt x="15591" y="407625"/>
                                </a:lnTo>
                                <a:cubicBezTo>
                                  <a:pt x="376183" y="371005"/>
                                  <a:pt x="705094" y="227221"/>
                                  <a:pt x="969974" y="8622"/>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59" name="Freeform: Shape 2074269859"/>
                        <wps:cNvSpPr>
                          <a:spLocks/>
                        </wps:cNvSpPr>
                        <wps:spPr bwMode="auto">
                          <a:xfrm>
                            <a:off x="2205906" y="3237046"/>
                            <a:ext cx="1012471" cy="735541"/>
                          </a:xfrm>
                          <a:custGeom>
                            <a:avLst/>
                            <a:gdLst>
                              <a:gd name="connsiteX0" fmla="*/ 367342 w 1349961"/>
                              <a:gd name="connsiteY0" fmla="*/ 0 h 980721"/>
                              <a:gd name="connsiteX1" fmla="*/ 367779 w 1349961"/>
                              <a:gd name="connsiteY1" fmla="*/ 397 h 980721"/>
                              <a:gd name="connsiteX2" fmla="*/ 1322163 w 1349961"/>
                              <a:gd name="connsiteY2" fmla="*/ 399400 h 980721"/>
                              <a:gd name="connsiteX3" fmla="*/ 1349961 w 1349961"/>
                              <a:gd name="connsiteY3" fmla="*/ 400804 h 980721"/>
                              <a:gd name="connsiteX4" fmla="*/ 1299486 w 1349961"/>
                              <a:gd name="connsiteY4" fmla="*/ 980721 h 980721"/>
                              <a:gd name="connsiteX5" fmla="*/ 0 w 1349961"/>
                              <a:gd name="connsiteY5" fmla="*/ 445577 h 980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349961" h="980721">
                                <a:moveTo>
                                  <a:pt x="367342" y="0"/>
                                </a:moveTo>
                                <a:lnTo>
                                  <a:pt x="367779" y="397"/>
                                </a:lnTo>
                                <a:cubicBezTo>
                                  <a:pt x="632660" y="218996"/>
                                  <a:pt x="961571" y="362780"/>
                                  <a:pt x="1322163" y="399400"/>
                                </a:cubicBezTo>
                                <a:lnTo>
                                  <a:pt x="1349961" y="400804"/>
                                </a:lnTo>
                                <a:lnTo>
                                  <a:pt x="1299486" y="980721"/>
                                </a:lnTo>
                                <a:cubicBezTo>
                                  <a:pt x="822452" y="938866"/>
                                  <a:pt x="369240" y="752313"/>
                                  <a:pt x="0" y="445577"/>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60" name="Freeform: Shape 2074269860"/>
                        <wps:cNvSpPr>
                          <a:spLocks/>
                        </wps:cNvSpPr>
                        <wps:spPr bwMode="auto">
                          <a:xfrm>
                            <a:off x="1572492" y="2328420"/>
                            <a:ext cx="736742" cy="1015517"/>
                          </a:xfrm>
                          <a:custGeom>
                            <a:avLst/>
                            <a:gdLst>
                              <a:gd name="connsiteX0" fmla="*/ 570221 w 982322"/>
                              <a:gd name="connsiteY0" fmla="*/ 0 h 1354023"/>
                              <a:gd name="connsiteX1" fmla="*/ 570987 w 982322"/>
                              <a:gd name="connsiteY1" fmla="*/ 15176 h 1354023"/>
                              <a:gd name="connsiteX2" fmla="*/ 969991 w 982322"/>
                              <a:gd name="connsiteY2" fmla="*/ 969560 h 1354023"/>
                              <a:gd name="connsiteX3" fmla="*/ 982322 w 982322"/>
                              <a:gd name="connsiteY3" fmla="*/ 983128 h 1354023"/>
                              <a:gd name="connsiteX4" fmla="*/ 541963 w 982322"/>
                              <a:gd name="connsiteY4" fmla="*/ 1354023 h 1354023"/>
                              <a:gd name="connsiteX5" fmla="*/ 0 w 982322"/>
                              <a:gd name="connsiteY5" fmla="*/ 53965 h 13540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82322" h="1354023">
                                <a:moveTo>
                                  <a:pt x="570221" y="0"/>
                                </a:moveTo>
                                <a:lnTo>
                                  <a:pt x="570987" y="15176"/>
                                </a:lnTo>
                                <a:cubicBezTo>
                                  <a:pt x="607607" y="375768"/>
                                  <a:pt x="751392" y="704680"/>
                                  <a:pt x="969991" y="969560"/>
                                </a:cubicBezTo>
                                <a:lnTo>
                                  <a:pt x="982322" y="983128"/>
                                </a:lnTo>
                                <a:lnTo>
                                  <a:pt x="541963" y="1354023"/>
                                </a:lnTo>
                                <a:cubicBezTo>
                                  <a:pt x="234057" y="985823"/>
                                  <a:pt x="44667" y="532147"/>
                                  <a:pt x="0" y="53965"/>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61" name="Freeform: Shape 2074269861"/>
                        <wps:cNvSpPr>
                          <a:spLocks/>
                        </wps:cNvSpPr>
                        <wps:spPr bwMode="auto">
                          <a:xfrm>
                            <a:off x="1571303" y="1069842"/>
                            <a:ext cx="732373" cy="1014923"/>
                          </a:xfrm>
                          <a:custGeom>
                            <a:avLst/>
                            <a:gdLst>
                              <a:gd name="connsiteX0" fmla="*/ 533580 w 976497"/>
                              <a:gd name="connsiteY0" fmla="*/ 0 h 1353230"/>
                              <a:gd name="connsiteX1" fmla="*/ 976497 w 976497"/>
                              <a:gd name="connsiteY1" fmla="*/ 367909 h 1353230"/>
                              <a:gd name="connsiteX2" fmla="*/ 971578 w 976497"/>
                              <a:gd name="connsiteY2" fmla="*/ 373322 h 1353230"/>
                              <a:gd name="connsiteX3" fmla="*/ 572574 w 976497"/>
                              <a:gd name="connsiteY3" fmla="*/ 1327706 h 1353230"/>
                              <a:gd name="connsiteX4" fmla="*/ 571285 w 976497"/>
                              <a:gd name="connsiteY4" fmla="*/ 1353230 h 1353230"/>
                              <a:gd name="connsiteX5" fmla="*/ 0 w 976497"/>
                              <a:gd name="connsiteY5" fmla="*/ 1303001 h 1353230"/>
                              <a:gd name="connsiteX6" fmla="*/ 533580 w 976497"/>
                              <a:gd name="connsiteY6" fmla="*/ 0 h 13532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976497" h="1353230">
                                <a:moveTo>
                                  <a:pt x="533580" y="0"/>
                                </a:moveTo>
                                <a:lnTo>
                                  <a:pt x="976497" y="367909"/>
                                </a:lnTo>
                                <a:lnTo>
                                  <a:pt x="971578" y="373322"/>
                                </a:lnTo>
                                <a:cubicBezTo>
                                  <a:pt x="752979" y="638203"/>
                                  <a:pt x="609194" y="967114"/>
                                  <a:pt x="572574" y="1327706"/>
                                </a:cubicBezTo>
                                <a:lnTo>
                                  <a:pt x="571285" y="1353230"/>
                                </a:lnTo>
                                <a:lnTo>
                                  <a:pt x="0" y="1303001"/>
                                </a:lnTo>
                                <a:cubicBezTo>
                                  <a:pt x="42282" y="824458"/>
                                  <a:pt x="228082" y="369811"/>
                                  <a:pt x="533580" y="0"/>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62" name="Freeform: Shape 2074269862"/>
                        <wps:cNvSpPr>
                          <a:spLocks/>
                        </wps:cNvSpPr>
                        <wps:spPr bwMode="auto">
                          <a:xfrm>
                            <a:off x="2196380" y="432858"/>
                            <a:ext cx="1013238" cy="741296"/>
                          </a:xfrm>
                          <a:custGeom>
                            <a:avLst/>
                            <a:gdLst>
                              <a:gd name="connsiteX0" fmla="*/ 1296587 w 1350984"/>
                              <a:gd name="connsiteY0" fmla="*/ 0 h 988394"/>
                              <a:gd name="connsiteX1" fmla="*/ 1350984 w 1350984"/>
                              <a:gd name="connsiteY1" fmla="*/ 580479 h 988394"/>
                              <a:gd name="connsiteX2" fmla="*/ 1334863 w 1350984"/>
                              <a:gd name="connsiteY2" fmla="*/ 581293 h 988394"/>
                              <a:gd name="connsiteX3" fmla="*/ 380479 w 1350984"/>
                              <a:gd name="connsiteY3" fmla="*/ 980296 h 988394"/>
                              <a:gd name="connsiteX4" fmla="*/ 371570 w 1350984"/>
                              <a:gd name="connsiteY4" fmla="*/ 988394 h 988394"/>
                              <a:gd name="connsiteX5" fmla="*/ 0 w 1350984"/>
                              <a:gd name="connsiteY5" fmla="*/ 544023 h 988394"/>
                              <a:gd name="connsiteX6" fmla="*/ 1296587 w 1350984"/>
                              <a:gd name="connsiteY6" fmla="*/ 0 h 9883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50984" h="988394">
                                <a:moveTo>
                                  <a:pt x="1296587" y="0"/>
                                </a:moveTo>
                                <a:lnTo>
                                  <a:pt x="1350984" y="580479"/>
                                </a:lnTo>
                                <a:lnTo>
                                  <a:pt x="1334863" y="581293"/>
                                </a:lnTo>
                                <a:cubicBezTo>
                                  <a:pt x="974271" y="617913"/>
                                  <a:pt x="645360" y="761698"/>
                                  <a:pt x="380479" y="980296"/>
                                </a:cubicBezTo>
                                <a:lnTo>
                                  <a:pt x="371570" y="988394"/>
                                </a:lnTo>
                                <a:lnTo>
                                  <a:pt x="0" y="544023"/>
                                </a:lnTo>
                                <a:cubicBezTo>
                                  <a:pt x="367049" y="234946"/>
                                  <a:pt x="819305" y="45435"/>
                                  <a:pt x="1296587" y="0"/>
                                </a:cubicBezTo>
                                <a:close/>
                              </a:path>
                            </a:pathLst>
                          </a:custGeom>
                          <a:solidFill>
                            <a:schemeClr val="tx1">
                              <a:alpha val="28000"/>
                            </a:schemeClr>
                          </a:solidFill>
                          <a:ln w="0">
                            <a:noFill/>
                            <a:prstDash val="solid"/>
                            <a:round/>
                            <a:headEnd/>
                            <a:tailEnd/>
                          </a:ln>
                        </wps:spPr>
                        <wps:bodyPr vert="horz" wrap="square" lIns="68580" tIns="34290" rIns="68580" bIns="34290" numCol="1" anchor="t" anchorCtr="0" compatLnSpc="1">
                          <a:prstTxWarp prst="textNoShape">
                            <a:avLst/>
                          </a:prstTxWarp>
                          <a:noAutofit/>
                        </wps:bodyPr>
                      </wps:wsp>
                      <wps:wsp>
                        <wps:cNvPr id="2074269863" name="Oval 2074269863"/>
                        <wps:cNvSpPr/>
                        <wps:spPr>
                          <a:xfrm>
                            <a:off x="3022185" y="1890280"/>
                            <a:ext cx="624863" cy="624863"/>
                          </a:xfrm>
                          <a:prstGeom prst="ellipse">
                            <a:avLst/>
                          </a:prstGeom>
                          <a:solidFill>
                            <a:schemeClr val="bg1">
                              <a:alpha val="72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68580" tIns="34290" rIns="68580" bIns="34290" numCol="1" spcCol="0" rtlCol="0" fromWordArt="0" anchor="ctr" anchorCtr="0" forceAA="0" compatLnSpc="1">
                          <a:prstTxWarp prst="textNoShape">
                            <a:avLst/>
                          </a:prstTxWarp>
                          <a:noAutofit/>
                        </wps:bodyPr>
                      </wps:wsp>
                      <wps:wsp>
                        <wps:cNvPr id="2074269864" name="TextBox 158"/>
                        <wps:cNvSpPr txBox="1"/>
                        <wps:spPr>
                          <a:xfrm>
                            <a:off x="4593161" y="1385737"/>
                            <a:ext cx="337820" cy="519430"/>
                          </a:xfrm>
                          <a:prstGeom prst="rect">
                            <a:avLst/>
                          </a:prstGeom>
                          <a:noFill/>
                        </wps:spPr>
                        <wps:txb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2</w:t>
                              </w:r>
                            </w:p>
                          </w:txbxContent>
                        </wps:txbx>
                        <wps:bodyPr wrap="square" rtlCol="0" anchor="ctr">
                          <a:noAutofit/>
                        </wps:bodyPr>
                      </wps:wsp>
                      <wps:wsp>
                        <wps:cNvPr id="2074269865" name="TextBox 159"/>
                        <wps:cNvSpPr txBox="1"/>
                        <wps:spPr>
                          <a:xfrm>
                            <a:off x="4593161" y="2529183"/>
                            <a:ext cx="337820" cy="519430"/>
                          </a:xfrm>
                          <a:prstGeom prst="rect">
                            <a:avLst/>
                          </a:prstGeom>
                          <a:noFill/>
                        </wps:spPr>
                        <wps:txb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3</w:t>
                              </w:r>
                            </w:p>
                          </w:txbxContent>
                        </wps:txbx>
                        <wps:bodyPr wrap="square" rtlCol="0" anchor="ctr">
                          <a:noAutofit/>
                        </wps:bodyPr>
                      </wps:wsp>
                      <wps:wsp>
                        <wps:cNvPr id="2074269866" name="TextBox 160"/>
                        <wps:cNvSpPr txBox="1"/>
                        <wps:spPr>
                          <a:xfrm>
                            <a:off x="1731177" y="2529183"/>
                            <a:ext cx="337820" cy="519430"/>
                          </a:xfrm>
                          <a:prstGeom prst="rect">
                            <a:avLst/>
                          </a:prstGeom>
                          <a:noFill/>
                        </wps:spPr>
                        <wps:txb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6</w:t>
                              </w:r>
                            </w:p>
                          </w:txbxContent>
                        </wps:txbx>
                        <wps:bodyPr wrap="square" rtlCol="0" anchor="ctr">
                          <a:noAutofit/>
                        </wps:bodyPr>
                      </wps:wsp>
                      <wps:wsp>
                        <wps:cNvPr id="2074269867" name="TextBox 161"/>
                        <wps:cNvSpPr txBox="1"/>
                        <wps:spPr>
                          <a:xfrm>
                            <a:off x="1731177" y="1385737"/>
                            <a:ext cx="337820" cy="519430"/>
                          </a:xfrm>
                          <a:prstGeom prst="rect">
                            <a:avLst/>
                          </a:prstGeom>
                          <a:noFill/>
                        </wps:spPr>
                        <wps:txb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7</w:t>
                              </w:r>
                            </w:p>
                          </w:txbxContent>
                        </wps:txbx>
                        <wps:bodyPr wrap="square" rtlCol="0" anchor="ctr">
                          <a:noAutofit/>
                        </wps:bodyPr>
                      </wps:wsp>
                      <wps:wsp>
                        <wps:cNvPr id="2074269868" name="TextBox 162"/>
                        <wps:cNvSpPr txBox="1"/>
                        <wps:spPr>
                          <a:xfrm>
                            <a:off x="3754230" y="533431"/>
                            <a:ext cx="337820" cy="519430"/>
                          </a:xfrm>
                          <a:prstGeom prst="rect">
                            <a:avLst/>
                          </a:prstGeom>
                          <a:noFill/>
                        </wps:spPr>
                        <wps:txb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1</w:t>
                              </w:r>
                            </w:p>
                          </w:txbxContent>
                        </wps:txbx>
                        <wps:bodyPr wrap="square" rtlCol="0" anchor="ctr">
                          <a:noAutofit/>
                        </wps:bodyPr>
                      </wps:wsp>
                      <wps:wsp>
                        <wps:cNvPr id="2074269869" name="TextBox 163"/>
                        <wps:cNvSpPr txBox="1"/>
                        <wps:spPr>
                          <a:xfrm>
                            <a:off x="3754230" y="3425749"/>
                            <a:ext cx="337820" cy="519430"/>
                          </a:xfrm>
                          <a:prstGeom prst="rect">
                            <a:avLst/>
                          </a:prstGeom>
                          <a:noFill/>
                        </wps:spPr>
                        <wps:txb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4</w:t>
                              </w:r>
                            </w:p>
                          </w:txbxContent>
                        </wps:txbx>
                        <wps:bodyPr wrap="square" rtlCol="0" anchor="ctr">
                          <a:noAutofit/>
                        </wps:bodyPr>
                      </wps:wsp>
                      <wps:wsp>
                        <wps:cNvPr id="2074269870" name="TextBox 164"/>
                        <wps:cNvSpPr txBox="1"/>
                        <wps:spPr>
                          <a:xfrm>
                            <a:off x="2574738" y="3412201"/>
                            <a:ext cx="337820" cy="519430"/>
                          </a:xfrm>
                          <a:prstGeom prst="rect">
                            <a:avLst/>
                          </a:prstGeom>
                          <a:noFill/>
                        </wps:spPr>
                        <wps:txb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5</w:t>
                              </w:r>
                            </w:p>
                          </w:txbxContent>
                        </wps:txbx>
                        <wps:bodyPr wrap="square" rtlCol="0" anchor="ctr">
                          <a:noAutofit/>
                        </wps:bodyPr>
                      </wps:wsp>
                      <wps:wsp>
                        <wps:cNvPr id="2074269871" name="TextBox 165"/>
                        <wps:cNvSpPr txBox="1"/>
                        <wps:spPr>
                          <a:xfrm>
                            <a:off x="2574738" y="533431"/>
                            <a:ext cx="337820" cy="519430"/>
                          </a:xfrm>
                          <a:prstGeom prst="rect">
                            <a:avLst/>
                          </a:prstGeom>
                          <a:noFill/>
                        </wps:spPr>
                        <wps:txb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8</w:t>
                              </w:r>
                            </w:p>
                          </w:txbxContent>
                        </wps:txbx>
                        <wps:bodyPr wrap="square" rtlCol="0" anchor="ctr">
                          <a:noAutofit/>
                        </wps:bodyPr>
                      </wps:wsp>
                      <wps:wsp>
                        <wps:cNvPr id="2074269872" name="TextBox 166"/>
                        <wps:cNvSpPr txBox="1"/>
                        <wps:spPr>
                          <a:xfrm>
                            <a:off x="3924306" y="0"/>
                            <a:ext cx="1756410" cy="377825"/>
                          </a:xfrm>
                          <a:prstGeom prst="rect">
                            <a:avLst/>
                          </a:prstGeom>
                          <a:noFill/>
                        </wps:spPr>
                        <wps:txbx>
                          <w:txbxContent>
                            <w:p w:rsidR="00FD5841" w:rsidRDefault="00FD5841"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wps:txbx>
                        <wps:bodyPr wrap="square">
                          <a:noAutofit/>
                        </wps:bodyPr>
                      </wps:wsp>
                      <wps:wsp>
                        <wps:cNvPr id="2074269873" name="TextBox 167"/>
                        <wps:cNvSpPr txBox="1"/>
                        <wps:spPr>
                          <a:xfrm>
                            <a:off x="4962014" y="1168009"/>
                            <a:ext cx="1756410" cy="473075"/>
                          </a:xfrm>
                          <a:prstGeom prst="rect">
                            <a:avLst/>
                          </a:prstGeom>
                          <a:noFill/>
                        </wps:spPr>
                        <wps:txb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المساءلة</w:t>
                              </w:r>
                            </w:p>
                          </w:txbxContent>
                        </wps:txbx>
                        <wps:bodyPr wrap="square">
                          <a:noAutofit/>
                        </wps:bodyPr>
                      </wps:wsp>
                      <wps:wsp>
                        <wps:cNvPr id="2074269874" name="TextBox 168"/>
                        <wps:cNvSpPr txBox="1"/>
                        <wps:spPr>
                          <a:xfrm>
                            <a:off x="4952547" y="2817046"/>
                            <a:ext cx="1756410" cy="473075"/>
                          </a:xfrm>
                          <a:prstGeom prst="rect">
                            <a:avLst/>
                          </a:prstGeom>
                          <a:noFill/>
                        </wps:spPr>
                        <wps:txb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المشاركة</w:t>
                              </w:r>
                            </w:p>
                          </w:txbxContent>
                        </wps:txbx>
                        <wps:bodyPr wrap="square">
                          <a:noAutofit/>
                        </wps:bodyPr>
                      </wps:wsp>
                      <wps:wsp>
                        <wps:cNvPr id="2074269875" name="TextBox 169"/>
                        <wps:cNvSpPr txBox="1"/>
                        <wps:spPr>
                          <a:xfrm>
                            <a:off x="4055165" y="3804395"/>
                            <a:ext cx="1756410" cy="473075"/>
                          </a:xfrm>
                          <a:prstGeom prst="rect">
                            <a:avLst/>
                          </a:prstGeom>
                          <a:noFill/>
                        </wps:spPr>
                        <wps:txb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النزاهة</w:t>
                              </w:r>
                            </w:p>
                          </w:txbxContent>
                        </wps:txbx>
                        <wps:bodyPr wrap="square">
                          <a:noAutofit/>
                        </wps:bodyPr>
                      </wps:wsp>
                      <wps:wsp>
                        <wps:cNvPr id="2074269876" name="TextBox 170"/>
                        <wps:cNvSpPr txBox="1"/>
                        <wps:spPr>
                          <a:xfrm>
                            <a:off x="1097007" y="3936777"/>
                            <a:ext cx="1755775" cy="473075"/>
                          </a:xfrm>
                          <a:prstGeom prst="rect">
                            <a:avLst/>
                          </a:prstGeom>
                          <a:noFill/>
                        </wps:spPr>
                        <wps:txb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إدارة المخاطر</w:t>
                              </w:r>
                            </w:p>
                          </w:txbxContent>
                        </wps:txbx>
                        <wps:bodyPr wrap="square">
                          <a:noAutofit/>
                        </wps:bodyPr>
                      </wps:wsp>
                      <wps:wsp>
                        <wps:cNvPr id="2074269877" name="TextBox 171"/>
                        <wps:cNvSpPr txBox="1"/>
                        <wps:spPr>
                          <a:xfrm>
                            <a:off x="0" y="2806002"/>
                            <a:ext cx="1756410" cy="473075"/>
                          </a:xfrm>
                          <a:prstGeom prst="rect">
                            <a:avLst/>
                          </a:prstGeom>
                          <a:noFill/>
                        </wps:spPr>
                        <wps:txb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الابتكار</w:t>
                              </w:r>
                            </w:p>
                          </w:txbxContent>
                        </wps:txbx>
                        <wps:bodyPr wrap="square">
                          <a:noAutofit/>
                        </wps:bodyPr>
                      </wps:wsp>
                      <wps:wsp>
                        <wps:cNvPr id="2074269878" name="TextBox 172"/>
                        <wps:cNvSpPr txBox="1"/>
                        <wps:spPr>
                          <a:xfrm>
                            <a:off x="22254" y="1145593"/>
                            <a:ext cx="1756410" cy="473075"/>
                          </a:xfrm>
                          <a:prstGeom prst="rect">
                            <a:avLst/>
                          </a:prstGeom>
                          <a:noFill/>
                        </wps:spPr>
                        <wps:txb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الأمن السيبراني</w:t>
                              </w:r>
                            </w:p>
                          </w:txbxContent>
                        </wps:txbx>
                        <wps:bodyPr wrap="square">
                          <a:noAutofit/>
                        </wps:bodyPr>
                      </wps:wsp>
                      <wps:wsp>
                        <wps:cNvPr id="2074269879" name="TextBox 173"/>
                        <wps:cNvSpPr txBox="1"/>
                        <wps:spPr>
                          <a:xfrm>
                            <a:off x="1158603" y="0"/>
                            <a:ext cx="1755775" cy="473075"/>
                          </a:xfrm>
                          <a:prstGeom prst="rect">
                            <a:avLst/>
                          </a:prstGeom>
                          <a:noFill/>
                        </wps:spPr>
                        <wps:txb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الاستدامة</w:t>
                              </w:r>
                            </w:p>
                          </w:txbxContent>
                        </wps:txbx>
                        <wps:bodyPr wrap="square">
                          <a:noAutofit/>
                        </wps:bodyPr>
                      </wps:wsp>
                      <pic:pic xmlns:pic="http://schemas.openxmlformats.org/drawingml/2006/picture">
                        <pic:nvPicPr>
                          <pic:cNvPr id="2074269880" name="Picture 2074269880"/>
                          <pic:cNvPicPr>
                            <a:picLocks noChangeAspect="1"/>
                          </pic:cNvPicPr>
                        </pic:nvPicPr>
                        <pic:blipFill>
                          <a:blip r:embed="rId80"/>
                          <a:stretch>
                            <a:fillRect/>
                          </a:stretch>
                        </pic:blipFill>
                        <pic:spPr>
                          <a:xfrm>
                            <a:off x="3500194" y="2894120"/>
                            <a:ext cx="471361" cy="471361"/>
                          </a:xfrm>
                          <a:prstGeom prst="rect">
                            <a:avLst/>
                          </a:prstGeom>
                        </pic:spPr>
                      </pic:pic>
                      <pic:pic xmlns:pic="http://schemas.openxmlformats.org/drawingml/2006/picture">
                        <pic:nvPicPr>
                          <pic:cNvPr id="2074269881" name="Picture 2074269881"/>
                          <pic:cNvPicPr>
                            <a:picLocks noChangeAspect="1"/>
                          </pic:cNvPicPr>
                        </pic:nvPicPr>
                        <pic:blipFill>
                          <a:blip r:embed="rId81"/>
                          <a:stretch>
                            <a:fillRect/>
                          </a:stretch>
                        </pic:blipFill>
                        <pic:spPr>
                          <a:xfrm>
                            <a:off x="4041787" y="1525908"/>
                            <a:ext cx="503215" cy="503215"/>
                          </a:xfrm>
                          <a:prstGeom prst="rect">
                            <a:avLst/>
                          </a:prstGeom>
                        </pic:spPr>
                      </pic:pic>
                      <pic:pic xmlns:pic="http://schemas.openxmlformats.org/drawingml/2006/picture">
                        <pic:nvPicPr>
                          <pic:cNvPr id="2074269882" name="Picture 2074269882"/>
                          <pic:cNvPicPr>
                            <a:picLocks noChangeAspect="1"/>
                          </pic:cNvPicPr>
                        </pic:nvPicPr>
                        <pic:blipFill>
                          <a:blip r:embed="rId82">
                            <a:biLevel thresh="25000"/>
                          </a:blip>
                          <a:stretch>
                            <a:fillRect/>
                          </a:stretch>
                        </pic:blipFill>
                        <pic:spPr>
                          <a:xfrm>
                            <a:off x="4048412" y="2309005"/>
                            <a:ext cx="458136" cy="458136"/>
                          </a:xfrm>
                          <a:prstGeom prst="rect">
                            <a:avLst/>
                          </a:prstGeom>
                        </pic:spPr>
                      </pic:pic>
                      <pic:pic xmlns:pic="http://schemas.openxmlformats.org/drawingml/2006/picture">
                        <pic:nvPicPr>
                          <pic:cNvPr id="2074269883" name="Picture 2074269883"/>
                          <pic:cNvPicPr>
                            <a:picLocks noChangeAspect="1"/>
                          </pic:cNvPicPr>
                        </pic:nvPicPr>
                        <pic:blipFill>
                          <a:blip r:embed="rId62">
                            <a:lum bright="70000" contrast="-70000"/>
                          </a:blip>
                          <a:stretch>
                            <a:fillRect/>
                          </a:stretch>
                        </pic:blipFill>
                        <pic:spPr>
                          <a:xfrm>
                            <a:off x="2748952" y="2965432"/>
                            <a:ext cx="417094" cy="417094"/>
                          </a:xfrm>
                          <a:prstGeom prst="rect">
                            <a:avLst/>
                          </a:prstGeom>
                        </pic:spPr>
                      </pic:pic>
                      <pic:pic xmlns:pic="http://schemas.openxmlformats.org/drawingml/2006/picture">
                        <pic:nvPicPr>
                          <pic:cNvPr id="2074269884" name="Picture 2074269884"/>
                          <pic:cNvPicPr>
                            <a:picLocks noChangeAspect="1"/>
                          </pic:cNvPicPr>
                        </pic:nvPicPr>
                        <pic:blipFill>
                          <a:blip r:embed="rId83">
                            <a:biLevel thresh="25000"/>
                            <a:extLst/>
                          </a:blip>
                          <a:stretch>
                            <a:fillRect/>
                          </a:stretch>
                        </pic:blipFill>
                        <pic:spPr>
                          <a:xfrm>
                            <a:off x="2123803" y="2409193"/>
                            <a:ext cx="497018" cy="497018"/>
                          </a:xfrm>
                          <a:prstGeom prst="rect">
                            <a:avLst/>
                          </a:prstGeom>
                        </pic:spPr>
                      </pic:pic>
                      <pic:pic xmlns:pic="http://schemas.openxmlformats.org/drawingml/2006/picture">
                        <pic:nvPicPr>
                          <pic:cNvPr id="2074269885" name="Picture 2074269885"/>
                          <pic:cNvPicPr>
                            <a:picLocks noChangeAspect="1"/>
                          </pic:cNvPicPr>
                        </pic:nvPicPr>
                        <pic:blipFill>
                          <a:blip r:embed="rId84"/>
                          <a:stretch>
                            <a:fillRect/>
                          </a:stretch>
                        </pic:blipFill>
                        <pic:spPr>
                          <a:xfrm>
                            <a:off x="2702441" y="947639"/>
                            <a:ext cx="425902" cy="425902"/>
                          </a:xfrm>
                          <a:prstGeom prst="rect">
                            <a:avLst/>
                          </a:prstGeom>
                        </pic:spPr>
                      </pic:pic>
                      <pic:pic xmlns:pic="http://schemas.openxmlformats.org/drawingml/2006/picture">
                        <pic:nvPicPr>
                          <pic:cNvPr id="2074269886" name="Picture 2074269886"/>
                          <pic:cNvPicPr>
                            <a:picLocks noChangeAspect="1"/>
                          </pic:cNvPicPr>
                        </pic:nvPicPr>
                        <pic:blipFill>
                          <a:blip r:embed="rId85"/>
                          <a:stretch>
                            <a:fillRect/>
                          </a:stretch>
                        </pic:blipFill>
                        <pic:spPr>
                          <a:xfrm>
                            <a:off x="2142166" y="1589470"/>
                            <a:ext cx="425902" cy="425902"/>
                          </a:xfrm>
                          <a:prstGeom prst="rect">
                            <a:avLst/>
                          </a:prstGeom>
                        </pic:spPr>
                      </pic:pic>
                      <pic:pic xmlns:pic="http://schemas.openxmlformats.org/drawingml/2006/picture">
                        <pic:nvPicPr>
                          <pic:cNvPr id="2074269887" name="Picture 2074269887"/>
                          <pic:cNvPicPr>
                            <a:picLocks noChangeAspect="1"/>
                          </pic:cNvPicPr>
                        </pic:nvPicPr>
                        <pic:blipFill>
                          <a:blip r:embed="rId86">
                            <a:lum bright="70000" contrast="-70000"/>
                          </a:blip>
                          <a:stretch>
                            <a:fillRect/>
                          </a:stretch>
                        </pic:blipFill>
                        <pic:spPr>
                          <a:xfrm>
                            <a:off x="3546672" y="990029"/>
                            <a:ext cx="439214" cy="439214"/>
                          </a:xfrm>
                          <a:prstGeom prst="rect">
                            <a:avLst/>
                          </a:prstGeom>
                        </pic:spPr>
                      </pic:pic>
                    </wpg:wgp>
                  </a:graphicData>
                </a:graphic>
              </wp:inline>
            </w:drawing>
          </mc:Choice>
          <mc:Fallback>
            <w:pict>
              <v:group id="Group 182" o:spid="_x0000_s1331" style="width:425.75pt;height:279.45pt;mso-position-horizontal-relative:char;mso-position-vertical-relative:line" coordsize="67184,44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">
                <v:oval id="Oval 2074269846" o:spid="_x0000_s1332" style="position:absolute;left:19938;top:8619;width:26816;height:268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IeMsA&#10;AADjAAAADwAAAGRycy9kb3ducmV2LnhtbESPQWvCQBSE74L/YXmCN90YJNrUVdpCoAcvag/t7ZF9&#10;TVKzb7fZNab/3hWEHoeZ+YbZ7AbTip4631hWsJgnIIhLqxuuFHycitkahA/IGlvLpOCPPOy249EG&#10;c22vfKD+GCoRIexzVFCH4HIpfVmTQT+3jjh637YzGKLsKqk7vEa4aWWaJJk02HBcqNHRW03l+Xgx&#10;Clza/34Vw37Vu1c+ZYey/flsCqWmk+HlGUSgIfyHH+13rSBNVss0e1ovM7h/in9Abm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gyQh4ywAAAOMAAAAPAAAAAAAAAAAAAAAAAJgC&#10;AABkcnMvZG93bnJldi54bWxQSwUGAAAAAAQABAD1AAAAkAMAAAAA&#10;" fillcolor="white [3212]" stroked="f" strokeweight="1pt">
                  <v:fill opacity="38036f"/>
                  <v:stroke joinstyle="miter"/>
                  <v:textbox inset="5.4pt,2.7pt,5.4pt,2.7pt"/>
                </v:oval>
                <v:shape id="Freeform 5" o:spid="_x0000_s1333" style="position:absolute;left:33346;top:4328;width:11287;height:17693;visibility:visible;mso-wrap-style:square;v-text-anchor:top" coordsize="2527,3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SjsoA&#10;AADjAAAADwAAAGRycy9kb3ducmV2LnhtbESPQWvCQBSE7wX/w/KEXopuDEHT6CoiCD2q7cHja/aZ&#10;hOy+DdnVpP313UKhx2FmvmE2u9Ea8aDeN44VLOYJCOLS6YYrBR/vx1kOwgdkjcYxKfgiD7vt5GmD&#10;hXYDn+lxCZWIEPYFKqhD6AopfVmTRT93HXH0bq63GKLsK6l7HCLcGpkmyVJabDgu1NjRoaayvdyt&#10;gmt2OL9It29zN36ezPdxMLY9KfU8HfdrEIHG8B/+a79pBWmyytLla56t4PdT/ANy+w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oR0o7KAAAA4wAAAA8AAAAAAAAAAAAAAAAAmAIA&#10;AGRycy9kb3ducmV2LnhtbFBLBQYAAAAABAAEAPUAAACPAwAAAAA=&#10;" path="m346,v801,70,1562,382,2181,895l,3948,346,xe" fillcolor="#50a3a7" stroked="f" strokeweight="0">
                  <v:path arrowok="t" o:connecttype="custom" o:connectlocs="154545,0;1128713,401088;0,1769269;154545,0" o:connectangles="0,0,0,0"/>
                </v:shape>
                <v:shape id="Freeform 7" o:spid="_x0000_s1334" style="position:absolute;left:33346;top:10603;width:17621;height:11418;visibility:visible;mso-wrap-style:square;v-text-anchor:top" coordsize="3946,2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TBskA&#10;AADjAAAADwAAAGRycy9kb3ducmV2LnhtbERPz2vCMBS+D/wfwhvsNlOLZF01ihPGdhCGdQyPj+bZ&#10;lDUvpcm07q9fDsKOH9/v5Xp0nTjTEFrPGmbTDARx7U3LjYbPw+tjASJEZIOdZ9JwpQDr1eRuiaXx&#10;F97TuYqNSCEcStRgY+xLKUNtyWGY+p44cSc/OIwJDo00A15SuOtknmVKOmw5NVjsaWup/q5+nAZ+&#10;O85+90eVf+1elP04FNW1U1utH+7HzQJEpDH+i2/ud6Mhz57muXou5ml0+pT+gFz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aHTBskAAADjAAAADwAAAAAAAAAAAAAAAACYAgAA&#10;ZHJzL2Rvd25yZXYueG1sUEsFBgAAAAAEAAQA9QAAAI4DAAAAAA==&#10;" path="m3036,v517,616,835,1375,910,2176l,2548,3036,xe" fillcolor="#b0b0b0" stroked="f" strokeweight="0">
                  <v:path arrowok="t" o:connecttype="custom" o:connectlocs="1355756,0;1762125,975109;0,1141810;1355756,0" o:connectangles="0,0,0,0"/>
                </v:shape>
                <v:shape id="Freeform 9" o:spid="_x0000_s1335" style="position:absolute;left:33346;top:22021;width:17633;height:11335;visibility:visible;mso-wrap-style:square;v-text-anchor:top" coordsize="3949,2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fI8sA&#10;AADjAAAADwAAAGRycy9kb3ducmV2LnhtbESP0WrCQBRE3wv+w3ILfaubBokaXUWkLUJJobEfcJu9&#10;JovZuyG7jenfdwXBx2FmzjDr7WhbMVDvjWMFL9MEBHHltOFawffx7XkBwgdkja1jUvBHHrabycMa&#10;c+0u/EVDGWoRIexzVNCE0OVS+qohi37qOuLonVxvMUTZ11L3eIlw28o0STJp0XBcaLCjfUPVufy1&#10;CobT8f1Tv34UZm4y+jkM+7YoSqWeHsfdCkSgMdzDt/ZBK0iT+SzNlovZEq6f4h+Qm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JQR8jywAAAOMAAAAPAAAAAAAAAAAAAAAAAJgC&#10;AABkcnMvZG93bnJldi54bWxQSwUGAAAAAAQABAD1AAAAkAMAAAAA&#10;" path="m3949,345v-71,801,-383,1562,-896,2182l,,3949,345xe" fillcolor="#9fcfd1" stroked="f" strokeweight="0">
                  <v:path arrowok="t" o:connecttype="custom" o:connectlocs="1763316,154748;1363232,1133475;0,0;1763316,154748" o:connectangles="0,0,0,0"/>
                </v:shape>
                <v:shape id="Freeform 11" o:spid="_x0000_s1336" style="position:absolute;left:33346;top:22021;width:11382;height:17692;visibility:visible;mso-wrap-style:square;v-text-anchor:top" coordsize="2548,39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RatMkA&#10;AADjAAAADwAAAGRycy9kb3ducmV2LnhtbESPzWoCMRSF94LvEK7QTdGM0zrV0SilUOhGQS20y8vk&#10;OglOboZJquPbm0XB5eH88a02vWvEhbpgPSuYTjIQxJXXlmsF38fP8RxEiMgaG8+k4EYBNuvhYIWl&#10;9lfe0+UQa5FGOJSowMTYllKGypDDMPEtcfJOvnMYk+xqqTu8pnHXyDzLCunQcnow2NKHoep8+HMK&#10;Xvz22RbmSDvT6mDdbPEjf7dKPY369yWISH18hP/bX1pBnr295sViPksUiSnxgFz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aRatMkAAADjAAAADwAAAAAAAAAAAAAAAACYAgAA&#10;ZHJzL2Rvd25yZXYueG1sUEsFBgAAAAAEAAQA9QAAAI4DAAAAAA==&#10;" path="m2548,3036c1932,3553,1173,3870,372,3945l,,2548,3036xe" fillcolor="#ffd966" stroked="f" strokeweight="0">
                  <v:path arrowok="t" o:connecttype="custom" o:connectlocs="1138238,1361597;166179,1769269;0,0;1138238,1361597" o:connectangles="0,0,0,0"/>
                </v:shape>
                <v:shape id="Freeform 13" o:spid="_x0000_s1337" style="position:absolute;left:22059;top:22021;width:11287;height:17704;visibility:visible;mso-wrap-style:square;v-text-anchor:top" coordsize="2527,3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15vMsA&#10;AADjAAAADwAAAGRycy9kb3ducmV2LnhtbESPQWvCQBSE74X+h+UVvBTdGGxMU1cRQehRbQ8en9nX&#10;JGT3bchuTeyv7xYKHoeZ+YZZbUZrxJV63zhWMJ8lIIhLpxuuFHx+7Kc5CB+QNRrHpOBGHjbrx4cV&#10;FtoNfKTrKVQiQtgXqKAOoSuk9GVNFv3MdcTR+3K9xRBlX0nd4xDh1sg0STJpseG4UGNHu5rK9vRt&#10;FZwXu+OzdNs2d+PlYH72g7HtQanJ07h9AxFoDPfwf/tdK0iT5SLNXvOXOfx9in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PbXm8ywAAAOMAAAAPAAAAAAAAAAAAAAAAAJgC&#10;AABkcnMvZG93bnJldi54bWxQSwUGAAAAAAQABAD1AAAAkAMAAAAA&#10;" path="m2182,3948c1381,3878,620,3566,,3053l2527,,2182,3948xe" fillcolor="#50a3a7" stroked="f" strokeweight="0">
                  <v:path arrowok="t" o:connecttype="custom" o:connectlocs="974615,1770460;0,1369102;1128713,0;974615,1770460" o:connectangles="0,0,0,0"/>
                </v:shape>
                <v:shape id="Freeform 15" o:spid="_x0000_s1338" style="position:absolute;left:15724;top:22021;width:17622;height:11418;visibility:visible;mso-wrap-style:square;v-text-anchor:top" coordsize="3945,2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3askA&#10;AADjAAAADwAAAGRycy9kb3ducmV2LnhtbESPT0sDMRTE70K/Q3iCN5s19O+2aRGLIt5s9f7YvO4u&#10;3bxskzTdfnsjCB6HmfkNs94OthOJfGgda3gaFyCIK2darjV8HV4fFyBCRDbYOSYNNwqw3Yzu1lga&#10;d+VPSvtYiwzhUKKGJsa+lDJUDVkMY9cTZ+/ovMWYpa+l8XjNcNtJVRQzabHlvNBgTy8NVaf9xWo4&#10;KbNT50v6TuajPcj57einb0nrh/vheQUi0hD/w3/td6NBFfOJmi0XUwW/n/If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KY3askAAADjAAAADwAAAAAAAAAAAAAAAACYAgAA&#10;ZHJzL2Rvd25yZXYueG1sUEsFBgAAAAAEAAQA9QAAAI4DAAAAAA==&#10;" path="m910,2547c393,1931,75,1172,,372l3945,,910,2547xe" fillcolor="#b0b0b0" stroked="f" strokeweight="0">
                  <v:path arrowok="t" o:connecttype="custom" o:connectlocs="406472,1141810;0,166766;1762125,0;406472,1141810" o:connectangles="0,0,0,0"/>
                </v:shape>
                <v:shape id="Freeform 17" o:spid="_x0000_s1339" style="position:absolute;left:15713;top:10698;width:17633;height:11323;visibility:visible;mso-wrap-style:square;v-text-anchor:top" coordsize="3948,2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XhWc4A&#10;AADjAAAADwAAAGRycy9kb3ducmV2LnhtbESPQU/CQBSE7yb+h80z8SZbiyBWFiKYEjx4EFDj7aX7&#10;7DZ23zbdtVR+PUtC4nEyM99kpvPe1qKj1leOFdwOEhDEhdMVlwp22/xmAsIHZI21Y1LwRx7ms8uL&#10;KWba7fmNuk0oRYSwz1CBCaHJpPSFIYt+4Bri6H271mKIsi2lbnEf4baWaZKMpcWK44LBhpaGip/N&#10;r1Wwes4Paf71uXxd7F7K7aEzH/W7Uer6qn96BBGoD//hc3utFaTJ/V06fpiMhnD6FP+AnB0B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ADVeFZzgAAAOMAAAAPAAAAAAAAAAAAAAAA&#10;AJgCAABkcnMvZG93bnJldi54bWxQSwUGAAAAAAQABAD1AAAAkwMAAAAA&#10;" path="m,2181c71,1380,383,619,896,l3948,2527,,2181xe" fillcolor="#9fcfd1" stroked="f" strokeweight="0">
                  <v:path arrowok="t" o:connecttype="custom" o:connectlocs="0,977251;400185,0;1763316,1132285;0,977251" o:connectangles="0,0,0,0"/>
                </v:shape>
                <v:shape id="Freeform 19" o:spid="_x0000_s1340" style="position:absolute;left:21963;top:4328;width:11383;height:17693;visibility:visible;mso-wrap-style:square;v-text-anchor:top" coordsize="2547,39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x4cwA&#10;AADjAAAADwAAAGRycy9kb3ducmV2LnhtbESPW2vCQBSE3wX/w3IE33RjsF5SVxEvRR8q1Cq+HrKn&#10;STB7NmRXjf++KxT6OMzMN8xs0ZhS3Kl2hWUFg34Egji1uuBMwel725uAcB5ZY2mZFDzJwWLebs0w&#10;0fbBX3Q/+kwECLsEFeTeV4mULs3JoOvbijh4P7Y26IOsM6lrfAS4KWUcRSNpsOCwkGNFq5zS6/Fm&#10;FKzt5nBaHS7T88d5bHfLzcXtP1mpbqdZvoPw1Pj/8F97pxXE0XgYj6aTtyG8PoU/IO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Cwsx4cwAAADjAAAADwAAAAAAAAAAAAAAAACY&#10;AgAAZHJzL2Rvd25yZXYueG1sUEsFBgAAAAAEAAQA9QAAAJEDAAAAAA==&#10;" path="m,910c616,393,1375,76,2176,r371,3946l,910xe" fillcolor="#ffd966" stroked="f" strokeweight="0">
                  <v:path arrowok="t" o:connecttype="custom" o:connectlocs="0,408017;972440,0;1138238,1769269;0,408017" o:connectangles="0,0,0,0"/>
                </v:shape>
                <v:shape id="Freeform: Shape 2074269855" o:spid="_x0000_s1341" style="position:absolute;left:34511;top:4328;width:10122;height:7353;visibility:visible;mso-wrap-style:square;v-text-anchor:top" coordsize="1349545,980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4m6cwA&#10;AADjAAAADwAAAGRycy9kb3ducmV2LnhtbESPQUvDQBSE70L/w/IEb3a3waRp7Lao0CLaQ62CHh/Z&#10;5yY0+zZk1zb+e1cQPA4z8w2zXI+uEycaQutZw2yqQBDX3rRsNby9bq5LECEiG+w8k4ZvCrBeTS6W&#10;WBl/5hc6HaIVCcKhQg1NjH0lZagbchimvidO3qcfHMYkByvNgOcEd53MlCqkw5bTQoM9PTRUHw9f&#10;ToN98u+L3W7r8r362JSze1s8b63WV5fj3S2ISGP8D/+1H42GTM1vsmJR5jn8fkp/QK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gj4m6cwAAADjAAAADwAAAAAAAAAAAAAAAACY&#10;AgAAZHJzL2Rvd25yZXYueG1sUEsFBgAAAAAEAAQA9QAAAJEDAAAAAA==&#10;" path="m50655,c527689,41827,980901,228254,1349545,534784l981904,980424r-140,-128c716884,761698,387973,617913,27381,581293l,579910,50655,xe" fillcolor="black [3213]" stroked="f" strokeweight="0">
                  <v:fill opacity="18247f"/>
                  <v:path arrowok="t" o:connecttype="custom" o:connectlocs="37991,0;1012159,401088;736428,735318;736323,735222;20536,435970;0,434933" o:connectangles="0,0,0,0,0,0"/>
                </v:shape>
                <v:shape id="Freeform: Shape 2074269856" o:spid="_x0000_s1342" style="position:absolute;left:43594;top:10603;width:7373;height:10155;visibility:visible;mso-wrap-style:square;v-text-anchor:top" coordsize="983080,1354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T8WcoA&#10;AADjAAAADwAAAGRycy9kb3ducmV2LnhtbESPUWvCMBSF3wf7D+EOfJuJxdXaGUUExwZD1M33S3PX&#10;Fpub0kTN/v0yGOzxcM75DmexirYTVxp861jDZKxAEFfOtFxr+PzYPhYgfEA22DkmDd/kYbW8v1tg&#10;adyND3Q9hlokCPsSNTQh9KWUvmrIoh+7njh5X26wGJIcamkGvCW47WSmVC4ttpwWGuxp01B1Pl6s&#10;hrf47grcq2k7c92L2vXbWIeT1qOHuH4GESiG//Bf+9VoyNRsmuXz4imH30/pD8jl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K0/FnKAAAA4wAAAA8AAAAAAAAAAAAAAAAAmAIA&#10;AGRycy9kb3ducmV2LnhtbFBLBQYAAAAABAAEAPUAAACPAwAAAAA=&#10;" path="m441254,c749083,368056,938424,821553,983080,1300146r-570297,53951l412091,1340406c375471,979814,231687,650903,13088,386022l,371622,441254,xe" fillcolor="black [3213]" stroked="f" strokeweight="0">
                  <v:fill opacity="18247f"/>
                  <v:path arrowok="t" o:connecttype="custom" o:connectlocs="330941,0;737310,975110;309587,1015573;309068,1005305;9816,289517;0,278717" o:connectangles="0,0,0,0,0,0"/>
                </v:shape>
                <v:shape id="Freeform: Shape 2074269857" o:spid="_x0000_s1343" style="position:absolute;left:43657;top:23192;width:7322;height:10164;visibility:visible;mso-wrap-style:square;v-text-anchor:top" coordsize="976269,1355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MBt8sA&#10;AADjAAAADwAAAGRycy9kb3ducmV2LnhtbESP3UoDMRSE74W+QzgF72y2i/ZnbVqkaLEKha59gNPN&#10;cbN0c7Iksbu+vREEL4eZ+YZZbQbbiiv50DhWMJ1kIIgrpxuuFZw+Xu4WIEJE1tg6JgXfFGCzHt2s&#10;sNCu5yNdy1iLBOFQoAITY1dIGSpDFsPEdcTJ+3TeYkzS11J77BPctjLPspm02HBaMNjR1lB1Kb+s&#10;Au7fyuOezsvt4bmm3f7wHnbGK3U7Hp4eQUQa4n/4r/2qFeTZ/D6fLRcPc/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HQwG3ywAAAOMAAAAPAAAAAAAAAAAAAAAAAJgC&#10;AABkcnMvZG93bnJldi54bWxQSwUGAAAAAAQABAD1AAAAkAMAAAAA&#10;" path="m405074,l976269,50128c933998,529175,748245,984299,442824,1355097l,986906r4689,-5159c223288,716867,367072,387955,403692,27363l405074,xe" fillcolor="black [3213]" stroked="f" strokeweight="0">
                  <v:fill opacity="18247f"/>
                  <v:path arrowok="t" o:connecttype="custom" o:connectlocs="303806,0;732202,37596;332118,1016323;0,740180;3517,736310;302769,20522" o:connectangles="0,0,0,0,0,0"/>
                </v:shape>
                <v:shape id="Freeform: Shape 2074269858" o:spid="_x0000_s1344" style="position:absolute;left:34600;top:32308;width:10128;height:7405;visibility:visible;mso-wrap-style:square;v-text-anchor:top" coordsize="1350455,98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abh8gA&#10;AADjAAAADwAAAGRycy9kb3ducmV2LnhtbERPy2rCQBTdF/yH4Qru6iTBakwdRQpCFyKo3bi7ZK5J&#10;MHMnZKZ59OudRcHl4bw3u8HUoqPWVZYVxPMIBHFudcWFgp/r4T0F4TyyxtoyKRjJwW47edtgpm3P&#10;Z+ouvhAhhF2GCkrvm0xKl5dk0M1tQxy4u20N+gDbQuoW+xBuaplE0VIarDg0lNjQV0n54/JrFNzG&#10;PKa0t6tjPN7Pp+5wXae3P6Vm02H/CcLT4F/if/e3VpBEq0WyXKcfYXT4FP6A3D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9puHyAAAAOMAAAAPAAAAAAAAAAAAAAAAAJgCAABk&#10;cnMvZG93bnJldi54bWxQSwUGAAAAAAQABAD1AAAAjQMAAAAA&#10;" path="m979461,r370994,443796c983551,752951,531472,942510,54377,987358l,408413r15591,-788c376183,371005,705094,227221,969974,8622l979461,xe" fillcolor="black [3213]" stroked="f" strokeweight="0">
                  <v:fill opacity="18247f"/>
                  <v:path arrowok="t" o:connecttype="custom" o:connectlocs="734596,0;1012841,332847;40783,740519;0,306310;11693,305719;727480,6467" o:connectangles="0,0,0,0,0,0"/>
                </v:shape>
                <v:shape id="Freeform: Shape 2074269859" o:spid="_x0000_s1345" style="position:absolute;left:22059;top:32370;width:10124;height:7355;visibility:visible;mso-wrap-style:square;v-text-anchor:top" coordsize="1349961,980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PsiswA&#10;AADjAAAADwAAAGRycy9kb3ducmV2LnhtbESPW0sDMRSE3wv+h3AEX6TNutjb2rQUi1AUhd7o62Fz&#10;3CwmJ8smbVd/vRGEPg4z8w0zW3TOijO1ofas4GGQgSAuva65UrDfvfQnIEJE1mg9k4JvCrCY3/Rm&#10;WGh/4Q2dt7ESCcKhQAUmxqaQMpSGHIaBb4iT9+lbhzHJtpK6xUuCOyvzLBtJhzWnBYMNPRsqv7Yn&#10;p8DyKn/VP7g+VEdzv/x4s0N+Pyh1d9stn0BE6uI1/N9eawV5Nn7MR9PJcAp/n9IfkPN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EfPsiswAAADjAAAADwAAAAAAAAAAAAAAAACY&#10;AgAAZHJzL2Rvd25yZXYueG1sUEsFBgAAAAAEAAQA9QAAAJEDAAAAAA==&#10;" path="m367342,r437,397c632660,218996,961571,362780,1322163,399400r27798,1404l1299486,980721c822452,938866,369240,752313,,445577l367342,xe" fillcolor="black [3213]" stroked="f" strokeweight="0">
                  <v:fill opacity="18247f"/>
                  <v:path arrowok="t" o:connecttype="custom" o:connectlocs="275507,0;275834,298;991622,299550;1012471,300603;974615,735541;0,334183" o:connectangles="0,0,0,0,0,0"/>
                </v:shape>
                <v:shape id="Freeform: Shape 2074269860" o:spid="_x0000_s1346" style="position:absolute;left:15724;top:23284;width:7368;height:10155;visibility:visible;mso-wrap-style:square;v-text-anchor:top" coordsize="982322,13540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cwA&#10;AADjAAAADwAAAGRycy9kb3ducmV2LnhtbESPXUvDMBSG74X9h3AG3ohLraOr3bIh6kBBxH0oeHdo&#10;zppqc1KSuNV/by4EL1/eL57FarCdOJIPrWMFV5MMBHHtdMuNgv1ufVmCCBFZY+eYFPxQgNVydLbA&#10;SrsTb+i4jY1IIxwqVGBi7CspQ23IYpi4njh5B+ctxiR9I7XHUxq3ncyzrJAWW04PBnu6M1R/bb+t&#10;ggv9ev+ym709XD+V79P1J/X+2XwodT4ebucgIg3xP/zXftQK8mw2zYubskgUiSnxgFz+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P/cwAAADjAAAADwAAAAAAAAAAAAAAAACY&#10;AgAAZHJzL2Rvd25yZXYueG1sUEsFBgAAAAAEAAQA9QAAAJEDAAAAAA==&#10;" path="m570221,r766,15176c607607,375768,751392,704680,969991,969560r12331,13568l541963,1354023c234057,985823,44667,532147,,53965l570221,xe" fillcolor="black [3213]" stroked="f" strokeweight="0">
                  <v:fill opacity="18247f"/>
                  <v:path arrowok="t" o:connecttype="custom" o:connectlocs="427666,0;428241,11382;727494,727170;736742,737346;406473,1015517;0,40474" o:connectangles="0,0,0,0,0,0"/>
                </v:shape>
                <v:shape id="Freeform: Shape 2074269861" o:spid="_x0000_s1347" style="position:absolute;left:15713;top:10698;width:7323;height:10149;visibility:visible;mso-wrap-style:square;v-text-anchor:top" coordsize="976497,1353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SHcoA&#10;AADjAAAADwAAAGRycy9kb3ducmV2LnhtbESPQWvCQBSE70L/w/IK3nSTINGm2Yi0CF4qmPbQ3h7Z&#10;1yQ0+zZk1xj7691CweMwM98w+XYynRhpcK1lBfEyAkFcWd1yreDjfb/YgHAeWWNnmRRcycG2eJjl&#10;mGl74RONpa9FgLDLUEHjfZ9J6aqGDLql7YmD920Hgz7IoZZ6wEuAm04mUZRKgy2HhQZ7emmo+inP&#10;RgGy+Zp2Y1weqUq68u3z1Vr/q9T8cdo9g/A0+Xv4v33QCpJovUrSp00aw9+n8Adkc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9vkh3KAAAA4wAAAA8AAAAAAAAAAAAAAAAAmAIA&#10;AGRycy9kb3ducmV2LnhtbFBLBQYAAAAABAAEAPUAAACPAwAAAAA=&#10;" path="m533580,l976497,367909r-4919,5413c752979,638203,609194,967114,572574,1327706r-1289,25524l,1303001c42282,824458,228082,369811,533580,xe" fillcolor="black [3213]" stroked="f" strokeweight="0">
                  <v:fill opacity="18247f"/>
                  <v:path arrowok="t" o:connecttype="custom" o:connectlocs="400185,0;732373,275932;728684,279992;429431,995780;428464,1014923;0,977251;400185,0" o:connectangles="0,0,0,0,0,0,0"/>
                </v:shape>
                <v:shape id="Freeform: Shape 2074269862" o:spid="_x0000_s1348" style="position:absolute;left:21963;top:4328;width:10133;height:7413;visibility:visible;mso-wrap-style:square;v-text-anchor:top" coordsize="1350984,988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atcsA&#10;AADjAAAADwAAAGRycy9kb3ducmV2LnhtbESPQWvCQBSE74X+h+UVeim6adAYo6uU0oIIPVRFr4/s&#10;MwnNvg272xj/vSsUehxm5htmuR5MK3pyvrGs4HWcgCAurW64UnDYf45yED4ga2wtk4IreVivHh+W&#10;WGh74W/qd6ESEcK+QAV1CF0hpS9rMujHtiOO3tk6gyFKV0nt8BLhppVpkmTSYMNxocaO3msqf3a/&#10;RkE/7Y5f+cts6/n6sZUOT9NwPCn1/DS8LUAEGsJ/+K+90QrSZDZJs3mepXD/FP+AXN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ywtq1ywAAAOMAAAAPAAAAAAAAAAAAAAAAAJgC&#10;AABkcnMvZG93bnJldi54bWxQSwUGAAAAAAQABAD1AAAAkAMAAAAA&#10;" path="m1296587,r54397,580479l1334863,581293c974271,617913,645360,761698,380479,980296r-8909,8098l,544023c367049,234946,819305,45435,1296587,xe" fillcolor="black [3213]" stroked="f" strokeweight="0">
                  <v:fill opacity="18247f"/>
                  <v:path arrowok="t" o:connecttype="custom" o:connectlocs="972440,0;1013238,435360;1001147,435970;285359,735222;278678,741296;0,408018;972440,0" o:connectangles="0,0,0,0,0,0,0"/>
                </v:shape>
                <v:oval id="Oval 2074269863" o:spid="_x0000_s1349" style="position:absolute;left:30221;top:18902;width:6249;height:62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" fillcolor="white [3212]" stroked="f" strokeweight="1pt">
                  <v:fill opacity="47288f"/>
                  <v:stroke joinstyle="miter"/>
                  <v:shadow on="t" color="black" opacity="20971f" offset="0,2.2pt"/>
                  <v:textbox inset="5.4pt,2.7pt,5.4pt,2.7pt"/>
                </v:oval>
                <v:shape id="TextBox 158" o:spid="_x0000_s1350" type="#_x0000_t202" style="position:absolute;left:45931;top:13857;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WtxcoA&#10;AADjAAAADwAAAGRycy9kb3ducmV2LnhtbESPUWvCMBSF34X9h3AHexFNVqRqNcoYCCLuQbcfcG2u&#10;TbG5KU1Wu3+/DIQ9Hs453+Gst4NrRE9dqD1reJ0qEMSlNzVXGr4+d5MFiBCRDTaeScMPBdhunkZr&#10;LIy/84n6c6xEgnAoUIONsS2kDKUlh2HqW+LkXX3nMCbZVdJ0eE9w18hMqVw6rDktWGzp3VJ5O387&#10;DWPbqo/jdX/Zmby0t0PAuesPWr88D28rEJGG+B9+tPdGQ6bmsyxfLvIZ/H1Kf0B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N1rcXKAAAA4wAAAA8AAAAAAAAAAAAAAAAAmAIA&#10;AGRycy9kb3ducmV2LnhtbFBLBQYAAAAABAAEAPUAAACPAwAAAAA=&#10;" filled="f" stroked="f">
                  <v:textbo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2</w:t>
                        </w:r>
                      </w:p>
                    </w:txbxContent>
                  </v:textbox>
                </v:shape>
                <v:shape id="TextBox 159" o:spid="_x0000_s1351" type="#_x0000_t202" style="position:absolute;left:45931;top:25291;width:3378;height:51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kIXsoA&#10;AADjAAAADwAAAGRycy9kb3ducmV2LnhtbESPUWvCMBSF3wf7D+EOfJGZrGh1nVGGIIjow9x+wF1z&#10;bYrNTWmyWv/9MhD2eDjnfIezXA+uET11ofas4WWiQBCX3tRcafj63D4vQISIbLDxTBpuFGC9enxY&#10;YmH8lT+oP8VKJAiHAjXYGNtCylBachgmviVO3tl3DmOSXSVNh9cEd43MlMqlw5rTgsWWNpbKy+nH&#10;aRjbVh0P59331uSlvewDzl2/13r0NLy/gYg0xP/wvb0zGjI1n2b56yKfwd+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w5CF7KAAAA4wAAAA8AAAAAAAAAAAAAAAAAmAIA&#10;AGRycy9kb3ducmV2LnhtbFBLBQYAAAAABAAEAPUAAACPAwAAAAA=&#10;" filled="f" stroked="f">
                  <v:textbo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3</w:t>
                        </w:r>
                      </w:p>
                    </w:txbxContent>
                  </v:textbox>
                </v:shape>
                <v:shape id="TextBox 160" o:spid="_x0000_s1352" type="#_x0000_t202" style="position:absolute;left:17311;top:25291;width:3378;height:51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KcoA&#10;AADjAAAADwAAAGRycy9kb3ducmV2LnhtbESP0WoCMRRE3wv+Q7iFvpSadJGoW6NIQRBpH2r7AdfN&#10;dbO4uVk26br9+0Yo9HGYmTPMajP6VgzUxyawgeepAkFcBdtwbeDrc/e0ABETssU2MBn4oQib9eRu&#10;haUNV/6g4ZhqkSEcSzTgUupKKWPlyGOcho44e+fQe0xZ9rW0PV4z3LeyUEpLjw3nBYcdvTqqLsdv&#10;b+DRder97bw/7ayu3OUQce6HgzEP9+P2BUSiMf2H/9p7a6BQ81mhlwut4fYp/w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zrlinKAAAA4wAAAA8AAAAAAAAAAAAAAAAAmAIA&#10;AGRycy9kb3ducmV2LnhtbFBLBQYAAAAABAAEAPUAAACPAwAAAAA=&#10;" filled="f" stroked="f">
                  <v:textbo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6</w:t>
                        </w:r>
                      </w:p>
                    </w:txbxContent>
                  </v:textbox>
                </v:shape>
                <v:shape id="TextBox 161" o:spid="_x0000_s1353" type="#_x0000_t202" style="position:absolute;left:17311;top:13857;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czssoA&#10;AADjAAAADwAAAGRycy9kb3ducmV2LnhtbESPUWvCMBSF3wf7D+EO9jJmYhmt64wyBEHEPaj7AXfN&#10;tSk2N6XJav33ZiDs8XDO+Q5nvhxdKwbqQ+NZw3SiQBBX3jRca/g+rl9nIEJENth6Jg1XCrBcPD7M&#10;sTT+wnsaDrEWCcKhRA02xq6UMlSWHIaJ74iTd/K9w5hkX0vT4yXBXSszpXLpsOG0YLGjlaXqfPh1&#10;Gl5sp752p83P2uSVPW8DFm7Yav38NH5+gIg0xv/wvb0xGjJVvGX5+ywv4O9T+gNyc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OnM7LKAAAA4wAAAA8AAAAAAAAAAAAAAAAAmAIA&#10;AGRycy9kb3ducmV2LnhtbFBLBQYAAAAABAAEAPUAAACPAwAAAAA=&#10;" filled="f" stroked="f">
                  <v:textbo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7</w:t>
                        </w:r>
                      </w:p>
                    </w:txbxContent>
                  </v:textbox>
                </v:shape>
                <v:shape id="TextBox 162" o:spid="_x0000_s1354" type="#_x0000_t202" style="position:absolute;left:37542;top:5334;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inwMcA&#10;AADjAAAADwAAAGRycy9kb3ducmV2LnhtbERP3WrCMBS+F3yHcITdiCYro2o1yhgIIu5Ctwc4Nsem&#10;2JyUJqvd2y8Xwi4/vv/NbnCN6KkLtWcNr3MFgrj0puZKw/fXfrYEESKywcYzafilALvteLTBwvgH&#10;n6m/xEqkEA4FarAxtoWUobTkMMx9S5y4m+8cxgS7SpoOHyncNTJTKpcOa04NFlv6sFTeLz9Ow9S2&#10;6vN0O1z3Ji/t/Rhw4fqj1i+T4X0NItIQ/8VP98FoyNTiLctXyzyNTp/SH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4p8DHAAAA4wAAAA8AAAAAAAAAAAAAAAAAmAIAAGRy&#10;cy9kb3ducmV2LnhtbFBLBQYAAAAABAAEAPUAAACMAwAAAAA=&#10;" filled="f" stroked="f">
                  <v:textbo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1</w:t>
                        </w:r>
                      </w:p>
                    </w:txbxContent>
                  </v:textbox>
                </v:shape>
                <v:shape id="TextBox 163" o:spid="_x0000_s1355" type="#_x0000_t202" style="position:absolute;left:37542;top:34257;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CW8oA&#10;AADjAAAADwAAAGRycy9kb3ducmV2LnhtbESPUWvCMBSF34X9h3AHe5GZWEbVzihDEETcg24/4K65&#10;NsXmpjRZrf/eDIQ9Hs453+Es14NrRE9dqD1rmE4UCOLSm5orDd9f29c5iBCRDTaeScONAqxXT6Ml&#10;FsZf+Uj9KVYiQTgUqMHG2BZShtKSwzDxLXHyzr5zGJPsKmk6vCa4a2SmVC4d1pwWLLa0sVReTr9O&#10;w9i26vNw3v1sTV7ayz7gzPV7rV+eh493EJGG+B9+tHdGQ6Zmb1m+mOcL+PuU/oBc3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10AlvKAAAA4wAAAA8AAAAAAAAAAAAAAAAAmAIA&#10;AGRycy9kb3ducmV2LnhtbFBLBQYAAAAABAAEAPUAAACPAwAAAAA=&#10;" filled="f" stroked="f">
                  <v:textbo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4</w:t>
                        </w:r>
                      </w:p>
                    </w:txbxContent>
                  </v:textbox>
                </v:shape>
                <v:shape id="TextBox 164" o:spid="_x0000_s1356" type="#_x0000_t202" style="position:absolute;left:25747;top:34122;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c9G8kA&#10;AADjAAAADwAAAGRycy9kb3ducmV2LnhtbESP32rCMBTG7wd7h3AGuxmarIxWq1GGIIi4C90e4Ngc&#10;m2JzUppYu7dfLoRdfnz/+C3Xo2vFQH1oPGt4nyoQxJU3Ddcafr63kxmIEJENtp5Jwy8FWK+en5ZY&#10;Gn/nIw2nWIs0wqFEDTbGrpQyVJYchqnviJN38b3DmGRfS9PjPY27VmZK5dJhw+nBYkcbS9X1dHMa&#10;3mynvg6X3Xlr8spe9wELN+y1fn0ZPxcgIo3xP/xo74yGTBUfWT6fFYkiMSUekK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Zc9G8kAAADjAAAADwAAAAAAAAAAAAAAAACYAgAA&#10;ZHJzL2Rvd25yZXYueG1sUEsFBgAAAAAEAAQA9QAAAI4DAAAAAA==&#10;" filled="f" stroked="f">
                  <v:textbo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5</w:t>
                        </w:r>
                      </w:p>
                    </w:txbxContent>
                  </v:textbox>
                </v:shape>
                <v:shape id="TextBox 165" o:spid="_x0000_s1357" type="#_x0000_t202" style="position:absolute;left:25747;top:5334;width:3378;height:5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uYgMsA&#10;AADjAAAADwAAAGRycy9kb3ducmV2LnhtbESPzWrDMBCE74W+g9hCL6WRYoqdOFFCCARCaA/5eYCt&#10;tbFMrJWxVMd9+6pQ6HGYmW+Y5Xp0rRioD41nDdOJAkFcedNwreFy3r3OQISIbLD1TBq+KcB69fiw&#10;xNL4Ox9pOMVaJAiHEjXYGLtSylBZchgmviNO3tX3DmOSfS1Nj/cEd63MlMqlw4bTgsWOtpaq2+nL&#10;aXixnfp4v+4/dyav7O0QsHDDQevnp3GzABFpjP/hv/beaMhU8Zbl81kxhd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225iAywAAAOMAAAAPAAAAAAAAAAAAAAAAAJgC&#10;AABkcnMvZG93bnJldi54bWxQSwUGAAAAAAQABAD1AAAAkAMAAAAA&#10;" filled="f" stroked="f">
                  <v:textbox>
                    <w:txbxContent>
                      <w:p w:rsidR="00FD5841" w:rsidRDefault="00FD5841" w:rsidP="00FF55C6">
                        <w:pPr>
                          <w:bidi w:val="0"/>
                          <w:jc w:val="center"/>
                          <w:rPr>
                            <w:rFonts w:asciiTheme="minorHAnsi" w:hAnsi="Calibri" w:cstheme="minorBidi"/>
                            <w:b/>
                            <w:bCs/>
                            <w:color w:val="F2F2F2" w:themeColor="background1" w:themeShade="F2"/>
                            <w:kern w:val="24"/>
                            <w:sz w:val="48"/>
                            <w:szCs w:val="48"/>
                          </w:rPr>
                        </w:pPr>
                        <w:r>
                          <w:rPr>
                            <w:rFonts w:asciiTheme="minorHAnsi" w:hAnsi="Calibri" w:cstheme="minorBidi"/>
                            <w:b/>
                            <w:bCs/>
                            <w:color w:val="F2F2F2" w:themeColor="background1" w:themeShade="F2"/>
                            <w:kern w:val="24"/>
                            <w:sz w:val="48"/>
                            <w:szCs w:val="48"/>
                          </w:rPr>
                          <w:t>8</w:t>
                        </w:r>
                      </w:p>
                    </w:txbxContent>
                  </v:textbox>
                </v:shape>
                <v:shape id="TextBox 166" o:spid="_x0000_s1358" type="#_x0000_t202" style="position:absolute;left:39243;width:1756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wJzskA&#10;AADjAAAADwAAAGRycy9kb3ducmV2LnhtbESPT2vCQBTE74V+h+UVvNXdBv9GVykVwZOirYK3R/aZ&#10;hGbfhuxq0m/fFQSPw8z8hpkvO1uJGzW+dKzho69AEGfOlJxr+Plev09A+IBssHJMGv7Iw3Lx+jLH&#10;1LiW93Q7hFxECPsUNRQh1KmUPivIou+7mjh6F9dYDFE2uTQNthFuK5koNZIWS44LBdb0VVD2e7ha&#10;Dcft5XwaqF2+ssO6dZ2SbKdS695b9zkDEagLz/CjvTEaEjUeJKPpZJzA/VP8A3Lx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UwJzskAAADjAAAADwAAAAAAAAAAAAAAAACYAgAA&#10;ZHJzL2Rvd25yZXYueG1sUEsFBgAAAAAEAAQA9QAAAI4DAAAAAA==&#10;" filled="f" stroked="f">
                  <v:textbox>
                    <w:txbxContent>
                      <w:p w:rsidR="00FD5841" w:rsidRDefault="00FD5841" w:rsidP="00FF55C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v:textbox>
                </v:shape>
                <v:shape id="TextBox 167" o:spid="_x0000_s1359" type="#_x0000_t202" style="position:absolute;left:49620;top:11680;width:17564;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CsVcoA&#10;AADjAAAADwAAAGRycy9kb3ducmV2LnhtbESPS2vDMBCE74X8B7GB3BopTpqHEyWUlkJPDXlCbou1&#10;sU2slbHU2P33VaGQ4zAz3zCrTWcrcafGl441jIYKBHHmTMm5huPh43kOwgdkg5Vj0vBDHjbr3tMK&#10;U+Na3tF9H3IRIexT1FCEUKdS+qwgi37oauLoXV1jMUTZ5NI02Ea4rWSi1FRaLDkuFFjTW0HZbf9t&#10;NZy+rpfzRG3zd/tSt65Tku1Caj3od69LEIG68Aj/tz+NhkTNJsl0MZ+N4e9T/ANy/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4ArFXKAAAA4wAAAA8AAAAAAAAAAAAAAAAAmAIA&#10;AGRycy9kb3ducmV2LnhtbFBLBQYAAAAABAAEAPUAAACPAwAAAAA=&#10;" filled="f" stroked="f">
                  <v:textbo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المساءلة</w:t>
                        </w:r>
                      </w:p>
                    </w:txbxContent>
                  </v:textbox>
                </v:shape>
                <v:shape id="TextBox 168" o:spid="_x0000_s1360" type="#_x0000_t202" style="position:absolute;left:49525;top:28170;width:17564;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k0IcoA&#10;AADjAAAADwAAAGRycy9kb3ducmV2LnhtbESPzWrDMBCE74W+g9hCb41U4/y5UUJIKeSUErcJ9LZY&#10;G9vUWhlLjZ23jwKFHIeZ+YZZrAbbiDN1vnas4XWkQBAXztRcavj++niZgfAB2WDjmDRcyMNq+fiw&#10;wMy4nvd0zkMpIoR9hhqqENpMSl9UZNGPXEscvZPrLIYou1KaDvsIt41MlJpIizXHhQpb2lRU/OZ/&#10;VsNhd/o5puqzfLfjtneDkmznUuvnp2H9BiLQEO7h//bWaEjUNE0m89k0hdun+Afk8go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HpNCHKAAAA4wAAAA8AAAAAAAAAAAAAAAAAmAIA&#10;AGRycy9kb3ducmV2LnhtbFBLBQYAAAAABAAEAPUAAACPAwAAAAA=&#10;" filled="f" stroked="f">
                  <v:textbo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المشاركة</w:t>
                        </w:r>
                      </w:p>
                    </w:txbxContent>
                  </v:textbox>
                </v:shape>
                <v:shape id="TextBox 169" o:spid="_x0000_s1361" type="#_x0000_t202" style="position:absolute;left:40551;top:38043;width:17564;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WRusoA&#10;AADjAAAADwAAAGRycy9kb3ducmV2LnhtbESPS2vDMBCE74X8B7GB3hopJk/XSggJhZ4amraB3BZr&#10;/aDWylhq7P77qhDIcZiZb5hsO9hGXKnztWMN04kCQZw7U3Op4fPj5WkFwgdkg41j0vBLHrab0UOG&#10;qXE9v9P1FEoRIexT1FCF0KZS+rwii37iWuLoFa6zGKLsSmk67CPcNjJRaiEt1hwXKmxpX1H+ffqx&#10;Gr7eist5po7lwc7b3g1Ksl1LrR/Hw+4ZRKAh3MO39qvRkKjlLFmsV8s5/H+Kf0B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6lkbrKAAAA4wAAAA8AAAAAAAAAAAAAAAAAmAIA&#10;AGRycy9kb3ducmV2LnhtbFBLBQYAAAAABAAEAPUAAACPAwAAAAA=&#10;" filled="f" stroked="f">
                  <v:textbo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النزاهة</w:t>
                        </w:r>
                      </w:p>
                    </w:txbxContent>
                  </v:textbox>
                </v:shape>
                <v:shape id="TextBox 170" o:spid="_x0000_s1362" type="#_x0000_t202" style="position:absolute;left:10970;top:39367;width:17557;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cPzcoA&#10;AADjAAAADwAAAGRycy9kb3ducmV2LnhtbESPT2vCQBTE74LfYXlCb7prsFGjq4il0FNL/QfeHtln&#10;Esy+DdmtSb99t1DocZiZ3zDrbW9r8aDWV441TCcKBHHuTMWFhtPxdbwA4QOywdoxafgmD9vNcLDG&#10;zLiOP+lxCIWIEPYZaihDaDIpfV6SRT9xDXH0bq61GKJsC2la7CLc1jJRKpUWK44LJTa0Lym/H76s&#10;hvP77XqZqY/ixT43neuVZLuUWj+N+t0KRKA+/If/2m9GQ6LmsyRdLuYp/H6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53D83KAAAA4wAAAA8AAAAAAAAAAAAAAAAAmAIA&#10;AGRycy9kb3ducmV2LnhtbFBLBQYAAAAABAAEAPUAAACPAwAAAAA=&#10;" filled="f" stroked="f">
                  <v:textbo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إدارة المخاطر</w:t>
                        </w:r>
                      </w:p>
                    </w:txbxContent>
                  </v:textbox>
                </v:shape>
                <v:shape id="TextBox 171" o:spid="_x0000_s1363" type="#_x0000_t202" style="position:absolute;top:28060;width:17564;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uqVsoA&#10;AADjAAAADwAAAGRycy9kb3ducmV2LnhtbESPQWvCQBSE70L/w/IK3nS3QY2mriKK4KlSW4XeHtln&#10;Epp9G7KrSf99tyD0OMzMN8xy3dta3Kn1lWMNL2MFgjh3puJCw+fHfjQH4QOywdoxafghD+vV02CJ&#10;mXEdv9P9FAoRIewz1FCG0GRS+rwki37sGuLoXV1rMUTZFtK02EW4rWWi1ExarDgulNjQtqT8+3Sz&#10;Gs5v16/LRB2LnZ02neuVZLuQWg+f+80riEB9+A8/2gejIVHpJJkt5mkKf5/i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E7qlbKAAAA4wAAAA8AAAAAAAAAAAAAAAAAmAIA&#10;AGRycy9kb3ducmV2LnhtbFBLBQYAAAAABAAEAPUAAACPAwAAAAA=&#10;" filled="f" stroked="f">
                  <v:textbo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الابتكار</w:t>
                        </w:r>
                      </w:p>
                    </w:txbxContent>
                  </v:textbox>
                </v:shape>
                <v:shape id="TextBox 172" o:spid="_x0000_s1364" type="#_x0000_t202" style="position:absolute;left:222;top:11455;width:17564;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JMYA&#10;AADjAAAADwAAAGRycy9kb3ducmV2LnhtbERPy4rCMBTdD/gP4QruxsTi+KhGkRkGZuXgE9xdmmtb&#10;bG5KE23n781iwOXhvJfrzlbiQY0vHWsYDRUI4syZknMNx8P3+wyED8gGK8ek4Y88rFe9tyWmxrW8&#10;o8c+5CKGsE9RQxFCnUrps4Is+qGriSN3dY3FEGGTS9NgG8NtJROlJtJiybGhwJo+C8pu+7vVcNpe&#10;L+ex+s2/7Efduk5JtnOp9aDfbRYgAnXhJf53/xgNiZqOk8l8No2j46f4B+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Q+JMYAAADjAAAADwAAAAAAAAAAAAAAAACYAgAAZHJz&#10;L2Rvd25yZXYueG1sUEsFBgAAAAAEAAQA9QAAAIsDAAAAAA==&#10;" filled="f" stroked="f">
                  <v:textbo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الأمن السيبراني</w:t>
                        </w:r>
                      </w:p>
                    </w:txbxContent>
                  </v:textbox>
                </v:shape>
                <v:shape id="TextBox 173" o:spid="_x0000_s1365" type="#_x0000_t202" style="position:absolute;left:11586;width:17557;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bv8oA&#10;AADjAAAADwAAAGRycy9kb3ducmV2LnhtbESPQWvCQBSE7wX/w/IEb3XXYNWkriJKoadKbRV6e2Sf&#10;STD7NmS3Jv57tyD0OMzMN8xy3dtaXKn1lWMNk7ECQZw7U3Gh4fvr7XkBwgdkg7Vj0nAjD+vV4GmJ&#10;mXEdf9L1EAoRIewz1FCG0GRS+rwki37sGuLonV1rMUTZFtK02EW4rWWi1ExarDgulNjQtqT8cvi1&#10;Go4f55/TVO2LnX1pOtcryTaVWo+G/eYVRKA+/Icf7XejIVHzaTJLF/MU/j7FPyB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om7/KAAAA4wAAAA8AAAAAAAAAAAAAAAAAmAIA&#10;AGRycy9kb3ducmV2LnhtbFBLBQYAAAAABAAEAPUAAACPAwAAAAA=&#10;" filled="f" stroked="f">
                  <v:textbox>
                    <w:txbxContent>
                      <w:p w:rsidR="00FD5841" w:rsidRDefault="00FD5841" w:rsidP="00FF55C6">
                        <w:pPr>
                          <w:jc w:val="center"/>
                          <w:rPr>
                            <w:rFonts w:eastAsia="Calibri" w:hAnsi="Adobe Arabic" w:cs="Adobe Arabic"/>
                            <w:b/>
                            <w:bCs/>
                            <w:kern w:val="24"/>
                            <w:sz w:val="48"/>
                            <w:szCs w:val="48"/>
                            <w:lang w:bidi="ar-EG"/>
                          </w:rPr>
                        </w:pPr>
                        <w:r>
                          <w:rPr>
                            <w:rFonts w:eastAsia="Calibri" w:hAnsi="Adobe Arabic" w:cs="Adobe Arabic"/>
                            <w:b/>
                            <w:bCs/>
                            <w:kern w:val="24"/>
                            <w:sz w:val="48"/>
                            <w:szCs w:val="48"/>
                            <w:rtl/>
                            <w:lang w:bidi="ar-EG"/>
                          </w:rPr>
                          <w:t>الاستدامة</w:t>
                        </w:r>
                      </w:p>
                    </w:txbxContent>
                  </v:textbox>
                </v:shape>
                <v:shape id="Picture 2074269880" o:spid="_x0000_s1366" type="#_x0000_t75" style="position:absolute;left:35001;top:28941;width:4714;height:47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xBj/LAAAA4wAAAA8AAABkcnMvZG93bnJldi54bWxEj81qwkAUhfdC32G4BXd1prGkMXUUqwjF&#10;haAttctL5poEM3diZqrx7TuLgsvD+eObznvbiAt1vnas4XmkQBAXztRcavj6XD9lIHxANtg4Jg03&#10;8jCfPQymmBt35R1d9qEUcYR9jhqqENpcSl9UZNGPXEscvaPrLIYou1KaDq9x3DYyUSqVFmuODxW2&#10;tKyoOO1/rQa7Ot3U+2HdHr8X45/NJl1u1bnWevjYL95ABOrDPfzf/jAaEvX6kqSTLIsUkSnygJz9&#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lsQY/ywAAAOMAAAAPAAAAAAAA&#10;AAAAAAAAAJ8CAABkcnMvZG93bnJldi54bWxQSwUGAAAAAAQABAD3AAAAlwMAAAAA&#10;">
                  <v:imagedata r:id="rId87" o:title=""/>
                  <v:path arrowok="t"/>
                </v:shape>
                <v:shape id="Picture 2074269881" o:spid="_x0000_s1367" type="#_x0000_t75" style="position:absolute;left:40417;top:15259;width:5033;height:5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JTJu3NAAAA4wAAAA8AAAAA&#10;AAAAAAAAAAAAnwIAAGRycy9kb3ducmV2LnhtbFBLBQYAAAAABAAEAPcAAACZAwAAAAA=&#10;">
                  <v:imagedata r:id="rId88" o:title=""/>
                  <v:path arrowok="t"/>
                </v:shape>
                <v:shape id="Picture 2074269882" o:spid="_x0000_s1368" type="#_x0000_t75" style="position:absolute;left:40484;top:23090;width:4581;height:45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5JzvLAAAA4wAAAA8AAABkcnMvZG93bnJldi54bWxEj0FrwkAUhO8F/8PyhN7qrtuiMXUVEQq2&#10;t2pz6O2ZfU2C2bchuzXpv+8WCh6HmfmGWW9H14or9aHxbGA+UyCIS28brgx8nF4eMhAhIltsPZOB&#10;Hwqw3Uzu1phbP/A7XY+xEgnCIUcDdYxdLmUoa3IYZr4jTt6X7x3GJPtK2h6HBHet1EotpMOG00KN&#10;He1rKi/Hb2cgvKmhGE5l8TguXz+tvrSH864w5n467p5BRBrjLfzfPlgDWi2f9GKVZRr+PqU/ID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qOSc7ywAAAOMAAAAPAAAAAAAA&#10;AAAAAAAAAJ8CAABkcnMvZG93bnJldi54bWxQSwUGAAAAAAQABAD3AAAAlwMAAAAA&#10;">
                  <v:imagedata r:id="rId89" o:title="" grayscale="t" bilevel="t"/>
                  <v:path arrowok="t"/>
                </v:shape>
                <v:shape id="Picture 2074269883" o:spid="_x0000_s1369" type="#_x0000_t75" style="position:absolute;left:27489;top:29654;width:4171;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kJ57LAAAA4wAAAA8AAABkcnMvZG93bnJldi54bWxEj0FLw0AUhO9C/8PyCt7sxihpmnZbSrEo&#10;CIWuen9mX5PY7NuQ3Tbx37uC4HGYmW+Y1Wa0rbhS7xvHCu5nCQji0pmGKwXvb/u7HIQPyAZbx6Tg&#10;mzxs1pObFRbGDXykqw6ViBD2BSqoQ+gKKX1Zk0U/cx1x9E6utxii7Ctpehwi3LYyTZJMWmw4LtTY&#10;0a6m8qwvVsGz1k8LnYX98PlxvrxWY374akqlbqfjdgki0Bj+w3/tF6MgTeaPabbI8wf4/RT/gF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JJCeeywAAAOMAAAAPAAAAAAAA&#10;AAAAAAAAAJ8CAABkcnMvZG93bnJldi54bWxQSwUGAAAAAAQABAD3AAAAlwMAAAAA&#10;">
                  <v:imagedata r:id="rId67" o:title="" gain="19661f" blacklevel="22938f"/>
                  <v:path arrowok="t"/>
                </v:shape>
                <v:shape id="Picture 2074269884" o:spid="_x0000_s1370" type="#_x0000_t75" style="position:absolute;left:21238;top:24091;width:4970;height:49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7HZbKAAAA4wAAAA8AAABkcnMvZG93bnJldi54bWxEj0+LwjAUxO8LfofwhL2t6RZxazXK4iJ4&#10;Evx38PZs3jbF5qU00Xa/vRGEPQ4z8xtmvuxtLe7U+sqxgs9RAoK4cLriUsHxsP7IQPiArLF2TAr+&#10;yMNyMXibY65dxzu670MpIoR9jgpMCE0upS8MWfQj1xBH79e1FkOUbSl1i12E21qmSTKRFiuOCwYb&#10;WhkqrvubVaBNWodufWn67e208tez3ux+pkq9D/vvGYhAffgPv9obrSBNvsbpZJplY3h+in9ALh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97HZbKAAAA4wAAAA8AAAAAAAAA&#10;AAAAAAAAnwIAAGRycy9kb3ducmV2LnhtbFBLBQYAAAAABAAEAPcAAACWAwAAAAA=&#10;">
                  <v:imagedata r:id="rId90" o:title="" grayscale="t" bilevel="t"/>
                  <v:path arrowok="t"/>
                </v:shape>
                <v:shape id="Picture 2074269885" o:spid="_x0000_s1371" type="#_x0000_t75" style="position:absolute;left:27024;top:9476;width:4259;height:4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V6pdxywAAAOMAAAAPAAAAAAAA&#10;AAAAAAAAAJ8CAABkcnMvZG93bnJldi54bWxQSwUGAAAAAAQABAD3AAAAlwMAAAAA&#10;">
                  <v:imagedata r:id="rId91" o:title=""/>
                  <v:path arrowok="t"/>
                </v:shape>
                <v:shape id="Picture 2074269886" o:spid="_x0000_s1372" type="#_x0000_t75" style="position:absolute;left:21421;top:15894;width:4259;height:4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MZPIAAAA4wAAAA8AAABkcnMvZG93bnJldi54bWxEj0FLw0AUhO+C/2F5gje7cZUY026LFCpe&#10;bbTnR/Y1Cc2+DdnXNvn3riB4HGbmG2a1mXyvLjTGLrCFx0UGirgOruPGwle1eyhARUF22AcmCzNF&#10;2Kxvb1ZYunDlT7rspVEJwrFEC63IUGod65Y8xkUYiJN3DKNHSXJstBvxmuC+1ybLcu2x47TQ4kDb&#10;lurT/uwtHCvH89OwM4d3mbszV2Yr3wdr7++mtyUooUn+w3/tD2fBZC/PJn8tihx+P6U/oNc/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5DGTyAAAAOMAAAAPAAAAAAAAAAAA&#10;AAAAAJ8CAABkcnMvZG93bnJldi54bWxQSwUGAAAAAAQABAD3AAAAlAMAAAAA&#10;">
                  <v:imagedata r:id="rId92" o:title=""/>
                  <v:path arrowok="t"/>
                </v:shape>
                <v:shape id="Picture 2074269887" o:spid="_x0000_s1373" type="#_x0000_t75" style="position:absolute;left:35466;top:9900;width:4392;height:4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jdF3nNAAAA4wAAAA8AAAAA&#10;AAAAAAAAAAAAnwIAAGRycy9kb3ducmV2LnhtbFBLBQYAAAAABAAEAPcAAACZAwAAAAA=&#10;">
                  <v:imagedata r:id="rId93" o:title="" gain="19661f" blacklevel="22938f"/>
                  <v:path arrowok="t"/>
                </v:shape>
                <w10:wrap anchorx="page"/>
                <w10:anchorlock/>
              </v:group>
            </w:pict>
          </mc:Fallback>
        </mc:AlternateContent>
      </w:r>
    </w:p>
    <w:p w:rsidR="001A2196" w:rsidRPr="0012794C"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48830CB" wp14:editId="67AA3FC1">
                <wp:extent cx="5731510" cy="892088"/>
                <wp:effectExtent l="0" t="0" r="2540" b="22860"/>
                <wp:docPr id="20742654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28" name="مجموعة 47"/>
                        <wpg:cNvGrpSpPr/>
                        <wpg:grpSpPr>
                          <a:xfrm>
                            <a:off x="0" y="0"/>
                            <a:ext cx="5731510" cy="895351"/>
                            <a:chOff x="0" y="0"/>
                            <a:chExt cx="5878196" cy="918845"/>
                          </a:xfrm>
                        </wpg:grpSpPr>
                        <wpg:grpSp>
                          <wpg:cNvPr id="2074265429" name="مجموعة 48"/>
                          <wpg:cNvGrpSpPr/>
                          <wpg:grpSpPr>
                            <a:xfrm>
                              <a:off x="0" y="0"/>
                              <a:ext cx="5878196" cy="918845"/>
                              <a:chOff x="0" y="0"/>
                              <a:chExt cx="6240348" cy="919070"/>
                            </a:xfrm>
                          </wpg:grpSpPr>
                          <wpg:grpSp>
                            <wpg:cNvPr id="2074265430" name="مجموعة 49"/>
                            <wpg:cNvGrpSpPr/>
                            <wpg:grpSpPr>
                              <a:xfrm>
                                <a:off x="0" y="169208"/>
                                <a:ext cx="5433072" cy="580613"/>
                                <a:chOff x="0" y="169208"/>
                                <a:chExt cx="5433072" cy="580613"/>
                              </a:xfrm>
                            </wpg:grpSpPr>
                            <wps:wsp>
                              <wps:cNvPr id="20742654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5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5434"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الشفافية</w:t>
                                </w:r>
                              </w:p>
                            </w:txbxContent>
                          </wps:txbx>
                          <wps:bodyPr wrap="square" rtlCol="1">
                            <a:spAutoFit/>
                          </wps:bodyPr>
                        </wps:wsp>
                      </wpg:grpSp>
                      <pic:pic xmlns:pic="http://schemas.openxmlformats.org/drawingml/2006/picture">
                        <pic:nvPicPr>
                          <pic:cNvPr id="207426543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DnvwTr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3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9YSHzIAAAA&#10;4wAAAA8AAAAAAAAAAAAAAAAAqgIAAGRycy9kb3ducmV2LnhtbFBLBQYAAAAABAAEAPoAAACfAwAA&#10;AAA=&#10;">
                  <v:group id="مجموعة 48" o:spid="_x0000_s13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FO3n&#10;zAAAAOMAAAAPAAAAAAAAAAAAAAAAAKoCAABkcnMvZG93bnJldi54bWxQSwUGAAAAAAQABAD6AAAA&#10;owMAAAAA&#10;">
                    <v:group id="مجموعة 49" o:spid="_x0000_s13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PfSp8oA&#10;AADjAAAADwAAAAAAAAAAAAAAAACqAgAAZHJzL2Rvd25yZXYueG1sUEsFBgAAAAAEAAQA+gAAAKED&#10;AAAAAA==&#10;">
                      <v:shape id="شكل حر 50" o:spid="_x0000_s13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0oP8kA&#10;AADjAAAADwAAAGRycy9kb3ducmV2LnhtbESPQWvCQBSE70L/w/IKvenGaKJEVykFQaQHTRWvj+wz&#10;CWbfhuxW47/vCkKPw8x8wyzXvWnEjTpXW1YwHkUgiAuray4VHH82wzkI55E1NpZJwYMcrFdvgyVm&#10;2t75QLfclyJA2GWooPK+zaR0RUUG3ci2xMG72M6gD7Irpe7wHuCmkXEUpdJgzWGhwpa+Kiqu+a9R&#10;kO6S835fbJJDvp18OzL6pK1X6uO9/1yA8NT7//CrvdUK4mg2jdNkOhnD81P4A3L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W0oP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De6skA&#10;AADjAAAADwAAAGRycy9kb3ducmV2LnhtbESPQWvCQBSE7wX/w/IEL6KbpkYlukppKXhsrXh+Zp+b&#10;YPZtml1j+u/dQsHjMDPfMOttb2vRUesrxwqepwkI4sLpio2Cw/fHZAnCB2SNtWNS8EsetpvB0xpz&#10;7W78Rd0+GBEh7HNUUIbQ5FL6oiSLfuoa4uidXWsxRNkaqVu8RbitZZokc2mx4rhQYkNvJRWX/dUq&#10;wB/7eTy54Hx3MuZ9nDX9WGdKjYb96wpEoD48wv/tnVaQJotZOs9mLyn8fYp/QG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SDe6skAAADjAAAADwAAAAAAAAAAAAAAAACYAgAA&#10;ZHJzL2Rvd25yZXYueG1sUEsFBgAAAAAEAAQA9QAAAI4DAAAAAA==&#10;" fillcolor="#a5a5a5 [2092]" stroked="f" strokeweight="1pt">
                        <v:stroke joinstyle="miter"/>
                      </v:roundrect>
                    </v:group>
                    <v:oval id="شكل بيضاوي 52" o:spid="_x0000_s13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AjxcsA&#10;AADjAAAADwAAAGRycy9kb3ducmV2LnhtbESPUUvDMBSF3wX/Q7iCby4xm3V0y4YogoLC1rk9X5q7&#10;tqy5KU1cu39vBMHHwznnO5zlenStOFMfGs8G7icKBHHpbcOVga/d690cRIjIFlvPZOBCAdar66sl&#10;5tYPvKVzESuRIBxyNFDH2OVShrImh2HiO+LkHX3vMCbZV9L2OCS4a6VWKpMOG04LNXb0XFN5Kr6d&#10;gc3puL8c3j/UZ+WHIhvci9Z2Z8ztzfi0ABFpjP/hv/abNaDV40xnD7PpFH4/pT8gV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p8CPFywAAAOMAAAAPAAAAAAAAAAAAAAAAAJgC&#10;AABkcnMvZG93bnJldi54bWxQSwUGAAAAAAQABAD1AAAAkAMAAAAA&#10;" filled="f" strokecolor="#168489" strokeweight="1pt">
                      <v:stroke joinstyle="miter"/>
                    </v:oval>
                  </v:group>
                  <v:shape id="مربع نص 41" o:spid="_x0000_s138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91ckA&#10;AADjAAAADwAAAGRycy9kb3ducmV2LnhtbESPzU7DMBCE70i8g7VI3KjdkBYU6lYVP1IPXCjhvoqX&#10;OCJeR/HSpG+PkZA4jmbmG81mN4denWhMXWQLy4UBRdxE13FroX5/ubkHlQTZYR+ZLJwpwW57ebHB&#10;ysWJ3+h0lFZlCKcKLXiRodI6NZ4CpkUciLP3GceAkuXYajfilOGh14Uxax2w47zgcaBHT83X8TtY&#10;EHH75bl+DunwMb8+Td40K6ytvb6a9w+ghGb5D/+1D85CYe7KYr0qb0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G/91c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الشفافية</w:t>
                          </w:r>
                        </w:p>
                      </w:txbxContent>
                    </v:textbox>
                  </v:shape>
                </v:group>
                <v:shape id="صورة 54" o:spid="_x0000_s138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0Ee7MAAAA4wAAAA8AAABkcnMvZG93bnJldi54bWxEj81OwzAQhO9IvIO1SNyoQ/pLqFsBKhJS&#10;T21oxXGJlyTUXgfbtOHtayQkjqOZ+UYzX/bWiCP50DpWcDvIQBBXTrdcK3gtn29mIEJE1mgck4If&#10;CrBcXF7MsdDuxBs6bmMtEoRDgQqaGLtCylA1ZDEMXEecvA/nLcYkfS21x1OCWyPzLJtIiy2nhQY7&#10;emqoOmy/rYK1f3z/vCv3pvzavK1mZjjdHVZrpa6v+od7EJH6+B/+a79oBXk2HeWT8Wg4ht9P6Q/I&#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PQR7swAAADjAAAADwAAAAAA&#10;AAAAAAAAAACfAgAAZHJzL2Rvd25yZXYueG1sUEsFBgAAAAAEAAQA9wAAAJg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تقديم معلومات واضحة ودقيقة حول السياسات والعمليات.</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ضمان الوصول المفتوح إلى البيانات المهمة لجميع الأطراف المعنية.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EB4B78D" wp14:editId="7B30948D">
                <wp:extent cx="5731510" cy="892088"/>
                <wp:effectExtent l="0" t="0" r="2540" b="22860"/>
                <wp:docPr id="20742654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5437" name="مجموعة 47"/>
                        <wpg:cNvGrpSpPr/>
                        <wpg:grpSpPr>
                          <a:xfrm>
                            <a:off x="0" y="0"/>
                            <a:ext cx="5731510" cy="895351"/>
                            <a:chOff x="0" y="0"/>
                            <a:chExt cx="5878196" cy="918845"/>
                          </a:xfrm>
                        </wpg:grpSpPr>
                        <wpg:grpSp>
                          <wpg:cNvPr id="2074265438" name="مجموعة 48"/>
                          <wpg:cNvGrpSpPr/>
                          <wpg:grpSpPr>
                            <a:xfrm>
                              <a:off x="0" y="0"/>
                              <a:ext cx="5878196" cy="918845"/>
                              <a:chOff x="0" y="0"/>
                              <a:chExt cx="6240348" cy="919070"/>
                            </a:xfrm>
                          </wpg:grpSpPr>
                          <wpg:grpSp>
                            <wpg:cNvPr id="2074265439" name="مجموعة 49"/>
                            <wpg:cNvGrpSpPr/>
                            <wpg:grpSpPr>
                              <a:xfrm>
                                <a:off x="0" y="169208"/>
                                <a:ext cx="5433072" cy="580613"/>
                                <a:chOff x="0" y="169208"/>
                                <a:chExt cx="5433072" cy="580613"/>
                              </a:xfrm>
                            </wpg:grpSpPr>
                            <wps:wsp>
                              <wps:cNvPr id="12799819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3"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المساءلة</w:t>
                                </w:r>
                              </w:p>
                            </w:txbxContent>
                          </wps:txbx>
                          <wps:bodyPr wrap="square" rtlCol="1">
                            <a:spAutoFit/>
                          </wps:bodyPr>
                        </wps:wsp>
                      </wpg:grpSp>
                      <pic:pic xmlns:pic="http://schemas.openxmlformats.org/drawingml/2006/picture">
                        <pic:nvPicPr>
                          <pic:cNvPr id="127998192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2HuX4AcAAOQ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91zH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&#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Q9h7l+AHAADk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3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seStPL&#10;AAAA4wAAAA8AAAAAAAAAAAAAAAAAqgIAAGRycy9kb3ducmV2LnhtbFBLBQYAAAAABAAEAPoAAACi&#10;AwAAAAA=&#10;">
                  <v:group id="مجموعة 48" o:spid="_x0000_s13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gd6hyQAA&#10;AOMAAAAPAAAAAAAAAAAAAAAAAKoCAABkcnMvZG93bnJldi54bWxQSwUGAAAAAAQABAD6AAAAoAMA&#10;AAAA&#10;">
                    <v:group id="مجموعة 49" o:spid="_x0000_s13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zXs6&#10;zAAAAOMAAAAPAAAAAAAAAAAAAAAAAKoCAABkcnMvZG93bnJldi54bWxQSwUGAAAAAAQABAD6AAAA&#10;owMAAAAA&#10;">
                      <v:shape id="شكل حر 50" o:spid="_x0000_s13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Tuk8sA&#10;AADjAAAADwAAAGRycy9kb3ducmV2LnhtbESPT2vCQBDF70K/wzKF3nRjin8SXaUUBCkeNK14HbJj&#10;EpqdDdmtpt/eORR6nJk3773feju4Vt2oD41nA9NJAoq49LbhysDX5268BBUissXWMxn4pQDbzdNo&#10;jbn1dz7RrYiVEhMOORqoY+xyrUNZk8Mw8R2x3K6+dxhl7Ctte7yLuWt1miRz7bBhSaixo/eayu/i&#10;xxmYf8wux2O5m52K/eshkLNn66MxL8/D2wpUpCH+i/++91bqp4ssW06zVCiESRagNw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NO6T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jqsYA&#10;AADjAAAADwAAAGRycy9kb3ducmV2LnhtbERPX2vCMBB/H+w7hBvsRTRtwWmrUWRj4OPUseezOdNi&#10;c6lNVrtvbwaCj/f7f8v1YBvRU+drxwrSSQKCuHS6ZqPg+/A5noPwAVlj45gU/JGH9er5aYmFdlfe&#10;Ub8PRsQQ9gUqqEJoCyl9WZFFP3EtceROrrMY4tkZqTu8xnDbyCxJ3qTFmmNDhS29V1Se979WAV7s&#10;18/RBef7ozEfo2k7jPRUqdeXYbMAEWgID/HdvdVxfjbL83maZyn8/xQB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cjqsYAAADjAAAADwAAAAAAAAAAAAAAAACYAgAAZHJz&#10;L2Rvd25yZXYueG1sUEsFBgAAAAAEAAQA9QAAAIsDAAAAAA==&#10;" fillcolor="#a5a5a5 [2092]" stroked="f" strokeweight="1pt">
                        <v:stroke joinstyle="miter"/>
                      </v:roundrect>
                    </v:group>
                    <v:oval id="شكل بيضاوي 52" o:spid="_x0000_s13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nlaccA&#10;AADjAAAADwAAAGRycy9kb3ducmV2LnhtbERPX2vCMBB/H+w7hBvsbabmQW01imwIG0zY2m3PR3O2&#10;xeZSmmjrtzfCwMf7/b/VZrStOFPvG8cappMEBHHpTMOVhp9i97IA4QOywdYxabiQh8368WGFmXED&#10;f9M5D5WIIewz1FCH0GVS+rImi37iOuLIHVxvMcSzr6TpcYjhtpUqSWbSYsOxocaOXmsqj/nJavg6&#10;Hn4vfx+fyb5yQz4b7JtSptD6+WncLkEEGsNd/O9+N3G+mqfpYpoqBbefIgByf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p5WnHAAAA4wAAAA8AAAAAAAAAAAAAAAAAmAIAAGRy&#10;cy9kb3ducmV2LnhtbFBLBQYAAAAABAAEAPUAAACMAwAAAAA=&#10;" filled="f" strokecolor="#168489" strokeweight="1pt">
                      <v:stroke joinstyle="miter"/>
                    </v:oval>
                  </v:group>
                  <v:shape id="مربع نص 41" o:spid="_x0000_s139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MGlsYA&#10;AADjAAAADwAAAGRycy9kb3ducmV2LnhtbERPS0vDQBC+C/6HZQRvdpOI2qTdluIDevDSGu9DdsyG&#10;ZmdDdmzSf+8Kgsf53rPezr5XZxpjF9hAvshAETfBdtwaqD/e7pagoiBb7AOTgQtF2G6ur9ZY2TDx&#10;gc5HaVUK4VihAScyVFrHxpHHuAgDceK+wuhR0jm22o44pXDf6yLLHrXHjlODw4GeHTWn47c3IGJ3&#10;+aV+9XH/Ob+/TC5rHrA25vZm3q1ACc3yL/5z722aXzyV5TIvi3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MGls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المساءلة</w:t>
                          </w:r>
                        </w:p>
                      </w:txbxContent>
                    </v:textbox>
                  </v:shape>
                </v:group>
                <v:shape id="صورة 54" o:spid="_x0000_s139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10LJAAAA4wAAAA8AAABkcnMvZG93bnJldi54bWxET19LwzAQfxf8DuEE31y6Kq6ty4bKBGFP&#10;W3Xs8WzOti651CRu9dsbQfDxfv9vvhytEUfyoXesYDrJQBA3TvfcKnipn64KECEiazSOScE3BVgu&#10;zs/mWGl34g0dt7EVKYRDhQq6GIdKytB0ZDFM3ECcuHfnLcZ0+lZqj6cUbo3Ms+xWWuw5NXQ40GNH&#10;zWH7ZRWs/cPbR1nvTP252a8Kcz17PazWSl1ejPd3ICKN8V/8537WaX4+K8tiWuY3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T63XQskAAADjAAAADwAAAAAAAAAA&#10;AAAAAACfAgAAZHJzL2Rvd25yZXYueG1sUEsFBgAAAAAEAAQA9wAAAJU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تحديد المسؤوليات بوضوح لكل فرد وفريق داخل المؤسسة.</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تطبيق نظام للمراجعة والتقييم المنتظم للأداء.</w:t>
      </w:r>
    </w:p>
    <w:p w:rsidR="004A6D71" w:rsidRPr="00055A94" w:rsidRDefault="001A2196" w:rsidP="004A6D71">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4023044C" wp14:editId="5C612EDB">
                <wp:extent cx="5731510" cy="892088"/>
                <wp:effectExtent l="0" t="0" r="2540" b="22860"/>
                <wp:docPr id="12799819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26" name="مجموعة 47"/>
                        <wpg:cNvGrpSpPr/>
                        <wpg:grpSpPr>
                          <a:xfrm>
                            <a:off x="0" y="0"/>
                            <a:ext cx="5731510" cy="895351"/>
                            <a:chOff x="0" y="0"/>
                            <a:chExt cx="5878196" cy="918845"/>
                          </a:xfrm>
                        </wpg:grpSpPr>
                        <wpg:grpSp>
                          <wpg:cNvPr id="1279981927" name="مجموعة 48"/>
                          <wpg:cNvGrpSpPr/>
                          <wpg:grpSpPr>
                            <a:xfrm>
                              <a:off x="0" y="0"/>
                              <a:ext cx="5878196" cy="918845"/>
                              <a:chOff x="0" y="0"/>
                              <a:chExt cx="6240348" cy="919070"/>
                            </a:xfrm>
                          </wpg:grpSpPr>
                          <wpg:grpSp>
                            <wpg:cNvPr id="1279981928" name="مجموعة 49"/>
                            <wpg:cNvGrpSpPr/>
                            <wpg:grpSpPr>
                              <a:xfrm>
                                <a:off x="0" y="169208"/>
                                <a:ext cx="5433072" cy="580613"/>
                                <a:chOff x="0" y="169208"/>
                                <a:chExt cx="5433072" cy="580613"/>
                              </a:xfrm>
                            </wpg:grpSpPr>
                            <wps:wsp>
                              <wps:cNvPr id="12799819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2"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المشاركة</w:t>
                                </w:r>
                              </w:p>
                            </w:txbxContent>
                          </wps:txbx>
                          <wps:bodyPr wrap="square" rtlCol="1">
                            <a:spAutoFit/>
                          </wps:bodyPr>
                        </wps:wsp>
                      </wpg:grpSp>
                      <pic:pic xmlns:pic="http://schemas.openxmlformats.org/drawingml/2006/picture">
                        <pic:nvPicPr>
                          <pic:cNvPr id="127998193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BYqFU/bBwAA5B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13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R4x/yQAA&#10;AOMAAAAPAAAAAAAAAAAAAAAAAKoCAABkcnMvZG93bnJldi54bWxQSwUGAAAAAAQABAD6AAAAoAMA&#10;AAAA&#10;">
                  <v:group id="مجموعة 48" o:spid="_x0000_s13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zCynkyQAA&#10;AOMAAAAPAAAAAAAAAAAAAAAAAKoCAABkcnMvZG93bnJldi54bWxQSwUGAAAAAAQABAD6AAAAoAMA&#10;AAAA&#10;">
                    <v:group id="مجموعة 49" o:spid="_x0000_s13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lL2W&#10;zAAAAOMAAAAPAAAAAAAAAAAAAAAAAKoCAABkcnMvZG93bnJldi54bWxQSwUGAAAAAAQABAD6AAAA&#10;owMAAAAA&#10;">
                      <v:shape id="شكل حر 50" o:spid="_x0000_s13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5HDscA&#10;AADjAAAADwAAAGRycy9kb3ducmV2LnhtbERPzWrCQBC+F/oOywje6saIqUldpQiBUHqIaUuvQ3aa&#10;BLOzIbtq+vZdQehxvv/Z7ifTiwuNrrOsYLmIQBDXVnfcKPj8yJ82IJxH1thbJgW/5GC/e3zYYqbt&#10;lY90qXwjQgi7DBW03g+ZlK5uyaBb2IE4cD92NOjDOTZSj3gN4aaXcRQl0mDHoaHFgQ4t1afqbBQk&#10;b+vvsqzz9bEqVu+OjP7S1is1n02vLyA8Tf5ffHcXOsyPn9N0s0zjFG4/BQDk7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ORw7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IQ7MoA&#10;AADjAAAADwAAAGRycy9kb3ducmV2LnhtbESPQW/CMAyF75P4D5En7YJGCoiNFgKaNk3iONi0s2lM&#10;Wq1xSpOV8u/xYdKOtp/fe996O/hG9dTFOrCB6SQDRVwGW7Mz8PX5/rgEFROyxSYwGbhShO1mdLfG&#10;woYL76k/JKfEhGOBBqqU2kLrWFbkMU5CSyy3U+g8Jhk7p22HFzH3jZ5l2ZP2WLMkVNjSa0Xlz+HX&#10;G8Cz//g+hhRif3Tubbxoh7FdGPNwP7ysQCUa0r/473tnpf7sOc+X03wuFMIkC9Cb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dyEOzKAAAA4wAAAA8AAAAAAAAAAAAAAAAAmAIA&#10;AGRycy9kb3ducmV2LnhtbFBLBQYAAAAABAAEAPUAAACPAwAAAAA=&#10;" fillcolor="#a5a5a5 [2092]" stroked="f" strokeweight="1pt">
                        <v:stroke joinstyle="miter"/>
                      </v:roundrect>
                    </v:group>
                    <v:oval id="شكل بيضاوي 52" o:spid="_x0000_s13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tw8gA&#10;AADjAAAADwAAAGRycy9kb3ducmV2LnhtbERPS2vCQBC+C/0Pywi96SYRrImuUlqEFizU+DgP2TEJ&#10;ZmdDdmviv3cLhR7ne89qM5hG3KhztWUF8TQCQVxYXXOp4HjYThYgnEfW2FgmBXdysFk/jVaYadvz&#10;nm65L0UIYZehgsr7NpPSFRUZdFPbEgfuYjuDPpxdKXWHfQg3jUyiaC4N1hwaKmzpraLimv8YBd/X&#10;y+l+/txFX6Xt83lv3pNEH5R6Hg+vSxCeBv8v/nN/6DA/eUnTRZzOYvj9KQAg1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ou3DyAAAAOMAAAAPAAAAAAAAAAAAAAAAAJgCAABk&#10;cnMvZG93bnJldi54bWxQSwUGAAAAAAQABAD1AAAAjQMAAAAA&#10;" filled="f" strokecolor="#168489" strokeweight="1pt">
                      <v:stroke joinstyle="miter"/>
                    </v:oval>
                  </v:group>
                  <v:shape id="مربع نص 41" o:spid="_x0000_s139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Y10MYA&#10;AADjAAAADwAAAGRycy9kb3ducmV2LnhtbERPS0vDQBC+C/6HZQRvdpOI2qTdluIDevDSGu9DdsyG&#10;ZmdDdmzSf+8Kgsf53rPezr5XZxpjF9hAvshAETfBdtwaqD/e7pagoiBb7AOTgQtF2G6ur9ZY2TDx&#10;gc5HaVUK4VihAScyVFrHxpHHuAgDceK+wuhR0jm22o44pXDf6yLLHrXHjlODw4GeHTWn47c3IGJ3&#10;+aV+9XH/Ob+/TC5rHrA25vZm3q1ACc3yL/5z722aXzyV5TIv7w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Y10M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المشاركة</w:t>
                          </w:r>
                        </w:p>
                      </w:txbxContent>
                    </v:textbox>
                  </v:shape>
                </v:group>
                <v:shape id="صورة 54" o:spid="_x0000_s14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d2evJAAAA4wAAAA8AAABkcnMvZG93bnJldi54bWxET19LwzAQfxf8DuEE31y6FVxblw2VCcKe&#10;tqrs8dacbV1yqUnc6rc3guDj/f7fYjVaI07kQ+9YwXSSgSBunO65VfBSP90UIEJE1mgck4JvCrBa&#10;Xl4ssNLuzFs67WIrUgiHChV0MQ6VlKHpyGKYuIE4ce/OW4zp9K3UHs8p3Bo5y7JbabHn1NDhQI8d&#10;Ncfdl1Ww8Q+Hj7J+M/Xndr8uTD5/Pa43Sl1fjfd3ICKN8V/8537Waf5sXpbFtMxz+P0pASC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Z3Z68kAAADjAAAADwAAAAAAAAAA&#10;AAAAAACfAgAAZHJzL2Rvd25yZXYueG1sUEsFBgAAAAAEAAQA9wAAAJU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إشراك جميع الأطراف المعنية في عملية اتخاذ القرار.</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تعزيز ثقافة التعاون وتبادل الأفكار بين الفرق.</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8EB04EB" wp14:editId="7FE48163">
                <wp:extent cx="5731510" cy="892088"/>
                <wp:effectExtent l="0" t="0" r="2540" b="22860"/>
                <wp:docPr id="12799819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35" name="مجموعة 47"/>
                        <wpg:cNvGrpSpPr/>
                        <wpg:grpSpPr>
                          <a:xfrm>
                            <a:off x="0" y="0"/>
                            <a:ext cx="5731510" cy="895351"/>
                            <a:chOff x="0" y="0"/>
                            <a:chExt cx="5878196" cy="918845"/>
                          </a:xfrm>
                        </wpg:grpSpPr>
                        <wpg:grpSp>
                          <wpg:cNvPr id="1279981936" name="مجموعة 48"/>
                          <wpg:cNvGrpSpPr/>
                          <wpg:grpSpPr>
                            <a:xfrm>
                              <a:off x="0" y="0"/>
                              <a:ext cx="5878196" cy="918845"/>
                              <a:chOff x="0" y="0"/>
                              <a:chExt cx="6240348" cy="919070"/>
                            </a:xfrm>
                          </wpg:grpSpPr>
                          <wpg:grpSp>
                            <wpg:cNvPr id="1279981937" name="مجموعة 49"/>
                            <wpg:cNvGrpSpPr/>
                            <wpg:grpSpPr>
                              <a:xfrm>
                                <a:off x="0" y="169208"/>
                                <a:ext cx="5433072" cy="580613"/>
                                <a:chOff x="0" y="169208"/>
                                <a:chExt cx="5433072" cy="580613"/>
                              </a:xfrm>
                            </wpg:grpSpPr>
                            <wps:wsp>
                              <wps:cNvPr id="12799819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8"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النزاهة</w:t>
                                </w:r>
                              </w:p>
                            </w:txbxContent>
                          </wps:txbx>
                          <wps:bodyPr wrap="square" rtlCol="1">
                            <a:spAutoFit/>
                          </wps:bodyPr>
                        </wps:wsp>
                      </wpg:grpSp>
                      <pic:pic xmlns:pic="http://schemas.openxmlformats.org/drawingml/2006/picture">
                        <pic:nvPicPr>
                          <pic:cNvPr id="204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AVzJT/3wcAANg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4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TITVyQAA&#10;AOMAAAAPAAAAAAAAAAAAAAAAAKoCAABkcnMvZG93bnJldi54bWxQSwUGAAAAAAQABAD6AAAAoAMA&#10;AAAA&#10;">
                  <v:group id="مجموعة 48" o:spid="_x0000_s14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nhqiyQAA&#10;AOMAAAAPAAAAAAAAAAAAAAAAAKoCAABkcnMvZG93bnJldi54bWxQSwUGAAAAAAQABAD6AAAAoAMA&#10;AAAA&#10;">
                    <v:group id="مجموعة 49" o:spid="_x0000_s14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20r85yQAA&#10;AOMAAAAPAAAAAAAAAAAAAAAAAKoCAABkcnMvZG93bnJldi54bWxQSwUGAAAAAAQABAD6AAAAoAMA&#10;AAAA&#10;">
                      <v:shape id="شكل حر 50" o:spid="_x0000_s14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0SMoA&#10;AADjAAAADwAAAGRycy9kb3ducmV2LnhtbESPT2vCQBDF74V+h2UKvdWNin8SXaUUBJEeNCpeh+w0&#10;Cc3OhuxW47fvHASPM+/Ne79ZrnvXqCt1ofZsYDhIQBEX3tZcGjgdNx9zUCEiW2w8k4E7BVivXl+W&#10;mFl/4wNd81gqCeGQoYEqxjbTOhQVOQwD3xKL9uM7h1HGrtS2w5uEu0aPkmSqHdYsDRW29FVR8Zv/&#10;OQPT3eSy3xebySHfjr8DOXu2Phrz/tZ/LkBF6uPT/LjeWsEfzdJ0PkzHAi0/yQL06h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GbdE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5ccYA&#10;AADjAAAADwAAAGRycy9kb3ducmV2LnhtbERPX2vCMBB/H+w7hBv4IjNV0dmuqQyH4KO6seezuaVl&#10;zaVrslq/vRGEPd7v/+XrwTaip87XjhVMJwkI4tLpmo2Cz4/t8wqED8gaG8ek4EIe1sXjQ46Zdmc+&#10;UH8MRsQQ9hkqqEJoMyl9WZFFP3EtceS+XWcxxLMzUnd4juG2kbMkWUqLNceGClvaVFT+HP+sAvy1&#10;+6+TC873J2Pex4t2GOuFUqOn4e0VRKAh/Ivv7p2O82cvabqapvMU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i5ccYAAADjAAAADwAAAAAAAAAAAAAAAACYAgAAZHJz&#10;L2Rvd25yZXYueG1sUEsFBgAAAAAEAAQA9QAAAIsDAAAAAA==&#10;" fillcolor="#a5a5a5 [2092]" stroked="f" strokeweight="1pt">
                        <v:stroke joinstyle="miter"/>
                      </v:roundrect>
                    </v:group>
                    <v:oval id="شكل بيضاوي 52" o:spid="_x0000_s14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7JcsA&#10;AADjAAAADwAAAGRycy9kb3ducmV2LnhtbESPQWvCQBCF74X+h2UKvdWNoVgTXUUshRZa0Nh6HrJj&#10;EszOhuzWxH/fORQ8zsyb9963XI+uVRfqQ+PZwHSSgCIuvW24MvB9eHuagwoR2WLrmQxcKcB6dX+3&#10;xNz6gfd0KWKlxIRDjgbqGLtc61DW5DBMfEcst5PvHUYZ+0rbHgcxd61Ok2SmHTYsCTV2tK2pPBe/&#10;zsDufPq5Hj8+k6/KD8VscK9pag/GPD6MmwWoSGO8if+/363UT1+ybD7NnoVCmGQBevU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M6DslywAAAOMAAAAPAAAAAAAAAAAAAAAAAJgC&#10;AABkcnMvZG93bnJldi54bWxQSwUGAAAAAAQABAD1AAAAkAMAAAAA&#10;" filled="f" strokecolor="#168489" strokeweight="1pt">
                      <v:stroke joinstyle="miter"/>
                    </v:oval>
                  </v:group>
                  <v:shape id="مربع نص 41" o:spid="_x0000_s140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K9QsAA&#10;AADdAAAADwAAAGRycy9kb3ducmV2LnhtbERPTWsCMRC9F/ofwhS81UTRUrZGkVbBg5fa7X3YjJvF&#10;zWTZjO76782h0OPjfa82Y2jVjfrURLYwmxpQxFV0DdcWyp/96zuoJMgO28hk4U4JNuvnpxUWLg78&#10;TbeT1CqHcCrQghfpCq1T5SlgmsaOOHPn2AeUDPtaux6HHB5aPTfmTQdsODd47OjTU3U5XYMFEbed&#10;3ctdSIff8fg1eFMtsbR28jJuP0AJjfIv/nMfnIW5WeS5+U1+Anr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K9QsAAAADdAAAADwAAAAAAAAAAAAAAAACYAgAAZHJzL2Rvd25y&#10;ZXYueG1sUEsFBgAAAAAEAAQA9QAAAIU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النزاهة</w:t>
                          </w:r>
                        </w:p>
                      </w:txbxContent>
                    </v:textbox>
                  </v:shape>
                </v:group>
                <v:shape id="صورة 54" o:spid="_x0000_s140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ZRrHAAAA3QAAAA8AAABkcnMvZG93bnJldi54bWxEj0FPAjEUhO8m/ofmmXiTLmAUFgpRgokJ&#10;J1ggHB/bx+5K+7q2FdZ/b01MPE5m5pvMdN5ZIy7kQ+NYQb+XgSAunW64UrAt3h5GIEJE1mgck4Jv&#10;CjCf3d5MMdfuymu6bGIlEoRDjgrqGNtcylDWZDH0XEucvJPzFmOSvpLa4zXBrZGDLHuSFhtOCzW2&#10;tKipPG++rIKVfz1+jIu9KT7Xh+XIDJ935+VKqfu77mUCIlIX/8N/7XetYJA9juH3TXoCcvY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FKZRrHAAAA3QAAAA8AAAAAAAAAAAAA&#10;AAAAnwIAAGRycy9kb3ducmV2LnhtbFBLBQYAAAAABAAEAPcAAACTAw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الالتزام بالمعايير الأخلاقية والمهنية في جميع العمليات.</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تعزيز بيئة عمل تحترم القيم والمبادئ الأخلاقية.</w:t>
      </w:r>
    </w:p>
    <w:p w:rsidR="004A6D71" w:rsidRPr="00055A94" w:rsidRDefault="001A2196" w:rsidP="00081A2A">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150D14D" wp14:editId="66270E1A">
                <wp:extent cx="5731510" cy="892088"/>
                <wp:effectExtent l="0" t="0" r="2540" b="22860"/>
                <wp:docPr id="20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52" name="مجموعة 47"/>
                        <wpg:cNvGrpSpPr/>
                        <wpg:grpSpPr>
                          <a:xfrm>
                            <a:off x="0" y="0"/>
                            <a:ext cx="5731510" cy="895351"/>
                            <a:chOff x="0" y="0"/>
                            <a:chExt cx="5878196" cy="918845"/>
                          </a:xfrm>
                        </wpg:grpSpPr>
                        <wpg:grpSp>
                          <wpg:cNvPr id="2053" name="مجموعة 48"/>
                          <wpg:cNvGrpSpPr/>
                          <wpg:grpSpPr>
                            <a:xfrm>
                              <a:off x="0" y="0"/>
                              <a:ext cx="5878196" cy="918845"/>
                              <a:chOff x="0" y="0"/>
                              <a:chExt cx="6240348" cy="919070"/>
                            </a:xfrm>
                          </wpg:grpSpPr>
                          <wpg:grpSp>
                            <wpg:cNvPr id="2054" name="مجموعة 49"/>
                            <wpg:cNvGrpSpPr/>
                            <wpg:grpSpPr>
                              <a:xfrm>
                                <a:off x="0" y="169208"/>
                                <a:ext cx="5433072" cy="580613"/>
                                <a:chOff x="0" y="169208"/>
                                <a:chExt cx="5433072" cy="580613"/>
                              </a:xfrm>
                            </wpg:grpSpPr>
                            <wps:wsp>
                              <wps:cNvPr id="20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8" name="مربع نص 41"/>
                          <wps:cNvSpPr txBox="1"/>
                          <wps:spPr>
                            <a:xfrm>
                              <a:off x="204466" y="256424"/>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إدارة المخاطر</w:t>
                                </w:r>
                              </w:p>
                            </w:txbxContent>
                          </wps:txbx>
                          <wps:bodyPr wrap="square" rtlCol="1">
                            <a:spAutoFit/>
                          </wps:bodyPr>
                        </wps:wsp>
                      </wpg:grpSp>
                      <pic:pic xmlns:pic="http://schemas.openxmlformats.org/drawingml/2006/picture">
                        <pic:nvPicPr>
                          <pic:cNvPr id="205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&#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cW/4OAHAACu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4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0Ag8UAAADdAAAADwAAAGRycy9kb3ducmV2LnhtbESPQYvCMBSE7wv+h/CE&#10;va1pu7hINYqIigcRVgXx9miebbF5KU1s6783wsIeh5n5hpktelOJlhpXWlYQjyIQxJnVJecKzqfN&#10;1wSE88gaK8uk4EkOFvPBxwxTbTv+pfbocxEg7FJUUHhfp1K6rCCDbmRr4uDdbGPQB9nkUjfYBbip&#10;ZBJFP9JgyWGhwJpWBWX348Mo2HbYLb/jdbu/31bP62l8uOxjUupz2C+nIDz1/j/8195pBUk0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dAIPFAAAA3QAA&#10;AA8AAAAAAAAAAAAAAAAAqgIAAGRycy9kb3ducmV2LnhtbFBLBQYAAAAABAAEAPoAAACcAwAAAAA=&#10;">
                  <v:group id="مجموعة 48" o:spid="_x0000_s14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GlGMUAAADdAAAADwAAAGRycy9kb3ducmV2LnhtbESPQYvCMBSE74L/ITxh&#10;b5pWUaQaRUSXPciCVVj29miebbF5KU1s67/fLAgeh5n5hllve1OJlhpXWlYQTyIQxJnVJecKrpfj&#10;eAnCeWSNlWVS8CQH281wsMZE247P1KY+FwHCLkEFhfd1IqXLCjLoJrYmDt7NNgZ9kE0udYNdgJtK&#10;TqNoIQ2WHBYKrGlfUHZPH0bBZ4fdbhYf2tP9tn/+XubfP6eYlPoY9bsVCE+9f4df7S+tYBrNZ/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RpRjFAAAA3QAA&#10;AA8AAAAAAAAAAAAAAAAAqgIAAGRycy9kb3ducmV2LnhtbFBLBQYAAAAABAAEAPoAAACcAwAAAAA=&#10;">
                    <v:group id="مجموعة 49" o:spid="_x0000_s14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g9bMcAAADdAAAADwAAAGRycy9kb3ducmV2LnhtbESPQWvCQBSE7wX/w/KE&#10;3ppNbFMkZhURKx5CoSqU3h7ZZxLMvg3ZbRL/fbdQ6HGYmW+YfDOZVgzUu8aygiSKQRCXVjdcKbic&#10;356WIJxH1thaJgV3crBZzx5yzLQd+YOGk69EgLDLUEHtfZdJ6cqaDLrIdsTBu9reoA+yr6TucQxw&#10;08pFHL9Kgw2HhRo72tVU3k7fRsFhxHH7nOyH4nbd3b/O6ftnkZBSj/NpuwLhafL/4b/2UStYx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ng9bMcAAADd&#10;AAAADwAAAAAAAAAAAAAAAACqAgAAZHJzL2Rvd25yZXYueG1sUEsFBgAAAAAEAAQA+gAAAJ4DAAAA&#10;AA==&#10;">
                      <v:shape id="شكل حر 50" o:spid="_x0000_s14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OMFsMA&#10;AADdAAAADwAAAGRycy9kb3ducmV2LnhtbESPQYvCMBSE74L/IbyFvdl0u1SkGosIgogHrS57fTTP&#10;tti8lCZq/fdGWNjjMDPfMIt8MK24U+8aywq+ohgEcWl1w5WC82kzmYFwHllja5kUPMlBvhyPFphp&#10;++Aj3QtfiQBhl6GC2vsuk9KVNRl0ke2Ig3exvUEfZF9J3eMjwE0rkzieSoMNh4UaO1rXVF6Lm1Ew&#10;3aW/h0O5SY/F9nvvyOgfbb1Snx/Dag7C0+D/w3/trVaQxGkK7zfhCc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OMFsMAAADdAAAADwAAAAAAAAAAAAAAAACYAgAAZHJzL2Rv&#10;d25yZXYueG1sUEsFBgAAAAAEAAQA9QAAAIg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ZrI8MA&#10;AADdAAAADwAAAGRycy9kb3ducmV2LnhtbESPT4vCMBTE74LfITzBi6zpChXpGkUUweP6B8+vzdu0&#10;bPNSm2yt334jCB6HmfkNs1z3thYdtb5yrOBzmoAgLpyu2Ci4nPcfCxA+IGusHZOCB3lYr4aDJWba&#10;3flI3SkYESHsM1RQhtBkUvqiJIt+6hri6P241mKIsjVSt3iPcFvLWZLMpcWK40KJDW1LKn5Pf1YB&#10;3uz3NXfB+S43ZjdJm36iU6XGo37zBSJQH97hV/ugFcySdA7PN/E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ZrI8MAAADdAAAADwAAAAAAAAAAAAAAAACYAgAAZHJzL2Rv&#10;d25yZXYueG1sUEsFBgAAAAAEAAQA9QAAAIgDAAAAAA==&#10;" fillcolor="#a5a5a5 [2092]" stroked="f" strokeweight="1pt">
                        <v:stroke joinstyle="miter"/>
                      </v:roundrect>
                    </v:group>
                    <v:oval id="شكل بيضاوي 52" o:spid="_x0000_s14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2cUA&#10;AADdAAAADwAAAGRycy9kb3ducmV2LnhtbESPQWvCQBSE74L/YXlCb3W3AW1J3YSiFCy0YKP2/Mg+&#10;k2D2bchuTfz33YLgcZiZb5hVPtpWXKj3jWMNT3MFgrh0puFKw2H//vgCwgdkg61j0nAlD3k2naww&#10;NW7gb7oUoRIRwj5FDXUIXSqlL2uy6OeuI47eyfUWQ5R9JU2PQ4TbViZKLaXFhuNCjR2tayrPxa/V&#10;sDufjtefj0/1VbmhWA52kyRmr/XDbHx7BRFoDPfwrb01GhK1eIb/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8kfZxQAAAN0AAAAPAAAAAAAAAAAAAAAAAJgCAABkcnMv&#10;ZG93bnJldi54bWxQSwUGAAAAAAQABAD1AAAAigMAAAAA&#10;" filled="f" strokecolor="#168489" strokeweight="1pt">
                      <v:stroke joinstyle="miter"/>
                    </v:oval>
                  </v:group>
                  <v:shape id="مربع نص 41" o:spid="_x0000_s1417" type="#_x0000_t202" style="position:absolute;left:2044;top:2564;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rn8AA&#10;AADdAAAADwAAAGRycy9kb3ducmV2LnhtbERPTWsCMRC9F/wPYQRvNVGwlK1RRCt48FK7vQ+bcbO4&#10;mSybqbv+e3Mo9Ph43+vtGFp1pz41kS0s5gYUcRVdw7WF8vv4+g4qCbLDNjJZeFCC7WbyssbCxYG/&#10;6H6RWuUQTgVa8CJdoXWqPAVM89gRZ+4a+4CSYV9r1+OQw0Orl8a86YAN5waPHe09VbfLb7Ag4naL&#10;R/kZ0ulnPB8Gb6oVltbOpuPuA5TQKP/iP/fJWViaVZ6b3+QnoD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srn8AAAADdAAAADwAAAAAAAAAAAAAAAACYAgAAZHJzL2Rvd25y&#10;ZXYueG1sUEsFBgAAAAAEAAQA9QAAAIU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إدارة المخاطر</w:t>
                          </w:r>
                        </w:p>
                      </w:txbxContent>
                    </v:textbox>
                  </v:shape>
                </v:group>
                <v:shape id="صورة 54" o:spid="_x0000_s141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T88fHAAAA3QAAAA8AAABkcnMvZG93bnJldi54bWxEj0FPAjEUhO8m/ofmmXiTLhAVFgpRgokJ&#10;J1ggHB/bx+5K+7q2FdZ/b01MPE5m5pvMdN5ZIy7kQ+NYQb+XgSAunW64UrAt3h5GIEJE1mgck4Jv&#10;CjCf3d5MMdfuymu6bGIlEoRDjgrqGNtcylDWZDH0XEucvJPzFmOSvpLa4zXBrZGDLHuSFhtOCzW2&#10;tKipPG++rIKVfz1+jIu9KT7Xh+XIDJ935+VKqfu77mUCIlIX/8N/7XetYJA9juH3TXoCcvY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ST88fHAAAA3QAAAA8AAAAAAAAAAAAA&#10;AAAAnwIAAGRycy9kb3ducmV2LnhtbFBLBQYAAAAABAAEAPcAAACTAw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تحديد وتقييم المخاطر المتعلقة بالتكنولوجيا الرقمية.</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تطوير استراتيجيات فعالة للتعامل مع هذه المخاطر وتقليل تأثيرها.</w:t>
      </w:r>
    </w:p>
    <w:p w:rsidR="004A6D71" w:rsidRPr="00055A94" w:rsidRDefault="001A2196" w:rsidP="004161EC">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1A7BBF6E" wp14:editId="2D0A2AB1">
                <wp:extent cx="5731510" cy="892088"/>
                <wp:effectExtent l="0" t="0" r="2540" b="22860"/>
                <wp:docPr id="20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61" name="مجموعة 47"/>
                        <wpg:cNvGrpSpPr/>
                        <wpg:grpSpPr>
                          <a:xfrm>
                            <a:off x="0" y="0"/>
                            <a:ext cx="5731510" cy="895351"/>
                            <a:chOff x="0" y="0"/>
                            <a:chExt cx="5878196" cy="918845"/>
                          </a:xfrm>
                        </wpg:grpSpPr>
                        <wpg:grpSp>
                          <wpg:cNvPr id="2062" name="مجموعة 48"/>
                          <wpg:cNvGrpSpPr/>
                          <wpg:grpSpPr>
                            <a:xfrm>
                              <a:off x="0" y="0"/>
                              <a:ext cx="5878196" cy="918845"/>
                              <a:chOff x="0" y="0"/>
                              <a:chExt cx="6240348" cy="919070"/>
                            </a:xfrm>
                          </wpg:grpSpPr>
                          <wpg:grpSp>
                            <wpg:cNvPr id="2063" name="مجموعة 49"/>
                            <wpg:cNvGrpSpPr/>
                            <wpg:grpSpPr>
                              <a:xfrm>
                                <a:off x="0" y="169208"/>
                                <a:ext cx="5433072" cy="580613"/>
                                <a:chOff x="0" y="169208"/>
                                <a:chExt cx="5433072" cy="580613"/>
                              </a:xfrm>
                            </wpg:grpSpPr>
                            <wps:wsp>
                              <wps:cNvPr id="20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7"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الابتكار</w:t>
                                </w:r>
                              </w:p>
                            </w:txbxContent>
                          </wps:txbx>
                          <wps:bodyPr wrap="square" rtlCol="1">
                            <a:spAutoFit/>
                          </wps:bodyPr>
                        </wps:wsp>
                      </wpg:grpSp>
                      <pic:pic xmlns:pic="http://schemas.openxmlformats.org/drawingml/2006/picture">
                        <pic:nvPicPr>
                          <pic:cNvPr id="206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mxV5z3AcAAK4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4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NUScUAAADdAAAADwAAAGRycy9kb3ducmV2LnhtbESPQYvCMBSE74L/ITzB&#10;m6ZVFKlGEdld9iCCdWHx9miebbF5KU22rf9+Iwgeh5n5htnselOJlhpXWlYQTyMQxJnVJecKfi6f&#10;kxUI55E1VpZJwYMc7LbDwQYTbTs+U5v6XAQIuwQVFN7XiZQuK8igm9qaOHg32xj0QTa51A12AW4q&#10;OYuipTRYclgosKZDQdk9/TMKvjrs9vP4oz3eb4fH9bI4/R5jUmo86vdrEJ56/w6/2t9awSxaxv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VEnFAAAA3QAA&#10;AA8AAAAAAAAAAAAAAAAAqgIAAGRycy9kb3ducmV2LnhtbFBLBQYAAAAABAAEAPoAAACcAwAAAAA=&#10;">
                  <v:group id="مجموعة 48" o:spid="_x0000_s14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HKPsUAAADdAAAADwAAAGRycy9kb3ducmV2LnhtbESPQYvCMBSE7wv+h/AE&#10;b2vayopUo4ioeJCFVUG8PZpnW2xeShPb+u/NwsIeh5n5hlmselOJlhpXWlYQjyMQxJnVJecKLufd&#10;5wyE88gaK8uk4EUOVsvBxwJTbTv+ofbkcxEg7FJUUHhfp1K6rCCDbmxr4uDdbWPQB9nkUjfYBbip&#10;ZBJFU2mw5LBQYE2bgrLH6WkU7Dvs1p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xyj7FAAAA3QAA&#10;AA8AAAAAAAAAAAAAAAAAqgIAAGRycy9kb3ducmV2LnhtbFBLBQYAAAAABAAEAPoAAACcAwAAAAA=&#10;">
                    <v:group id="مجموعة 49" o:spid="_x0000_s14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vpccAAADdAAAADwAAAGRycy9kb3ducmV2LnhtbESPT2vCQBTE7wW/w/IE&#10;b3UTQ0OJriJipYdQqBbE2yP7TILZtyG7zZ9v3y0Uehxm5jfMZjeaRvTUudqygngZgSAurK65VPB1&#10;eXt+BeE8ssbGMimYyMFuO3vaYKbtwJ/Un30pAoRdhgoq79tMSldUZNAtbUscvLvtDPogu1LqDocA&#10;N41cRVEqDdYcFips6VBR8Th/GwWnAYd9Eh/7/HE/TLfLy8c1j0mpxXzcr0F4Gv1/+K/9rhWsojS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vpccAAADd&#10;AAAADwAAAAAAAAAAAAAAAACqAgAAZHJzL2Rvd25yZXYueG1sUEsFBgAAAAAEAAQA+gAAAJ4DAAAA&#10;AA==&#10;">
                      <v:shape id="شكل حر 50" o:spid="_x0000_s14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PjMMUA&#10;AADdAAAADwAAAGRycy9kb3ducmV2LnhtbESPQWuDQBSE74X8h+UFemvW2CrFZJVQEELJIZqUXB/u&#10;q0rdt+JuE/vvs4VCj8PMfMNsi9kM4kqT6y0rWK8iEMSN1T23Cs6n8ukVhPPIGgfLpOCHHBT54mGL&#10;mbY3ruha+1YECLsMFXTej5mUrunIoFvZkTh4n3Yy6IOcWqknvAW4GWQcRak02HNY6HCkt46ar/rb&#10;KEjfk8vx2JRJVe+fD46M/tDWK/W4nHcbEJ5m/x/+a++1gjhKX+D3TXg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k+MwxQAAAN0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g/6cMA&#10;AADdAAAADwAAAGRycy9kb3ducmV2LnhtbESPT4vCMBTE74LfITzBi6zpChXpGkUUweP6B8+vzdu0&#10;bPNSm2yt334jCB6HmfkNs1z3thYdtb5yrOBzmoAgLpyu2Ci4nPcfCxA+IGusHZOCB3lYr4aDJWba&#10;3flI3SkYESHsM1RQhtBkUvqiJIt+6hri6P241mKIsjVSt3iPcFvLWZLMpcWK40KJDW1LKn5Pf1YB&#10;3uz3NXfB+S43ZjdJm36iU6XGo37zBSJQH97hV/ugFcySeQrPN/EJ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7g/6cMAAADdAAAADwAAAAAAAAAAAAAAAACYAgAAZHJzL2Rv&#10;d25yZXYueG1sUEsFBgAAAAAEAAQA9QAAAIgDAAAAAA==&#10;" fillcolor="#a5a5a5 [2092]" stroked="f" strokeweight="1pt">
                        <v:stroke joinstyle="miter"/>
                      </v:roundrect>
                    </v:group>
                    <v:oval id="شكل بيضاوي 52" o:spid="_x0000_s14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Io/8QA&#10;AADdAAAADwAAAGRycy9kb3ducmV2LnhtbESPQWvCQBSE70L/w/IKvelucwgSXUUshRZa0EQ9P7LP&#10;JJh9G7JbE/99VxA8DjPzDbNcj7YVV+p941jD+0yBIC6dabjScCg+p3MQPiAbbB2Thht5WK9eJkvM&#10;jBt4T9c8VCJC2GeooQ6hy6T0ZU0W/cx1xNE7u95iiLKvpOlxiHDbykSpVFpsOC7U2NG2pvKS/1kN&#10;u8v5eDt9/6jfyg15OtiPJDGF1m+v42YBItAYnuFH+8toSFSawv1Nf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SKP/EAAAA3QAAAA8AAAAAAAAAAAAAAAAAmAIAAGRycy9k&#10;b3ducmV2LnhtbFBLBQYAAAAABAAEAPUAAACJAwAAAAA=&#10;" filled="f" strokecolor="#168489" strokeweight="1pt">
                      <v:stroke joinstyle="miter"/>
                    </v:oval>
                  </v:group>
                  <v:shape id="مربع نص 41" o:spid="_x0000_s142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h1UMMA&#10;AADdAAAADwAAAGRycy9kb3ducmV2LnhtbESPQWsCMRSE74X+h/AKvdVEQVu2RpFWwYOX2u39sXnd&#10;LN28LJunu/77RhA8DjPzDbNcj6FVZ+pTE9nCdGJAEVfRNVxbKL93L2+gkiA7bCOThQslWK8eH5ZY&#10;uDjwF52PUqsM4VSgBS/SFVqnylPANIkdcfZ+Yx9Qsuxr7XocMjy0embMQgdsOC947OjDU/V3PAUL&#10;Im4zvZTbkPY/4+Fz8KaaY2nt89O4eQclNMo9fGvvnYWZWbzC9U1+An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h1UMMAAADdAAAADwAAAAAAAAAAAAAAAACYAgAAZHJzL2Rv&#10;d25yZXYueG1sUEsFBgAAAAAEAAQA9QAAAIg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الابتكار</w:t>
                          </w:r>
                        </w:p>
                      </w:txbxContent>
                    </v:textbox>
                  </v:shape>
                </v:group>
                <v:shape id="صورة 54" o:spid="_x0000_s142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znOHEAAAA3QAAAA8AAABkcnMvZG93bnJldi54bWxET8tqAjEU3Rf8h3CF7mqmFnyMRmmLBcGV&#10;jkqXt5PrzNTkZpqkOv69WRS6PJz3fNlZIy7kQ+NYwfMgA0FcOt1wpWBffDxNQISIrNE4JgU3CrBc&#10;9B7mmGt35S1ddrESKYRDjgrqGNtcylDWZDEMXEucuJPzFmOCvpLa4zWFWyOHWTaSFhtODTW29F5T&#10;ed79WgUb//b1PS2OpvjZfq4m5mV8OK82Sj32u9cZiEhd/Bf/uddawTAbpbnpTXoCcn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znOHEAAAA3QAAAA8AAAAAAAAAAAAAAAAA&#10;nwIAAGRycy9kb3ducmV2LnhtbFBLBQYAAAAABAAEAPcAAACQAw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تشجيع الابتكار والتطوير المستمر للعمليات والمنتجات.</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تبني التقنيات الحديثة لتعزيز الكفاءة والفعالية.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BA25A8A" wp14:editId="669A2972">
                <wp:extent cx="5731510" cy="892088"/>
                <wp:effectExtent l="0" t="0" r="2540" b="22860"/>
                <wp:docPr id="20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0" name="مجموعة 47"/>
                        <wpg:cNvGrpSpPr/>
                        <wpg:grpSpPr>
                          <a:xfrm>
                            <a:off x="0" y="0"/>
                            <a:ext cx="5731510" cy="895351"/>
                            <a:chOff x="0" y="0"/>
                            <a:chExt cx="5878196" cy="918845"/>
                          </a:xfrm>
                        </wpg:grpSpPr>
                        <wpg:grpSp>
                          <wpg:cNvPr id="2071" name="مجموعة 48"/>
                          <wpg:cNvGrpSpPr/>
                          <wpg:grpSpPr>
                            <a:xfrm>
                              <a:off x="0" y="0"/>
                              <a:ext cx="5878196" cy="918845"/>
                              <a:chOff x="0" y="0"/>
                              <a:chExt cx="6240348" cy="919070"/>
                            </a:xfrm>
                          </wpg:grpSpPr>
                          <wpg:grpSp>
                            <wpg:cNvPr id="2072" name="مجموعة 49"/>
                            <wpg:cNvGrpSpPr/>
                            <wpg:grpSpPr>
                              <a:xfrm>
                                <a:off x="0" y="169208"/>
                                <a:ext cx="5433072" cy="580613"/>
                                <a:chOff x="0" y="169208"/>
                                <a:chExt cx="5433072" cy="580613"/>
                              </a:xfrm>
                            </wpg:grpSpPr>
                            <wps:wsp>
                              <wps:cNvPr id="20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6"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الأمن السيبراني</w:t>
                                </w:r>
                              </w:p>
                            </w:txbxContent>
                          </wps:txbx>
                          <wps:bodyPr wrap="square" rtlCol="1">
                            <a:spAutoFit/>
                          </wps:bodyPr>
                        </wps:wsp>
                      </wpg:grpSp>
                      <pic:pic xmlns:pic="http://schemas.openxmlformats.org/drawingml/2006/picture">
                        <pic:nvPicPr>
                          <pic:cNvPr id="207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u2fdhtoHAACu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142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ZnD8QAAADdAAAADwAAAGRycy9kb3ducmV2LnhtbERPy2rCQBTdF/yH4Qrd&#10;1UlS2kp0FAlWXIRCVRB3l8w1CWbuhMw0j7/vLApdHs57vR1NI3rqXG1ZQbyIQBAXVtdcKricP1+W&#10;IJxH1thYJgUTOdhuZk9rTLUd+Jv6ky9FCGGXooLK+zaV0hUVGXQL2xIH7m47gz7ArpS6wyGEm0Ym&#10;UfQuDdYcGipsKauoeJx+jILDgMPuNd73+eOeTbfz29c1j0mp5/m4W4HwNPp/8Z/7qBUk0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ZnD8QAAADdAAAA&#10;DwAAAAAAAAAAAAAAAACqAgAAZHJzL2Rvd25yZXYueG1sUEsFBgAAAAAEAAQA+gAAAJsDAAAAAA==&#10;">
                  <v:group id="مجموعة 48" o:spid="_x0000_s143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rClMUAAADdAAAADwAAAGRycy9kb3ducmV2LnhtbESPQYvCMBSE78L+h/AW&#10;vGlaF12pRhHZFQ8iqAvi7dE822LzUppsW/+9EQSPw8x8w8yXnSlFQ7UrLCuIhxEI4tTqgjMFf6ff&#10;wRSE88gaS8uk4E4OlouP3hwTbVs+UHP0mQgQdgkqyL2vEildmpNBN7QVcfCutjbog6wzqWtsA9yU&#10;chRFE2mw4LCQY0XrnNLb8d8o2LTYrr7in2Z3u67vl9N4f97FpFT/s1vNQHjq/Dv8am+1glH0H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6wpTFAAAA3QAA&#10;AA8AAAAAAAAAAAAAAAAAqgIAAGRycy9kb3ducmV2LnhtbFBLBQYAAAAABAAEAPoAAACcAwAAAAA=&#10;">
                    <v:group id="مجموعة 49" o:spid="_x0000_s143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hc48YAAADdAAAADwAAAGRycy9kb3ducmV2LnhtbESPT2vCQBTE7wW/w/IE&#10;b3WTSKtEVxFR6UEK/gHx9sg+k2D2bciuSfz23UKhx2FmfsMsVr2pREuNKy0riMcRCOLM6pJzBZfz&#10;7n0GwnlkjZVlUvAiB6vl4G2BqbYdH6k9+VwECLsUFRTe16mULivIoBvbmjh4d9sY9EE2udQNdgFu&#10;KplE0ac0WHJYKLCmTUHZ4/Q0CvYddutJvG0Pj/vmdTt/fF8PMSk1GvbrOQhPvf8P/7W/tIIkm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FzjxgAAAN0A&#10;AAAPAAAAAAAAAAAAAAAAAKoCAABkcnMvZG93bnJldi54bWxQSwUGAAAAAAQABAD6AAAAnQMAAAAA&#10;">
                      <v:shape id="شكل حر 50" o:spid="_x0000_s143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tmcUA&#10;AADdAAAADwAAAGRycy9kb3ducmV2LnhtbESPQWvCQBSE74X+h+UVvNVNE2IluoZSEEQ8aKx4fWRf&#10;k9Ds25DdJvHfu0Khx2FmvmHW+WRaMVDvGssK3uYRCOLS6oYrBV/n7esShPPIGlvLpOBGDvLN89Ma&#10;M21HPtFQ+EoECLsMFdTed5mUrqzJoJvbjjh437Y36IPsK6l7HAPctDKOooU02HBYqLGjz5rKn+LX&#10;KFjs0+vxWG7TU7FLDo6MvmjrlZq9TB8rEJ4m/x/+a++0gjh6T+DxJjw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2ZxQAAAN0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0Mr8QA&#10;AADdAAAADwAAAGRycy9kb3ducmV2LnhtbESPQWvCQBSE74X+h+UJXoJuKqaV1FWKInhsY+n5mX3d&#10;BLNv0+yaxH/fLRQ8DjPzDbPejrYRPXW+dqzgaZ6CIC6drtko+DwdZisQPiBrbByTght52G4eH9aY&#10;azfwB/VFMCJC2OeooAqhzaX0ZUUW/dy1xNH7dp3FEGVnpO5wiHDbyEWaPkuLNceFClvaVVReiqtV&#10;gD/2/evsgvP92Zh9krVjojOlppPx7RVEoDHcw//to1awSF+W8PcmP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tDK/EAAAA3QAAAA8AAAAAAAAAAAAAAAAAmAIAAGRycy9k&#10;b3ducmV2LnhtbFBLBQYAAAAABAAEAPUAAACJAwAAAAA=&#10;" fillcolor="#a5a5a5 [2092]" stroked="f" strokeweight="1pt">
                        <v:stroke joinstyle="miter"/>
                      </v:roundrect>
                    </v:group>
                    <v:oval id="شكل بيضاوي 52" o:spid="_x0000_s143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kgVcUA&#10;AADdAAAADwAAAGRycy9kb3ducmV2LnhtbESPQWvCQBSE74L/YXlCb3W3AW1J3YSiFCy0YKP2/Mg+&#10;k2D2bchuTfz33YLgcZiZb5hVPtpWXKj3jWMNT3MFgrh0puFKw2H//vgCwgdkg61j0nAlD3k2naww&#10;NW7gb7oUoRIRwj5FDXUIXSqlL2uy6OeuI47eyfUWQ5R9JU2PQ4TbViZKLaXFhuNCjR2tayrPxa/V&#10;sDufjtefj0/1VbmhWA52kyRmr/XDbHx7BRFoDPfwrb01GhL1vID/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2SBVxQAAAN0AAAAPAAAAAAAAAAAAAAAAAJgCAABkcnMv&#10;ZG93bnJldi54bWxQSwUGAAAAAAQABAD1AAAAigMAAAAA&#10;" filled="f" strokecolor="#168489" strokeweight="1pt">
                      <v:stroke joinstyle="miter"/>
                    </v:oval>
                  </v:group>
                  <v:shape id="مربع نص 41" o:spid="_x0000_s143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1GFsMA&#10;AADdAAAADwAAAGRycy9kb3ducmV2LnhtbESPQWsCMRSE74X+h/AKvdVEQVu2RpFWwYOX2u39sXnd&#10;LN28LJunu/77RhA8DjPzDbNcj6FVZ+pTE9nCdGJAEVfRNVxbKL93L2+gkiA7bCOThQslWK8eH5ZY&#10;uDjwF52PUqsM4VSgBS/SFVqnylPANIkdcfZ+Yx9Qsuxr7XocMjy0embMQgdsOC947OjDU/V3PAUL&#10;Im4zvZTbkPY/4+Fz8KaaY2nt89O4eQclNMo9fGvvnYWZeV3A9U1+An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1GFsMAAADdAAAADwAAAAAAAAAAAAAAAACYAgAAZHJzL2Rv&#10;d25yZXYueG1sUEsFBgAAAAAEAAQA9QAAAIg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الأمن السيبراني</w:t>
                          </w:r>
                        </w:p>
                      </w:txbxContent>
                    </v:textbox>
                  </v:shape>
                </v:group>
                <v:shape id="صورة 54" o:spid="_x0000_s143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1nk7HAAAA3QAAAA8AAABkcnMvZG93bnJldi54bWxEj0FrAjEUhO+C/yE8oTfN1kLXrkZpi4WC&#10;J9229Pi6ee5uTV62Sarbf98IgsdhZr5hFqveGnEkH1rHCm4nGQjiyumWawVv5ct4BiJEZI3GMSn4&#10;owCr5XCwwEK7E2/puIu1SBAOBSpoYuwKKUPVkMUwcR1x8vbOW4xJ+lpqj6cEt0ZOs+xeWmw5LTTY&#10;0XND1WH3axVs/NPX90P5Ycqf7ed6Zu7y98N6o9TNqH+cg4jUx2v40n7VCqZZnsP5TXoCcvk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H1nk7HAAAA3QAAAA8AAAAAAAAAAAAA&#10;AAAAnwIAAGRycy9kb3ducmV2LnhtbFBLBQYAAAAABAAEAPcAAACTAw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حماية الأنظمة والبيانات من التهديدات السيبرانية.</w:t>
      </w:r>
    </w:p>
    <w:p w:rsidR="004A6D71" w:rsidRPr="004161EC" w:rsidRDefault="004A6D71">
      <w:pPr>
        <w:pStyle w:val="ListParagraph"/>
        <w:numPr>
          <w:ilvl w:val="0"/>
          <w:numId w:val="15"/>
        </w:numPr>
        <w:spacing w:line="360" w:lineRule="auto"/>
        <w:ind w:left="454" w:hanging="454"/>
        <w:jc w:val="both"/>
        <w:rPr>
          <w:rFonts w:ascii="Sakkal Majalla" w:hAnsi="Sakkal Majalla"/>
          <w:sz w:val="32"/>
          <w:szCs w:val="32"/>
        </w:rPr>
      </w:pPr>
      <w:r w:rsidRPr="004161EC">
        <w:rPr>
          <w:rFonts w:ascii="Sakkal Majalla" w:hAnsi="Sakkal Majalla" w:cs="Sakkal Majalla"/>
          <w:sz w:val="32"/>
          <w:szCs w:val="32"/>
          <w:rtl/>
        </w:rPr>
        <w:t>ضمان الامتثال للمعايير والقوانين المتعلقة بأمن المعلومات</w:t>
      </w:r>
      <w:r w:rsidRPr="004161EC">
        <w:rPr>
          <w:rFonts w:ascii="Sakkal Majalla" w:hAnsi="Sakkal Majalla"/>
          <w:sz w:val="32"/>
          <w:szCs w:val="32"/>
          <w:rtl/>
        </w:rPr>
        <w:t>.</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3070143" wp14:editId="675BA55C">
                <wp:extent cx="5731510" cy="892088"/>
                <wp:effectExtent l="0" t="0" r="2540" b="22860"/>
                <wp:docPr id="20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9" name="مجموعة 47"/>
                        <wpg:cNvGrpSpPr/>
                        <wpg:grpSpPr>
                          <a:xfrm>
                            <a:off x="0" y="0"/>
                            <a:ext cx="5731510" cy="895351"/>
                            <a:chOff x="0" y="0"/>
                            <a:chExt cx="5878196" cy="918845"/>
                          </a:xfrm>
                        </wpg:grpSpPr>
                        <wpg:grpSp>
                          <wpg:cNvPr id="1465698176" name="مجموعة 48"/>
                          <wpg:cNvGrpSpPr/>
                          <wpg:grpSpPr>
                            <a:xfrm>
                              <a:off x="0" y="0"/>
                              <a:ext cx="5878196" cy="918845"/>
                              <a:chOff x="0" y="0"/>
                              <a:chExt cx="6240348" cy="919070"/>
                            </a:xfrm>
                          </wpg:grpSpPr>
                          <wpg:grpSp>
                            <wpg:cNvPr id="1465698177" name="مجموعة 49"/>
                            <wpg:cNvGrpSpPr/>
                            <wpg:grpSpPr>
                              <a:xfrm>
                                <a:off x="0" y="169208"/>
                                <a:ext cx="5433072" cy="580613"/>
                                <a:chOff x="0" y="169208"/>
                                <a:chExt cx="5433072" cy="580613"/>
                              </a:xfrm>
                            </wpg:grpSpPr>
                            <wps:wsp>
                              <wps:cNvPr id="14656981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1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1"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الاستدامة</w:t>
                                </w:r>
                              </w:p>
                            </w:txbxContent>
                          </wps:txbx>
                          <wps:bodyPr wrap="square" rtlCol="1">
                            <a:spAutoFit/>
                          </wps:bodyPr>
                        </wps:wsp>
                      </wpg:grpSp>
                      <pic:pic xmlns:pic="http://schemas.openxmlformats.org/drawingml/2006/picture">
                        <pic:nvPicPr>
                          <pic:cNvPr id="146569818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&#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LmBkd3wcAANg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43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zOksYAAADdAAAADwAAAGRycy9kb3ducmV2LnhtbESPT2vCQBTE74LfYXmC&#10;t7qJ4p9GVxFR6UEK1ULp7ZF9JsHs25Bdk/jtu0LB4zAzv2FWm86UoqHaFZYVxKMIBHFqdcGZgu/L&#10;4W0BwnlkjaVlUvAgB5t1v7fCRNuWv6g5+0wECLsEFeTeV4mULs3JoBvZijh4V1sb9EHWmdQ1tgFu&#10;SjmOopk0WHBYyLGiXU7p7Xw3Co4ttttJvG9Ot+vu8XuZfv6cYlJqOOi2SxCeOv8K/7c/tIJxNH+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zM6SxgAAAN0A&#10;AAAPAAAAAAAAAAAAAAAAAKoCAABkcnMvZG93bnJldi54bWxQSwUGAAAAAAQABAD6AAAAnQMAAAAA&#10;">
                  <v:group id="مجموعة 48" o:spid="_x0000_s143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O1oAyQAA&#10;AOMAAAAPAAAAAAAAAAAAAAAAAKoCAABkcnMvZG93bnJldi54bWxQSwUGAAAAAAQABAD6AAAAoAMA&#10;AAAA&#10;">
                    <v:group id="مجموعة 49" o:spid="_x0000_s144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6d/+byQAA&#10;AOMAAAAPAAAAAAAAAAAAAAAAAKoCAABkcnMvZG93bnJldi54bWxQSwUGAAAAAAQABAD6AAAAoAMA&#10;AAAA&#10;">
                      <v:shape id="شكل حر 50" o:spid="_x0000_s144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06ssA&#10;AADjAAAADwAAAGRycy9kb3ducmV2LnhtbESPQWvCQBCF7wX/wzJCb3WjNtGmriKCIKUHTRWvQ3aa&#10;hGZnQ3ar6b/vHAo9zrw3732z2gyuVTfqQ+PZwHSSgCIuvW24MnD+2D8tQYWIbLH1TAZ+KMBmPXpY&#10;YW79nU90K2KlJIRDjgbqGLtc61DW5DBMfEcs2qfvHUYZ+0rbHu8S7lo9S5JMO2xYGmrsaFdT+VV8&#10;OwPZW3o9Hst9eioO8/dAzl6sj8Y8joftK6hIQ/w3/10frOA/Z2n2spwuBFp+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tPjTq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3508YA&#10;AADjAAAADwAAAGRycy9kb3ducmV2LnhtbERPX2vCMBB/H/gdwgl7EU0dtmpnlLEx8HFW2fPZ3NKy&#10;5tI1Wa3f3gwGPt7v/212g21ET52vHSuYzxIQxKXTNRsFp+P7dAXCB2SNjWNScCUPu+3oYYO5dhc+&#10;UF8EI2II+xwVVCG0uZS+rMiin7mWOHJfrrMY4tkZqTu8xHDbyKckyaTFmmNDhS29VlR+F79WAf7Y&#10;j8+zC873Z2PeJmk7THSq1ON4eHkGEWgId/G/e6/j/EWWZuvVfLmGv58iAH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3508YAAADjAAAADwAAAAAAAAAAAAAAAACYAgAAZHJz&#10;L2Rvd25yZXYueG1sUEsFBgAAAAAEAAQA9QAAAIsDAAAAAA==&#10;" fillcolor="#a5a5a5 [2092]" stroked="f" strokeweight="1pt">
                        <v:stroke joinstyle="miter"/>
                      </v:roundrect>
                    </v:group>
                    <v:oval id="شكل بيضاوي 52" o:spid="_x0000_s144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543csA&#10;AADjAAAADwAAAGRycy9kb3ducmV2LnhtbESPQUvDQBCF74L/YZmCN7tp0BDTbosogkIFTW3PQ3aa&#10;hGZnQ3Zt0n/vHAoeZ+bNe+9bbSbXqTMNofVsYDFPQBFX3rZcG/jZvd3noEJEtth5JgMXCrBZ396s&#10;sLB+5G86l7FWYsKhQANNjH2hdagachjmvieW29EPDqOMQ63tgKOYu06nSZJphy1LQoM9vTRUncpf&#10;Z+DrdNxfDh/b5LP2Y5mN7jVN7c6Yu9n0vAQVaYr/4uv3u5X6D9lj9pQvcqEQJlmAXv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nnjdywAAAOMAAAAPAAAAAAAAAAAAAAAAAJgC&#10;AABkcnMvZG93bnJldi54bWxQSwUGAAAAAAQABAD1AAAAkAMAAAAA&#10;" filled="f" strokecolor="#168489" strokeweight="1pt">
                      <v:stroke joinstyle="miter"/>
                    </v:oval>
                  </v:group>
                  <v:shape id="مربع نص 41" o:spid="_x0000_s144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SbIsUA&#10;AADjAAAADwAAAGRycy9kb3ducmV2LnhtbERPzUrDQBC+C32HZQre7CbFhhi7LaUq9ODFGu9DdswG&#10;s7MhOzbp27uC4HG+/9nuZ9+rC42xC2wgX2WgiJtgO24N1O8vdyWoKMgW+8Bk4EoR9rvFzRYrGyZ+&#10;o8tZWpVCOFZowIkMldaxceQxrsJAnLjPMHqUdI6ttiNOKdz3ep1lhfbYcWpwONDRUfN1/vYGROwh&#10;v9bPPp4+5tenyWXNBmtjbpfz4RGU0Cz/4j/3yab598WmeCjz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JsixQAAAOMAAAAPAAAAAAAAAAAAAAAAAJgCAABkcnMv&#10;ZG93bnJldi54bWxQSwUGAAAAAAQABAD1AAAAig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الاستدامة</w:t>
                          </w:r>
                        </w:p>
                      </w:txbxContent>
                    </v:textbox>
                  </v:shape>
                </v:group>
                <v:shape id="صورة 54" o:spid="_x0000_s144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hTPXJAAAA4wAAAA8AAABkcnMvZG93bnJldi54bWxET19PwjAQfzfxOzRn4pt0oM4xKUQNJiY8&#10;wcD4eK7nNmmvs60wvz01MfHxfv9vthisEQfyoXOsYDzKQBDXTnfcKNhWz1cFiBCRNRrHpOCHAizm&#10;52czLLU78poOm9iIFMKhRAVtjH0pZahbshhGridO3IfzFmM6fSO1x2MKt0ZOsiyXFjtODS329NRS&#10;vd98WwUr//j+Oa1eTfW1flsW5vput1+ulLq8GB7uQUQa4r/4z/2i0/yb/DafFuNiAr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6FM9ckAAADjAAAADwAAAAAAAAAA&#10;AAAAAACfAgAAZHJzL2Rvd25yZXYueG1sUEsFBgAAAAAEAAQA9wAAAJUDAAAAAA==&#10;">
                  <v:imagedata r:id="rId70" o:title=""/>
                  <v:path arrowok="t"/>
                </v:shape>
                <w10:wrap anchorx="page"/>
                <w10:anchorlock/>
              </v:group>
            </w:pict>
          </mc:Fallback>
        </mc:AlternateConten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دمج الاستدامة في استراتيجيات العمل لضمان التأثير الإيجابي على المجتمع والبيئة.</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تبني ممارسات تكنولوجية تقلل من الأثر البيئي.</w:t>
      </w:r>
    </w:p>
    <w:p w:rsidR="004A6D71" w:rsidRPr="004161EC" w:rsidRDefault="004A6D71" w:rsidP="004161EC">
      <w:pPr>
        <w:spacing w:line="360" w:lineRule="auto"/>
        <w:rPr>
          <w:rFonts w:ascii="Sakkal Majalla" w:hAnsi="Sakkal Majalla"/>
          <w:sz w:val="32"/>
          <w:szCs w:val="32"/>
          <w:rtl/>
        </w:rPr>
      </w:pPr>
      <w:r w:rsidRPr="004161EC">
        <w:rPr>
          <w:rFonts w:ascii="Sakkal Majalla" w:hAnsi="Sakkal Majalla" w:hint="cs"/>
          <w:color w:val="C00000"/>
          <w:sz w:val="32"/>
          <w:szCs w:val="32"/>
          <w:rtl/>
        </w:rPr>
        <w:t xml:space="preserve">خلاصة القول: </w:t>
      </w:r>
      <w:r w:rsidRPr="004161EC">
        <w:rPr>
          <w:rFonts w:ascii="Sakkal Majalla" w:hAnsi="Sakkal Majalla" w:hint="cs"/>
          <w:sz w:val="32"/>
          <w:szCs w:val="32"/>
          <w:rtl/>
        </w:rPr>
        <w:t xml:space="preserve">إن </w:t>
      </w:r>
      <w:r w:rsidRPr="004161EC">
        <w:rPr>
          <w:rFonts w:ascii="Sakkal Majalla" w:hAnsi="Sakkal Majalla"/>
          <w:sz w:val="32"/>
          <w:szCs w:val="32"/>
          <w:rtl/>
        </w:rPr>
        <w:t>هذه المبادئ تعزز من كفاءة المؤسسات الرقمية وتساعد في بناء ثقة قوية مع العملاء والمساهمين.</w:t>
      </w:r>
    </w:p>
    <w:tbl>
      <w:tblPr>
        <w:tblStyle w:val="TableGrid"/>
        <w:bidiVisual/>
        <w:tblW w:w="925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F212B0" w:rsidRPr="00563DBD" w:rsidTr="002714C1">
        <w:tc>
          <w:tcPr>
            <w:tcW w:w="1980" w:type="dxa"/>
            <w:tcBorders>
              <w:right w:val="single" w:sz="36" w:space="0" w:color="168489"/>
            </w:tcBorders>
            <w:shd w:val="clear" w:color="auto" w:fill="F2F2F2" w:themeFill="background1" w:themeFillShade="F2"/>
            <w:vAlign w:val="center"/>
          </w:tcPr>
          <w:p w:rsidR="00F212B0" w:rsidRPr="008113E1" w:rsidRDefault="00F212B0" w:rsidP="00FD5841">
            <w:pPr>
              <w:pStyle w:val="a1"/>
              <w:pageBreakBefore/>
              <w:jc w:val="center"/>
              <w:rPr>
                <w:rtl/>
              </w:rPr>
            </w:pPr>
            <w:r w:rsidRPr="008113E1">
              <w:rPr>
                <w:noProof/>
                <w:rtl/>
              </w:rPr>
              <w:lastRenderedPageBreak/>
              <w:drawing>
                <wp:inline distT="0" distB="0" distL="0" distR="0" wp14:anchorId="6F67B7E2" wp14:editId="79065DB9">
                  <wp:extent cx="563984" cy="563914"/>
                  <wp:effectExtent l="0" t="0" r="7620" b="7620"/>
                  <wp:docPr id="40" name="Picture 4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F212B0" w:rsidRPr="00F212B0" w:rsidRDefault="00F212B0" w:rsidP="00F212B0">
            <w:pPr>
              <w:jc w:val="center"/>
              <w:rPr>
                <w:rFonts w:ascii="Adobe Arabic" w:eastAsia="Times New Roman" w:hAnsi="Adobe Arabic" w:cs="Adobe Arabic"/>
                <w:b/>
                <w:bCs/>
                <w:color w:val="168489"/>
                <w:kern w:val="24"/>
                <w:sz w:val="44"/>
                <w:szCs w:val="44"/>
                <w:rtl/>
                <w:lang w:bidi="ar-SY"/>
              </w:rPr>
            </w:pPr>
            <w:r w:rsidRPr="00F212B0">
              <w:rPr>
                <w:rFonts w:ascii="Adobe Arabic" w:eastAsia="Times New Roman" w:hAnsi="Adobe Arabic" w:cs="Adobe Arabic"/>
                <w:b/>
                <w:bCs/>
                <w:color w:val="168489"/>
                <w:kern w:val="24"/>
                <w:sz w:val="44"/>
                <w:szCs w:val="44"/>
                <w:rtl/>
                <w:lang w:bidi="ar-SY"/>
              </w:rPr>
              <w:t>كيف تتكامل وظائف الحوكمة والإدارة لتحقيق النجاح المؤسسي؟</w:t>
            </w:r>
          </w:p>
        </w:tc>
      </w:tr>
      <w:tr w:rsidR="00F212B0" w:rsidTr="002714C1">
        <w:tc>
          <w:tcPr>
            <w:tcW w:w="1980" w:type="dxa"/>
            <w:tcBorders>
              <w:right w:val="single" w:sz="36" w:space="0" w:color="168489"/>
            </w:tcBorders>
            <w:shd w:val="clear" w:color="auto" w:fill="F2F2F2" w:themeFill="background1" w:themeFillShade="F2"/>
            <w:vAlign w:val="center"/>
          </w:tcPr>
          <w:p w:rsidR="00F212B0" w:rsidRPr="008113E1" w:rsidRDefault="00F212B0" w:rsidP="00FD584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F212B0" w:rsidRDefault="00F212B0" w:rsidP="00FD5841">
            <w:pPr>
              <w:pStyle w:val="a1"/>
              <w:rPr>
                <w:rtl/>
              </w:rPr>
            </w:pPr>
          </w:p>
        </w:tc>
      </w:tr>
    </w:tbl>
    <w:p w:rsidR="002714C1" w:rsidRDefault="002714C1" w:rsidP="002714C1">
      <w:pPr>
        <w:jc w:val="center"/>
        <w:rPr>
          <w:noProof/>
          <w:rtl/>
          <w:lang w:bidi="ar-SY"/>
        </w:rPr>
      </w:pPr>
    </w:p>
    <w:p w:rsidR="002714C1" w:rsidRDefault="002714C1" w:rsidP="002714C1">
      <w:pPr>
        <w:ind w:left="-897"/>
        <w:jc w:val="center"/>
        <w:rPr>
          <w:noProof/>
          <w:rtl/>
          <w:lang w:bidi="ar-SY"/>
        </w:rPr>
      </w:pPr>
      <w:r>
        <w:rPr>
          <w:noProof/>
        </w:rPr>
        <mc:AlternateContent>
          <mc:Choice Requires="wps">
            <w:drawing>
              <wp:inline distT="0" distB="0" distL="0" distR="0" wp14:anchorId="71F49FF4" wp14:editId="32020712">
                <wp:extent cx="6728460" cy="6045200"/>
                <wp:effectExtent l="0" t="0" r="15240" b="12700"/>
                <wp:docPr id="168713189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8460" cy="604520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446" style="width:529.8pt;height:47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2714C1" w:rsidRDefault="002714C1" w:rsidP="002714C1">
      <w:pPr>
        <w:jc w:val="center"/>
        <w:rPr>
          <w:rFonts w:ascii="Sakkal Majalla" w:hAnsi="Sakkal Majalla"/>
          <w:sz w:val="32"/>
          <w:szCs w:val="32"/>
          <w:rtl/>
        </w:rPr>
      </w:pPr>
      <w:r w:rsidRPr="00F131A0">
        <w:rPr>
          <w:noProof/>
        </w:rPr>
        <w:drawing>
          <wp:inline distT="0" distB="0" distL="0" distR="0" wp14:anchorId="72BF5F76" wp14:editId="42DF6453">
            <wp:extent cx="1140394" cy="1060892"/>
            <wp:effectExtent l="0" t="0" r="3175" b="6350"/>
            <wp:docPr id="41" name="Picture 41"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2" cstate="print">
                      <a:duotone>
                        <a:schemeClr val="accent3">
                          <a:shade val="45000"/>
                          <a:satMod val="135000"/>
                        </a:schemeClr>
                        <a:prstClr val="white"/>
                      </a:duotone>
                      <a:extLst>
                        <a:ext uri="{BEBA8EAE-BF5A-486C-A8C5-ECC9F3942E4B}">
                          <a14:imgProps xmlns:a14="http://schemas.microsoft.com/office/drawing/2010/main">
                            <a14:imgLayer r:embed="rId7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rsidR="004A6D71" w:rsidRDefault="001A2196" w:rsidP="002714C1">
      <w:pPr>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08259087" wp14:editId="40882AD1">
                <wp:extent cx="5731510" cy="895350"/>
                <wp:effectExtent l="0" t="0" r="21590" b="19050"/>
                <wp:docPr id="17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0"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1" name="مجموعة 39"/>
                        <wpg:cNvGrpSpPr/>
                        <wpg:grpSpPr>
                          <a:xfrm>
                            <a:off x="0" y="0"/>
                            <a:ext cx="5731510" cy="895350"/>
                            <a:chOff x="0" y="0"/>
                            <a:chExt cx="5878196" cy="918845"/>
                          </a:xfrm>
                        </wpg:grpSpPr>
                        <wpg:grpSp>
                          <wpg:cNvPr id="182" name="مجموعة 40"/>
                          <wpg:cNvGrpSpPr/>
                          <wpg:grpSpPr>
                            <a:xfrm>
                              <a:off x="0" y="0"/>
                              <a:ext cx="5878196" cy="918845"/>
                              <a:chOff x="0" y="0"/>
                              <a:chExt cx="6240348" cy="919070"/>
                            </a:xfrm>
                          </wpg:grpSpPr>
                          <wpg:grpSp>
                            <wpg:cNvPr id="183" name="مجموعة 41"/>
                            <wpg:cNvGrpSpPr/>
                            <wpg:grpSpPr>
                              <a:xfrm>
                                <a:off x="0" y="169208"/>
                                <a:ext cx="5433072" cy="580613"/>
                                <a:chOff x="0" y="169208"/>
                                <a:chExt cx="5433072" cy="580613"/>
                              </a:xfrm>
                            </wpg:grpSpPr>
                            <wps:wsp>
                              <wps:cNvPr id="18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6" name="مربع نص 41"/>
                          <wps:cNvSpPr txBox="1"/>
                          <wps:spPr>
                            <a:xfrm>
                              <a:off x="204484" y="257055"/>
                              <a:ext cx="4616071" cy="387740"/>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تحديات الحوكمة في البيئة الرقمية</w:t>
                                </w:r>
                              </w:p>
                            </w:txbxContent>
                          </wps:txbx>
                          <wps:bodyPr wrap="square" rtlCol="1">
                            <a:spAutoFit/>
                          </wps:bodyPr>
                        </wps:wsp>
                      </wpg:grpSp>
                    </wpg:wgp>
                  </a:graphicData>
                </a:graphic>
              </wp:inline>
            </w:drawing>
          </mc:Choice>
          <mc:Fallback>
            <w:pict>
              <v:group id="_x0000_s144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">
                <v:shape id="صورة 38" o:spid="_x0000_s144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EoSDEAAAA3AAAAA8AAABkcnMvZG93bnJldi54bWxEj0FrwkAQhe8F/8Mygre6qUKR1FVEFLyI&#10;NRZ6HbLTbGh2NmbXGP+9cyj0NsN78943y/XgG9VTF+vABt6mGSjiMtiaKwNfl/3rAlRMyBabwGTg&#10;QRHWq9HLEnMb7nymvkiVkhCOORpwKbW51rF05DFOQ0ss2k/oPCZZu0rbDu8S7hs9y7J37bFmaXDY&#10;0tZR+VvcvIH5rh928+3pGL9de7kWflPH86cxk/Gw+QCVaEj/5r/rgxX8heDLMzKBXj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EoSDEAAAA3AAAAA8AAAAAAAAAAAAAAAAA&#10;nwIAAGRycy9kb3ducmV2LnhtbFBLBQYAAAAABAAEAPcAAACQAwAAAAA=&#10;">
                  <v:imagedata r:id="rId56" o:title=""/>
                </v:shape>
                <v:group id="مجموعة 39" o:spid="_x0000_s14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group id="مجموعة 40" o:spid="_x0000_s14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group id="مجموعة 41" o:spid="_x0000_s14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shape id="شكل حر 42" o:spid="_x0000_s14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l1cEA&#10;AADcAAAADwAAAGRycy9kb3ducmV2LnhtbERPS27CMBDdV+IO1iB1V2zaCFDAQRVqVRZsgB5gFE/j&#10;kHicxi6kt8dISOzm6X1ntR5cK87Uh9qzhulEgSAuvam50vB9/HxZgAgR2WDrmTT8U4B1MXpaYW78&#10;hfd0PsRKpBAOOWqwMXa5lKG05DBMfEecuB/fO4wJ9pU0PV5SuGvlq1Iz6bDm1GCxo42lsjn8OQ1G&#10;ZR8um3/NafO7s+o0NbF5M1o/j4f3JYhIQ3yI7+6tSfMXGdyeSRfI4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ZdXBAAAA3AAAAA8AAAAAAAAAAAAAAAAAmAIAAGRycy9kb3du&#10;cmV2LnhtbFBLBQYAAAAABAAEAPUAAACG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UMosYA&#10;AADcAAAADwAAAGRycy9kb3ducmV2LnhtbESPQW/CMAyF75P2HyJP2m2kcIBRCIhNYprGDhsguFqN&#10;aSsSp2oCLf8eHybtZus9v/d5vuy9U1dqYx3YwHCQgSIugq25NLDfrV9eQcWEbNEFJgM3irBcPD7M&#10;Mbeh41+6blOpJIRjjgaqlJpc61hU5DEOQkMs2im0HpOsbalti52Ee6dHWTbWHmuWhgobeq+oOG8v&#10;3sDkZ33p4sd49/V2cN915o6r0YaNeX7qVzNQifr0b/67/rSCPxV8eUYm0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UMosYAAADcAAAADwAAAAAAAAAAAAAAAACYAgAAZHJz&#10;L2Rvd25yZXYueG1sUEsFBgAAAAAEAAQA9QAAAIsDAAAAAA==&#10;" fillcolor="#168489" stroked="f" strokeweight="1pt">
                        <v:stroke joinstyle="miter"/>
                      </v:roundrect>
                    </v:group>
                    <v:oval id="شكل بيضاوي 44" o:spid="_x0000_s14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ZXMMIA&#10;AADcAAAADwAAAGRycy9kb3ducmV2LnhtbERP3WrCMBS+F3yHcITdadpdyNaZliGIIoxh3AOcNcem&#10;W3NSm0zr25vBYHfn4/s9q2p0nbjQEFrPCvJFBoK49qblRsHHcTN/AhEissHOMym4UYCqnE5WWBh/&#10;5QNddGxECuFQoAIbY19IGWpLDsPC98SJO/nBYUxwaKQZ8JrCXScfs2wpHbacGiz2tLZUf+sfp0CP&#10;R/2+PTXSv2m7/8y//Nkddko9zMbXFxCRxvgv/nPvTJr/nMPvM+kCW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ZlcwwgAAANwAAAAPAAAAAAAAAAAAAAAAAJgCAABkcnMvZG93&#10;bnJldi54bWxQSwUGAAAAAAQABAD1AAAAhwMAAAAA&#10;" filled="f" strokecolor="#a5a5a5 [2092]" strokeweight="1pt">
                      <v:stroke joinstyle="miter"/>
                    </v:oval>
                  </v:group>
                  <v:shape id="مربع نص 41" o:spid="_x0000_s1455"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AAyMMA&#10;AADdAAAADwAAAGRycy9kb3ducmV2LnhtbESPQWvCQBSE74X+h+UJvdVNShVJXUVaCx68VOP9kX3N&#10;BrNvQ/Zp4r/vCkKPw8x8wyzXo2/VlfrYBDaQTzNQxFWwDdcGyuP36wJUFGSLbWAycKMI69Xz0xIL&#10;Gwb+oetBapUgHAs04ES6QutYOfIYp6EjTt5v6D1Kkn2tbY9DgvtWv2XZXHtsOC047OjTUXU+XLwB&#10;EbvJb+XWx91p3H8NLqtmWBrzMhk3H6CERvkPP9o7a2Dxns/h/iY9Ab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AAyMMAAADdAAAADwAAAAAAAAAAAAAAAACYAgAAZHJzL2Rv&#10;d25yZXYueG1sUEsFBgAAAAAEAAQA9QAAAIg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تحديات الحوكمة في البيئة الرقمية</w:t>
                          </w:r>
                        </w:p>
                      </w:txbxContent>
                    </v:textbox>
                  </v:shape>
                </v:group>
                <w10:wrap anchorx="page"/>
                <w10:anchorlock/>
              </v:group>
            </w:pict>
          </mc:Fallback>
        </mc:AlternateContent>
      </w:r>
    </w:p>
    <w:p w:rsidR="004A6D71" w:rsidRDefault="004A6D71" w:rsidP="004161EC">
      <w:pPr>
        <w:spacing w:line="360" w:lineRule="auto"/>
        <w:rPr>
          <w:rFonts w:ascii="Sakkal Majalla" w:hAnsi="Sakkal Majalla"/>
          <w:sz w:val="32"/>
          <w:szCs w:val="32"/>
          <w:rtl/>
        </w:rPr>
      </w:pPr>
      <w:r w:rsidRPr="004161EC">
        <w:rPr>
          <w:rFonts w:ascii="Sakkal Majalla" w:hAnsi="Sakkal Majalla" w:hint="eastAsia"/>
          <w:sz w:val="32"/>
          <w:szCs w:val="32"/>
          <w:rtl/>
        </w:rPr>
        <w:t>أدى</w:t>
      </w:r>
      <w:r w:rsidRPr="004161EC">
        <w:rPr>
          <w:rFonts w:ascii="Sakkal Majalla" w:hAnsi="Sakkal Majalla"/>
          <w:sz w:val="32"/>
          <w:szCs w:val="32"/>
          <w:rtl/>
        </w:rPr>
        <w:t xml:space="preserve"> </w:t>
      </w:r>
      <w:r w:rsidRPr="004161EC">
        <w:rPr>
          <w:rFonts w:ascii="Sakkal Majalla" w:hAnsi="Sakkal Majalla" w:hint="eastAsia"/>
          <w:sz w:val="32"/>
          <w:szCs w:val="32"/>
          <w:rtl/>
        </w:rPr>
        <w:t>التحوّل</w:t>
      </w:r>
      <w:r w:rsidRPr="004161EC">
        <w:rPr>
          <w:rFonts w:ascii="Sakkal Majalla" w:hAnsi="Sakkal Majalla"/>
          <w:sz w:val="32"/>
          <w:szCs w:val="32"/>
          <w:rtl/>
        </w:rPr>
        <w:t xml:space="preserve"> </w:t>
      </w:r>
      <w:r w:rsidRPr="004161EC">
        <w:rPr>
          <w:rFonts w:ascii="Sakkal Majalla" w:hAnsi="Sakkal Majalla" w:hint="eastAsia"/>
          <w:sz w:val="32"/>
          <w:szCs w:val="32"/>
          <w:rtl/>
        </w:rPr>
        <w:t>الرقمي</w:t>
      </w:r>
      <w:r w:rsidRPr="004161EC">
        <w:rPr>
          <w:rFonts w:ascii="Sakkal Majalla" w:hAnsi="Sakkal Majalla"/>
          <w:sz w:val="32"/>
          <w:szCs w:val="32"/>
          <w:rtl/>
        </w:rPr>
        <w:t xml:space="preserve"> </w:t>
      </w:r>
      <w:r w:rsidRPr="004161EC">
        <w:rPr>
          <w:rFonts w:ascii="Sakkal Majalla" w:hAnsi="Sakkal Majalla" w:hint="eastAsia"/>
          <w:sz w:val="32"/>
          <w:szCs w:val="32"/>
          <w:rtl/>
        </w:rPr>
        <w:t>السريع</w:t>
      </w:r>
      <w:r w:rsidRPr="004161EC">
        <w:rPr>
          <w:rFonts w:ascii="Sakkal Majalla" w:hAnsi="Sakkal Majalla"/>
          <w:sz w:val="32"/>
          <w:szCs w:val="32"/>
          <w:rtl/>
        </w:rPr>
        <w:t xml:space="preserve"> </w:t>
      </w:r>
      <w:r w:rsidRPr="004161EC">
        <w:rPr>
          <w:rFonts w:ascii="Sakkal Majalla" w:hAnsi="Sakkal Majalla" w:hint="eastAsia"/>
          <w:sz w:val="32"/>
          <w:szCs w:val="32"/>
          <w:rtl/>
        </w:rPr>
        <w:t>إلى</w:t>
      </w:r>
      <w:r w:rsidRPr="004161EC">
        <w:rPr>
          <w:rFonts w:ascii="Sakkal Majalla" w:hAnsi="Sakkal Majalla"/>
          <w:sz w:val="32"/>
          <w:szCs w:val="32"/>
          <w:rtl/>
        </w:rPr>
        <w:t xml:space="preserve"> </w:t>
      </w:r>
      <w:r w:rsidRPr="004161EC">
        <w:rPr>
          <w:rFonts w:ascii="Sakkal Majalla" w:hAnsi="Sakkal Majalla" w:hint="eastAsia"/>
          <w:sz w:val="32"/>
          <w:szCs w:val="32"/>
          <w:rtl/>
        </w:rPr>
        <w:t>ظهور</w:t>
      </w:r>
      <w:r w:rsidRPr="004161EC">
        <w:rPr>
          <w:rFonts w:ascii="Sakkal Majalla" w:hAnsi="Sakkal Majalla"/>
          <w:sz w:val="32"/>
          <w:szCs w:val="32"/>
          <w:rtl/>
        </w:rPr>
        <w:t xml:space="preserve"> </w:t>
      </w:r>
      <w:r w:rsidRPr="004161EC">
        <w:rPr>
          <w:rFonts w:ascii="Sakkal Majalla" w:hAnsi="Sakkal Majalla" w:hint="eastAsia"/>
          <w:sz w:val="32"/>
          <w:szCs w:val="32"/>
          <w:rtl/>
        </w:rPr>
        <w:t>تحديات</w:t>
      </w:r>
      <w:r w:rsidRPr="004161EC">
        <w:rPr>
          <w:rFonts w:ascii="Sakkal Majalla" w:hAnsi="Sakkal Majalla"/>
          <w:sz w:val="32"/>
          <w:szCs w:val="32"/>
          <w:rtl/>
        </w:rPr>
        <w:t xml:space="preserve"> </w:t>
      </w:r>
      <w:r w:rsidRPr="004161EC">
        <w:rPr>
          <w:rFonts w:ascii="Sakkal Majalla" w:hAnsi="Sakkal Majalla" w:hint="eastAsia"/>
          <w:sz w:val="32"/>
          <w:szCs w:val="32"/>
          <w:rtl/>
        </w:rPr>
        <w:t>جديدة</w:t>
      </w:r>
      <w:r w:rsidRPr="004161EC">
        <w:rPr>
          <w:rFonts w:ascii="Sakkal Majalla" w:hAnsi="Sakkal Majalla"/>
          <w:sz w:val="32"/>
          <w:szCs w:val="32"/>
          <w:rtl/>
        </w:rPr>
        <w:t xml:space="preserve"> </w:t>
      </w:r>
      <w:r w:rsidRPr="004161EC">
        <w:rPr>
          <w:rFonts w:ascii="Sakkal Majalla" w:hAnsi="Sakkal Majalla" w:hint="eastAsia"/>
          <w:sz w:val="32"/>
          <w:szCs w:val="32"/>
          <w:rtl/>
        </w:rPr>
        <w:t>في</w:t>
      </w:r>
      <w:r w:rsidRPr="004161EC">
        <w:rPr>
          <w:rFonts w:ascii="Sakkal Majalla" w:hAnsi="Sakkal Majalla"/>
          <w:sz w:val="32"/>
          <w:szCs w:val="32"/>
          <w:rtl/>
        </w:rPr>
        <w:t xml:space="preserve"> </w:t>
      </w:r>
      <w:r w:rsidRPr="004161EC">
        <w:rPr>
          <w:rFonts w:ascii="Sakkal Majalla" w:hAnsi="Sakkal Majalla" w:hint="eastAsia"/>
          <w:sz w:val="32"/>
          <w:szCs w:val="32"/>
          <w:rtl/>
        </w:rPr>
        <w:t>مجال</w:t>
      </w:r>
      <w:r w:rsidRPr="004161EC">
        <w:rPr>
          <w:rFonts w:ascii="Sakkal Majalla" w:hAnsi="Sakkal Majalla"/>
          <w:sz w:val="32"/>
          <w:szCs w:val="32"/>
          <w:rtl/>
        </w:rPr>
        <w:t xml:space="preserve"> </w:t>
      </w:r>
      <w:r w:rsidRPr="004161EC">
        <w:rPr>
          <w:rFonts w:ascii="Sakkal Majalla" w:hAnsi="Sakkal Majalla" w:hint="eastAsia"/>
          <w:sz w:val="32"/>
          <w:szCs w:val="32"/>
          <w:rtl/>
        </w:rPr>
        <w:t>الحوكمة</w:t>
      </w:r>
      <w:r w:rsidRPr="004161EC">
        <w:rPr>
          <w:rFonts w:ascii="Sakkal Majalla" w:hAnsi="Sakkal Majalla"/>
          <w:sz w:val="32"/>
          <w:szCs w:val="32"/>
          <w:rtl/>
        </w:rPr>
        <w:t xml:space="preserve">. </w:t>
      </w:r>
      <w:r w:rsidRPr="004161EC">
        <w:rPr>
          <w:rFonts w:ascii="Sakkal Majalla" w:hAnsi="Sakkal Majalla" w:hint="eastAsia"/>
          <w:sz w:val="32"/>
          <w:szCs w:val="32"/>
          <w:rtl/>
        </w:rPr>
        <w:t>تتطلب</w:t>
      </w:r>
      <w:r w:rsidRPr="004161EC">
        <w:rPr>
          <w:rFonts w:ascii="Sakkal Majalla" w:hAnsi="Sakkal Majalla"/>
          <w:sz w:val="32"/>
          <w:szCs w:val="32"/>
          <w:rtl/>
        </w:rPr>
        <w:t xml:space="preserve"> </w:t>
      </w:r>
      <w:r w:rsidRPr="004161EC">
        <w:rPr>
          <w:rFonts w:ascii="Sakkal Majalla" w:hAnsi="Sakkal Majalla" w:hint="eastAsia"/>
          <w:sz w:val="32"/>
          <w:szCs w:val="32"/>
          <w:rtl/>
        </w:rPr>
        <w:t>هذه</w:t>
      </w:r>
      <w:r w:rsidRPr="004161EC">
        <w:rPr>
          <w:rFonts w:ascii="Sakkal Majalla" w:hAnsi="Sakkal Majalla"/>
          <w:sz w:val="32"/>
          <w:szCs w:val="32"/>
          <w:rtl/>
        </w:rPr>
        <w:t xml:space="preserve"> </w:t>
      </w:r>
      <w:r w:rsidRPr="004161EC">
        <w:rPr>
          <w:rFonts w:ascii="Sakkal Majalla" w:hAnsi="Sakkal Majalla" w:hint="eastAsia"/>
          <w:sz w:val="32"/>
          <w:szCs w:val="32"/>
          <w:rtl/>
        </w:rPr>
        <w:t>التحديات</w:t>
      </w:r>
      <w:r w:rsidRPr="004161EC">
        <w:rPr>
          <w:rFonts w:ascii="Sakkal Majalla" w:hAnsi="Sakkal Majalla"/>
          <w:sz w:val="32"/>
          <w:szCs w:val="32"/>
          <w:rtl/>
        </w:rPr>
        <w:t xml:space="preserve"> </w:t>
      </w:r>
      <w:r w:rsidRPr="004161EC">
        <w:rPr>
          <w:rFonts w:ascii="Sakkal Majalla" w:hAnsi="Sakkal Majalla" w:hint="eastAsia"/>
          <w:sz w:val="32"/>
          <w:szCs w:val="32"/>
          <w:rtl/>
        </w:rPr>
        <w:t>استراتيجيات</w:t>
      </w:r>
      <w:r w:rsidRPr="004161EC">
        <w:rPr>
          <w:rFonts w:ascii="Sakkal Majalla" w:hAnsi="Sakkal Majalla"/>
          <w:sz w:val="32"/>
          <w:szCs w:val="32"/>
          <w:rtl/>
        </w:rPr>
        <w:t xml:space="preserve"> </w:t>
      </w:r>
      <w:r w:rsidRPr="004161EC">
        <w:rPr>
          <w:rFonts w:ascii="Sakkal Majalla" w:hAnsi="Sakkal Majalla" w:hint="eastAsia"/>
          <w:sz w:val="32"/>
          <w:szCs w:val="32"/>
          <w:rtl/>
        </w:rPr>
        <w:t>متطورة</w:t>
      </w:r>
      <w:r w:rsidRPr="004161EC">
        <w:rPr>
          <w:rFonts w:ascii="Sakkal Majalla" w:hAnsi="Sakkal Majalla"/>
          <w:sz w:val="32"/>
          <w:szCs w:val="32"/>
          <w:rtl/>
        </w:rPr>
        <w:t xml:space="preserve"> </w:t>
      </w:r>
      <w:r w:rsidRPr="004161EC">
        <w:rPr>
          <w:rFonts w:ascii="Sakkal Majalla" w:hAnsi="Sakkal Majalla" w:hint="eastAsia"/>
          <w:sz w:val="32"/>
          <w:szCs w:val="32"/>
          <w:rtl/>
        </w:rPr>
        <w:t>لضمان</w:t>
      </w:r>
      <w:r w:rsidRPr="004161EC">
        <w:rPr>
          <w:rFonts w:ascii="Sakkal Majalla" w:hAnsi="Sakkal Majalla"/>
          <w:sz w:val="32"/>
          <w:szCs w:val="32"/>
          <w:rtl/>
        </w:rPr>
        <w:t xml:space="preserve"> </w:t>
      </w:r>
      <w:r w:rsidRPr="004161EC">
        <w:rPr>
          <w:rFonts w:ascii="Sakkal Majalla" w:hAnsi="Sakkal Majalla" w:hint="eastAsia"/>
          <w:sz w:val="32"/>
          <w:szCs w:val="32"/>
          <w:rtl/>
        </w:rPr>
        <w:t>إدارة</w:t>
      </w:r>
      <w:r w:rsidRPr="004161EC">
        <w:rPr>
          <w:rFonts w:ascii="Sakkal Majalla" w:hAnsi="Sakkal Majalla"/>
          <w:sz w:val="32"/>
          <w:szCs w:val="32"/>
          <w:rtl/>
        </w:rPr>
        <w:t xml:space="preserve"> </w:t>
      </w:r>
      <w:r w:rsidRPr="004161EC">
        <w:rPr>
          <w:rFonts w:ascii="Sakkal Majalla" w:hAnsi="Sakkal Majalla" w:hint="eastAsia"/>
          <w:sz w:val="32"/>
          <w:szCs w:val="32"/>
          <w:rtl/>
        </w:rPr>
        <w:t>فعالة</w:t>
      </w:r>
      <w:r w:rsidRPr="004161EC">
        <w:rPr>
          <w:rFonts w:ascii="Sakkal Majalla" w:hAnsi="Sakkal Majalla"/>
          <w:sz w:val="32"/>
          <w:szCs w:val="32"/>
          <w:rtl/>
        </w:rPr>
        <w:t xml:space="preserve"> </w:t>
      </w:r>
      <w:r w:rsidRPr="004161EC">
        <w:rPr>
          <w:rFonts w:ascii="Sakkal Majalla" w:hAnsi="Sakkal Majalla" w:hint="eastAsia"/>
          <w:sz w:val="32"/>
          <w:szCs w:val="32"/>
          <w:rtl/>
        </w:rPr>
        <w:t>وشفافة</w:t>
      </w:r>
      <w:r w:rsidRPr="004161EC">
        <w:rPr>
          <w:rFonts w:ascii="Sakkal Majalla" w:hAnsi="Sakkal Majalla"/>
          <w:sz w:val="32"/>
          <w:szCs w:val="32"/>
          <w:rtl/>
        </w:rPr>
        <w:t xml:space="preserve"> </w:t>
      </w:r>
      <w:r w:rsidRPr="004161EC">
        <w:rPr>
          <w:rFonts w:ascii="Sakkal Majalla" w:hAnsi="Sakkal Majalla" w:hint="eastAsia"/>
          <w:sz w:val="32"/>
          <w:szCs w:val="32"/>
          <w:rtl/>
        </w:rPr>
        <w:t>للمؤسسات</w:t>
      </w:r>
      <w:r w:rsidRPr="004161EC">
        <w:rPr>
          <w:rFonts w:ascii="Sakkal Majalla" w:hAnsi="Sakkal Majalla"/>
          <w:sz w:val="32"/>
          <w:szCs w:val="32"/>
          <w:rtl/>
        </w:rPr>
        <w:t xml:space="preserve"> </w:t>
      </w:r>
      <w:r w:rsidRPr="004161EC">
        <w:rPr>
          <w:rFonts w:ascii="Sakkal Majalla" w:hAnsi="Sakkal Majalla" w:hint="eastAsia"/>
          <w:sz w:val="32"/>
          <w:szCs w:val="32"/>
          <w:rtl/>
        </w:rPr>
        <w:t>الرقمية</w:t>
      </w:r>
      <w:r w:rsidRPr="004161EC">
        <w:rPr>
          <w:rFonts w:ascii="Sakkal Majalla" w:hAnsi="Sakkal Majalla"/>
          <w:sz w:val="32"/>
          <w:szCs w:val="32"/>
          <w:rtl/>
        </w:rPr>
        <w:t>.</w:t>
      </w:r>
    </w:p>
    <w:p w:rsidR="00C8798C" w:rsidRPr="004161EC" w:rsidRDefault="00C8798C" w:rsidP="00C8798C">
      <w:pPr>
        <w:spacing w:line="360" w:lineRule="auto"/>
        <w:rPr>
          <w:rFonts w:ascii="Sakkal Majalla" w:hAnsi="Sakkal Majalla"/>
          <w:sz w:val="32"/>
          <w:szCs w:val="32"/>
          <w:rtl/>
        </w:rPr>
      </w:pPr>
      <w:r w:rsidRPr="00C8798C">
        <w:rPr>
          <w:rFonts w:ascii="Sakkal Majalla" w:hAnsi="Sakkal Majalla"/>
          <w:noProof/>
          <w:sz w:val="32"/>
          <w:szCs w:val="32"/>
        </w:rPr>
        <mc:AlternateContent>
          <mc:Choice Requires="wpg">
            <w:drawing>
              <wp:inline distT="0" distB="0" distL="0" distR="0" wp14:anchorId="74C8D2B7" wp14:editId="3E833778">
                <wp:extent cx="5731510" cy="2497663"/>
                <wp:effectExtent l="0" t="0" r="0" b="0"/>
                <wp:docPr id="2074269888" name="Group 94"/>
                <wp:cNvGraphicFramePr/>
                <a:graphic xmlns:a="http://schemas.openxmlformats.org/drawingml/2006/main">
                  <a:graphicData uri="http://schemas.microsoft.com/office/word/2010/wordprocessingGroup">
                    <wpg:wgp>
                      <wpg:cNvGrpSpPr/>
                      <wpg:grpSpPr>
                        <a:xfrm>
                          <a:off x="0" y="0"/>
                          <a:ext cx="5731510" cy="2497663"/>
                          <a:chOff x="0" y="0"/>
                          <a:chExt cx="11655120" cy="5080381"/>
                        </a:xfrm>
                      </wpg:grpSpPr>
                      <wpg:grpSp>
                        <wpg:cNvPr id="2074269889" name="Group 2074269889"/>
                        <wpg:cNvGrpSpPr/>
                        <wpg:grpSpPr>
                          <a:xfrm>
                            <a:off x="4799397" y="1449069"/>
                            <a:ext cx="2338070" cy="3627856"/>
                            <a:chOff x="4799397" y="1449069"/>
                            <a:chExt cx="2338070" cy="3627856"/>
                          </a:xfrm>
                        </wpg:grpSpPr>
                        <wps:wsp>
                          <wps:cNvPr id="2074269890" name="TextBox 58"/>
                          <wps:cNvSpPr txBox="1"/>
                          <wps:spPr>
                            <a:xfrm>
                              <a:off x="4799397" y="3953413"/>
                              <a:ext cx="2338070" cy="1123512"/>
                            </a:xfrm>
                            <a:prstGeom prst="rect">
                              <a:avLst/>
                            </a:prstGeom>
                            <a:noFill/>
                          </wps:spPr>
                          <wps:txb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التغير التكنولوجي السريع</w:t>
                                </w:r>
                              </w:p>
                            </w:txbxContent>
                          </wps:txbx>
                          <wps:bodyPr wrap="square">
                            <a:noAutofit/>
                          </wps:bodyPr>
                        </wps:wsp>
                        <wpg:grpSp>
                          <wpg:cNvPr id="2074269891" name="Group 2074269891"/>
                          <wpg:cNvGrpSpPr/>
                          <wpg:grpSpPr>
                            <a:xfrm>
                              <a:off x="5154879" y="1449069"/>
                              <a:ext cx="1734639" cy="2453843"/>
                              <a:chOff x="5154879" y="1449069"/>
                              <a:chExt cx="1734639" cy="2453843"/>
                            </a:xfrm>
                          </wpg:grpSpPr>
                          <wps:wsp>
                            <wps:cNvPr id="2074269892" name="Shape"/>
                            <wps:cNvSpPr/>
                            <wps:spPr>
                              <a:xfrm>
                                <a:off x="5154879" y="1449069"/>
                                <a:ext cx="1734639" cy="2453843"/>
                              </a:xfrm>
                              <a:custGeom>
                                <a:avLst/>
                                <a:gdLst/>
                                <a:ahLst/>
                                <a:cxnLst>
                                  <a:cxn ang="0">
                                    <a:pos x="wd2" y="hd2"/>
                                  </a:cxn>
                                  <a:cxn ang="5400000">
                                    <a:pos x="wd2" y="hd2"/>
                                  </a:cxn>
                                  <a:cxn ang="10800000">
                                    <a:pos x="wd2" y="hd2"/>
                                  </a:cxn>
                                  <a:cxn ang="16200000">
                                    <a:pos x="wd2" y="hd2"/>
                                  </a:cxn>
                                </a:cxnLst>
                                <a:rect l="0" t="0" r="r" b="b"/>
                                <a:pathLst>
                                  <a:path w="21600" h="21553" extrusionOk="0">
                                    <a:moveTo>
                                      <a:pt x="17938" y="1048"/>
                                    </a:moveTo>
                                    <a:cubicBezTo>
                                      <a:pt x="16346" y="2171"/>
                                      <a:pt x="13851" y="2171"/>
                                      <a:pt x="12259" y="1048"/>
                                    </a:cubicBezTo>
                                    <a:lnTo>
                                      <a:pt x="11304" y="374"/>
                                    </a:lnTo>
                                    <a:cubicBezTo>
                                      <a:pt x="10986" y="150"/>
                                      <a:pt x="10455" y="150"/>
                                      <a:pt x="10136" y="374"/>
                                    </a:cubicBezTo>
                                    <a:lnTo>
                                      <a:pt x="9394" y="898"/>
                                    </a:lnTo>
                                    <a:cubicBezTo>
                                      <a:pt x="7801" y="2021"/>
                                      <a:pt x="5307" y="2021"/>
                                      <a:pt x="3715" y="898"/>
                                    </a:cubicBezTo>
                                    <a:lnTo>
                                      <a:pt x="2441" y="0"/>
                                    </a:lnTo>
                                    <a:lnTo>
                                      <a:pt x="0" y="1722"/>
                                    </a:lnTo>
                                    <a:lnTo>
                                      <a:pt x="1274" y="2620"/>
                                    </a:lnTo>
                                    <a:cubicBezTo>
                                      <a:pt x="2866" y="3743"/>
                                      <a:pt x="2866" y="5503"/>
                                      <a:pt x="1274" y="6626"/>
                                    </a:cubicBezTo>
                                    <a:lnTo>
                                      <a:pt x="1008" y="6813"/>
                                    </a:lnTo>
                                    <a:cubicBezTo>
                                      <a:pt x="690" y="7038"/>
                                      <a:pt x="690" y="7412"/>
                                      <a:pt x="1008" y="7637"/>
                                    </a:cubicBezTo>
                                    <a:lnTo>
                                      <a:pt x="10083" y="14038"/>
                                    </a:lnTo>
                                    <a:cubicBezTo>
                                      <a:pt x="10190" y="14113"/>
                                      <a:pt x="10296" y="14150"/>
                                      <a:pt x="10402" y="14188"/>
                                    </a:cubicBezTo>
                                    <a:lnTo>
                                      <a:pt x="10402" y="19691"/>
                                    </a:lnTo>
                                    <a:cubicBezTo>
                                      <a:pt x="10349" y="19728"/>
                                      <a:pt x="10296" y="19728"/>
                                      <a:pt x="10243" y="19766"/>
                                    </a:cubicBezTo>
                                    <a:lnTo>
                                      <a:pt x="9500" y="20290"/>
                                    </a:lnTo>
                                    <a:cubicBezTo>
                                      <a:pt x="9234" y="20477"/>
                                      <a:pt x="9234" y="20739"/>
                                      <a:pt x="9500" y="20889"/>
                                    </a:cubicBezTo>
                                    <a:lnTo>
                                      <a:pt x="10243" y="21413"/>
                                    </a:lnTo>
                                    <a:cubicBezTo>
                                      <a:pt x="10508" y="21600"/>
                                      <a:pt x="10880" y="21600"/>
                                      <a:pt x="11092" y="21413"/>
                                    </a:cubicBezTo>
                                    <a:lnTo>
                                      <a:pt x="11835" y="20889"/>
                                    </a:lnTo>
                                    <a:cubicBezTo>
                                      <a:pt x="12100" y="20702"/>
                                      <a:pt x="12100" y="20440"/>
                                      <a:pt x="11835" y="20290"/>
                                    </a:cubicBezTo>
                                    <a:lnTo>
                                      <a:pt x="11092" y="19766"/>
                                    </a:lnTo>
                                    <a:cubicBezTo>
                                      <a:pt x="11039" y="19728"/>
                                      <a:pt x="10986" y="19691"/>
                                      <a:pt x="10933" y="19691"/>
                                    </a:cubicBezTo>
                                    <a:lnTo>
                                      <a:pt x="10933" y="14188"/>
                                    </a:lnTo>
                                    <a:cubicBezTo>
                                      <a:pt x="11039" y="14150"/>
                                      <a:pt x="11145" y="14113"/>
                                      <a:pt x="11251" y="14038"/>
                                    </a:cubicBezTo>
                                    <a:lnTo>
                                      <a:pt x="20326" y="7637"/>
                                    </a:lnTo>
                                    <a:cubicBezTo>
                                      <a:pt x="20645" y="7412"/>
                                      <a:pt x="20645" y="7038"/>
                                      <a:pt x="20326" y="6813"/>
                                    </a:cubicBezTo>
                                    <a:lnTo>
                                      <a:pt x="20326" y="6813"/>
                                    </a:lnTo>
                                    <a:cubicBezTo>
                                      <a:pt x="18734" y="5690"/>
                                      <a:pt x="18734" y="3931"/>
                                      <a:pt x="20326" y="2808"/>
                                    </a:cubicBezTo>
                                    <a:lnTo>
                                      <a:pt x="21600" y="1909"/>
                                    </a:lnTo>
                                    <a:lnTo>
                                      <a:pt x="19159" y="187"/>
                                    </a:lnTo>
                                    <a:lnTo>
                                      <a:pt x="17938" y="1048"/>
                                    </a:lnTo>
                                    <a:close/>
                                  </a:path>
                                </a:pathLst>
                              </a:custGeom>
                              <a:solidFill>
                                <a:srgbClr val="FFC000"/>
                              </a:solidFill>
                              <a:ln w="12700">
                                <a:miter lim="400000"/>
                              </a:ln>
                            </wps:spPr>
                            <wps:bodyPr lIns="38100" tIns="38100" rIns="38100" bIns="38100" anchor="ctr"/>
                          </wps:wsp>
                          <wps:wsp>
                            <wps:cNvPr id="2074269893" name="Shape"/>
                            <wps:cNvSpPr/>
                            <wps:spPr>
                              <a:xfrm>
                                <a:off x="5453217" y="1704792"/>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834" y="21143"/>
                                      <a:pt x="7008" y="19317"/>
                                    </a:cubicBezTo>
                                    <a:close/>
                                  </a:path>
                                </a:pathLst>
                              </a:custGeom>
                              <a:solidFill>
                                <a:schemeClr val="bg1"/>
                              </a:solidFill>
                              <a:ln w="12700">
                                <a:miter lim="400000"/>
                              </a:ln>
                            </wps:spPr>
                            <wps:bodyPr lIns="38100" tIns="38100" rIns="38100" bIns="38100" anchor="ctr"/>
                          </wps:wsp>
                        </wpg:grpSp>
                      </wpg:grpSp>
                      <wpg:grpSp>
                        <wpg:cNvPr id="2074269894" name="Group 2074269894"/>
                        <wpg:cNvGrpSpPr/>
                        <wpg:grpSpPr>
                          <a:xfrm>
                            <a:off x="7788336" y="1449073"/>
                            <a:ext cx="2570480" cy="3631308"/>
                            <a:chOff x="7788336" y="1449073"/>
                            <a:chExt cx="2570480" cy="3631308"/>
                          </a:xfrm>
                        </wpg:grpSpPr>
                        <wps:wsp>
                          <wps:cNvPr id="2074269895" name="TextBox 63"/>
                          <wps:cNvSpPr txBox="1"/>
                          <wps:spPr>
                            <a:xfrm>
                              <a:off x="7788336" y="3956869"/>
                              <a:ext cx="2570480" cy="1123512"/>
                            </a:xfrm>
                            <a:prstGeom prst="rect">
                              <a:avLst/>
                            </a:prstGeom>
                            <a:noFill/>
                          </wps:spPr>
                          <wps:txb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حماية الخصوصية</w:t>
                                </w:r>
                              </w:p>
                            </w:txbxContent>
                          </wps:txbx>
                          <wps:bodyPr wrap="square">
                            <a:noAutofit/>
                          </wps:bodyPr>
                        </wps:wsp>
                        <wpg:grpSp>
                          <wpg:cNvPr id="2074269896" name="Group 2074269896"/>
                          <wpg:cNvGrpSpPr/>
                          <wpg:grpSpPr>
                            <a:xfrm>
                              <a:off x="8223507" y="1449073"/>
                              <a:ext cx="1700550" cy="2470887"/>
                              <a:chOff x="8223507" y="1449073"/>
                              <a:chExt cx="1700550" cy="2470887"/>
                            </a:xfrm>
                          </wpg:grpSpPr>
                          <wps:wsp>
                            <wps:cNvPr id="2074269897" name="Shape"/>
                            <wps:cNvSpPr/>
                            <wps:spPr>
                              <a:xfrm>
                                <a:off x="8223507" y="1449073"/>
                                <a:ext cx="1700550" cy="2470887"/>
                              </a:xfrm>
                              <a:custGeom>
                                <a:avLst/>
                                <a:gdLst/>
                                <a:ahLst/>
                                <a:cxnLst>
                                  <a:cxn ang="0">
                                    <a:pos x="wd2" y="hd2"/>
                                  </a:cxn>
                                  <a:cxn ang="5400000">
                                    <a:pos x="wd2" y="hd2"/>
                                  </a:cxn>
                                  <a:cxn ang="10800000">
                                    <a:pos x="wd2" y="hd2"/>
                                  </a:cxn>
                                  <a:cxn ang="16200000">
                                    <a:pos x="wd2" y="hd2"/>
                                  </a:cxn>
                                </a:cxnLst>
                                <a:rect l="0" t="0" r="r" b="b"/>
                                <a:pathLst>
                                  <a:path w="21600" h="21554" extrusionOk="0">
                                    <a:moveTo>
                                      <a:pt x="17864" y="855"/>
                                    </a:moveTo>
                                    <a:cubicBezTo>
                                      <a:pt x="16240" y="1970"/>
                                      <a:pt x="13696" y="1970"/>
                                      <a:pt x="12072" y="855"/>
                                    </a:cubicBezTo>
                                    <a:lnTo>
                                      <a:pt x="11585" y="520"/>
                                    </a:lnTo>
                                    <a:cubicBezTo>
                                      <a:pt x="11260" y="297"/>
                                      <a:pt x="10719" y="297"/>
                                      <a:pt x="10394" y="520"/>
                                    </a:cubicBezTo>
                                    <a:lnTo>
                                      <a:pt x="9636" y="1041"/>
                                    </a:lnTo>
                                    <a:cubicBezTo>
                                      <a:pt x="8012" y="2156"/>
                                      <a:pt x="5468" y="2156"/>
                                      <a:pt x="3844" y="1041"/>
                                    </a:cubicBezTo>
                                    <a:lnTo>
                                      <a:pt x="2490" y="112"/>
                                    </a:lnTo>
                                    <a:lnTo>
                                      <a:pt x="0" y="1822"/>
                                    </a:lnTo>
                                    <a:lnTo>
                                      <a:pt x="1353" y="2751"/>
                                    </a:lnTo>
                                    <a:cubicBezTo>
                                      <a:pt x="2977" y="3866"/>
                                      <a:pt x="2977" y="5614"/>
                                      <a:pt x="1353" y="6729"/>
                                    </a:cubicBezTo>
                                    <a:lnTo>
                                      <a:pt x="1083" y="6915"/>
                                    </a:lnTo>
                                    <a:cubicBezTo>
                                      <a:pt x="758" y="7138"/>
                                      <a:pt x="758" y="7510"/>
                                      <a:pt x="1083" y="7733"/>
                                    </a:cubicBezTo>
                                    <a:lnTo>
                                      <a:pt x="10340" y="14090"/>
                                    </a:lnTo>
                                    <a:cubicBezTo>
                                      <a:pt x="10448" y="14165"/>
                                      <a:pt x="10556" y="14202"/>
                                      <a:pt x="10665" y="14239"/>
                                    </a:cubicBezTo>
                                    <a:lnTo>
                                      <a:pt x="10665" y="19704"/>
                                    </a:lnTo>
                                    <a:cubicBezTo>
                                      <a:pt x="10610" y="19741"/>
                                      <a:pt x="10556" y="19741"/>
                                      <a:pt x="10502" y="19778"/>
                                    </a:cubicBezTo>
                                    <a:lnTo>
                                      <a:pt x="9744" y="20299"/>
                                    </a:lnTo>
                                    <a:cubicBezTo>
                                      <a:pt x="9474" y="20485"/>
                                      <a:pt x="9474" y="20745"/>
                                      <a:pt x="9744" y="20894"/>
                                    </a:cubicBezTo>
                                    <a:lnTo>
                                      <a:pt x="10502" y="21414"/>
                                    </a:lnTo>
                                    <a:cubicBezTo>
                                      <a:pt x="10773" y="21600"/>
                                      <a:pt x="11152" y="21600"/>
                                      <a:pt x="11368" y="21414"/>
                                    </a:cubicBezTo>
                                    <a:lnTo>
                                      <a:pt x="12126" y="20894"/>
                                    </a:lnTo>
                                    <a:cubicBezTo>
                                      <a:pt x="12397" y="20708"/>
                                      <a:pt x="12397" y="20447"/>
                                      <a:pt x="12126" y="20299"/>
                                    </a:cubicBezTo>
                                    <a:lnTo>
                                      <a:pt x="11368" y="19778"/>
                                    </a:lnTo>
                                    <a:cubicBezTo>
                                      <a:pt x="11314" y="19741"/>
                                      <a:pt x="11260" y="19704"/>
                                      <a:pt x="11206" y="19704"/>
                                    </a:cubicBezTo>
                                    <a:lnTo>
                                      <a:pt x="11206" y="14239"/>
                                    </a:lnTo>
                                    <a:cubicBezTo>
                                      <a:pt x="11314" y="14202"/>
                                      <a:pt x="11422" y="14165"/>
                                      <a:pt x="11531" y="14090"/>
                                    </a:cubicBezTo>
                                    <a:lnTo>
                                      <a:pt x="20788" y="7733"/>
                                    </a:lnTo>
                                    <a:cubicBezTo>
                                      <a:pt x="21113" y="7510"/>
                                      <a:pt x="21113" y="7138"/>
                                      <a:pt x="20788" y="6915"/>
                                    </a:cubicBezTo>
                                    <a:lnTo>
                                      <a:pt x="20301" y="6580"/>
                                    </a:lnTo>
                                    <a:cubicBezTo>
                                      <a:pt x="18677" y="5465"/>
                                      <a:pt x="18677" y="3718"/>
                                      <a:pt x="20301" y="2602"/>
                                    </a:cubicBezTo>
                                    <a:lnTo>
                                      <a:pt x="21600" y="1710"/>
                                    </a:lnTo>
                                    <a:lnTo>
                                      <a:pt x="19110" y="0"/>
                                    </a:lnTo>
                                    <a:lnTo>
                                      <a:pt x="17864" y="855"/>
                                    </a:lnTo>
                                    <a:close/>
                                  </a:path>
                                </a:pathLst>
                              </a:custGeom>
                              <a:solidFill>
                                <a:srgbClr val="9FCFD1"/>
                              </a:solidFill>
                              <a:ln w="12700">
                                <a:miter lim="400000"/>
                              </a:ln>
                            </wps:spPr>
                            <wps:bodyPr lIns="38100" tIns="38100" rIns="38100" bIns="38100" anchor="ctr"/>
                          </wps:wsp>
                          <wps:wsp>
                            <wps:cNvPr id="2074269898" name="Shape"/>
                            <wps:cNvSpPr/>
                            <wps:spPr>
                              <a:xfrm>
                                <a:off x="8533565" y="1711580"/>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914" y="21143"/>
                                      <a:pt x="7008" y="19317"/>
                                    </a:cubicBezTo>
                                    <a:close/>
                                  </a:path>
                                </a:pathLst>
                              </a:custGeom>
                              <a:solidFill>
                                <a:schemeClr val="bg1"/>
                              </a:solidFill>
                              <a:ln w="12700">
                                <a:miter lim="400000"/>
                              </a:ln>
                            </wps:spPr>
                            <wps:bodyPr lIns="38100" tIns="38100" rIns="38100" bIns="38100" anchor="ctr"/>
                          </wps:wsp>
                        </wpg:grpSp>
                      </wpg:grpSp>
                      <wpg:grpSp>
                        <wpg:cNvPr id="2074269899" name="Group 2074269899"/>
                        <wpg:cNvGrpSpPr/>
                        <wpg:grpSpPr>
                          <a:xfrm>
                            <a:off x="6413635" y="0"/>
                            <a:ext cx="2338070" cy="3636238"/>
                            <a:chOff x="6413635" y="0"/>
                            <a:chExt cx="2338070" cy="3636238"/>
                          </a:xfrm>
                        </wpg:grpSpPr>
                        <wps:wsp>
                          <wps:cNvPr id="2074269900" name="TextBox 68"/>
                          <wps:cNvSpPr txBox="1"/>
                          <wps:spPr>
                            <a:xfrm>
                              <a:off x="6413635" y="2512727"/>
                              <a:ext cx="2338070" cy="1123511"/>
                            </a:xfrm>
                            <a:prstGeom prst="rect">
                              <a:avLst/>
                            </a:prstGeom>
                            <a:noFill/>
                          </wps:spPr>
                          <wps:txb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إدارة البيانات الضخمة</w:t>
                                </w:r>
                              </w:p>
                            </w:txbxContent>
                          </wps:txbx>
                          <wps:bodyPr wrap="square">
                            <a:noAutofit/>
                          </wps:bodyPr>
                        </wps:wsp>
                        <wps:wsp>
                          <wps:cNvPr id="2074269901" name="Shape"/>
                          <wps:cNvSpPr/>
                          <wps:spPr>
                            <a:xfrm>
                              <a:off x="6731811" y="0"/>
                              <a:ext cx="1645134" cy="2434660"/>
                            </a:xfrm>
                            <a:custGeom>
                              <a:avLst/>
                              <a:gdLst/>
                              <a:ahLst/>
                              <a:cxnLst>
                                <a:cxn ang="0">
                                  <a:pos x="wd2" y="hd2"/>
                                </a:cxn>
                                <a:cxn ang="5400000">
                                  <a:pos x="wd2" y="hd2"/>
                                </a:cxn>
                                <a:cxn ang="10800000">
                                  <a:pos x="wd2" y="hd2"/>
                                </a:cxn>
                                <a:cxn ang="16200000">
                                  <a:pos x="wd2" y="hd2"/>
                                </a:cxn>
                              </a:cxnLst>
                              <a:rect l="0" t="0" r="r" b="b"/>
                              <a:pathLst>
                                <a:path w="21600" h="21497" extrusionOk="0">
                                  <a:moveTo>
                                    <a:pt x="20593" y="11647"/>
                                  </a:moveTo>
                                  <a:cubicBezTo>
                                    <a:pt x="18914" y="10518"/>
                                    <a:pt x="18914" y="8750"/>
                                    <a:pt x="20593" y="7621"/>
                                  </a:cubicBezTo>
                                  <a:lnTo>
                                    <a:pt x="20873" y="7432"/>
                                  </a:lnTo>
                                  <a:cubicBezTo>
                                    <a:pt x="21208" y="7207"/>
                                    <a:pt x="21208" y="6830"/>
                                    <a:pt x="20873" y="6605"/>
                                  </a:cubicBezTo>
                                  <a:lnTo>
                                    <a:pt x="11304" y="170"/>
                                  </a:lnTo>
                                  <a:cubicBezTo>
                                    <a:pt x="10968" y="-56"/>
                                    <a:pt x="10408" y="-56"/>
                                    <a:pt x="10073" y="170"/>
                                  </a:cubicBezTo>
                                  <a:lnTo>
                                    <a:pt x="504" y="6605"/>
                                  </a:lnTo>
                                  <a:cubicBezTo>
                                    <a:pt x="168" y="6830"/>
                                    <a:pt x="168" y="7207"/>
                                    <a:pt x="504" y="7432"/>
                                  </a:cubicBezTo>
                                  <a:lnTo>
                                    <a:pt x="1007" y="7771"/>
                                  </a:lnTo>
                                  <a:cubicBezTo>
                                    <a:pt x="2686" y="8900"/>
                                    <a:pt x="2686" y="10669"/>
                                    <a:pt x="1007" y="11798"/>
                                  </a:cubicBezTo>
                                  <a:lnTo>
                                    <a:pt x="0" y="12475"/>
                                  </a:lnTo>
                                  <a:lnTo>
                                    <a:pt x="2574" y="14206"/>
                                  </a:lnTo>
                                  <a:lnTo>
                                    <a:pt x="3581" y="13529"/>
                                  </a:lnTo>
                                  <a:cubicBezTo>
                                    <a:pt x="5260" y="12400"/>
                                    <a:pt x="7890" y="12400"/>
                                    <a:pt x="9569" y="13529"/>
                                  </a:cubicBezTo>
                                  <a:lnTo>
                                    <a:pt x="10073" y="13867"/>
                                  </a:lnTo>
                                  <a:cubicBezTo>
                                    <a:pt x="10184" y="13943"/>
                                    <a:pt x="10296" y="13980"/>
                                    <a:pt x="10408" y="14018"/>
                                  </a:cubicBezTo>
                                  <a:lnTo>
                                    <a:pt x="10408" y="19625"/>
                                  </a:lnTo>
                                  <a:cubicBezTo>
                                    <a:pt x="10352" y="19662"/>
                                    <a:pt x="10296" y="19662"/>
                                    <a:pt x="10240" y="19700"/>
                                  </a:cubicBezTo>
                                  <a:lnTo>
                                    <a:pt x="9457" y="20227"/>
                                  </a:lnTo>
                                  <a:cubicBezTo>
                                    <a:pt x="9177" y="20415"/>
                                    <a:pt x="9177" y="20679"/>
                                    <a:pt x="9457" y="20829"/>
                                  </a:cubicBezTo>
                                  <a:lnTo>
                                    <a:pt x="10240" y="21356"/>
                                  </a:lnTo>
                                  <a:cubicBezTo>
                                    <a:pt x="10520" y="21544"/>
                                    <a:pt x="10912" y="21544"/>
                                    <a:pt x="11136" y="21356"/>
                                  </a:cubicBezTo>
                                  <a:lnTo>
                                    <a:pt x="11919" y="20829"/>
                                  </a:lnTo>
                                  <a:cubicBezTo>
                                    <a:pt x="12199" y="20641"/>
                                    <a:pt x="12199" y="20377"/>
                                    <a:pt x="11919" y="20227"/>
                                  </a:cubicBezTo>
                                  <a:lnTo>
                                    <a:pt x="11136" y="19700"/>
                                  </a:lnTo>
                                  <a:cubicBezTo>
                                    <a:pt x="11080" y="19662"/>
                                    <a:pt x="11024" y="19625"/>
                                    <a:pt x="10968" y="19625"/>
                                  </a:cubicBezTo>
                                  <a:lnTo>
                                    <a:pt x="10968" y="14018"/>
                                  </a:lnTo>
                                  <a:cubicBezTo>
                                    <a:pt x="11080" y="13980"/>
                                    <a:pt x="11192" y="13943"/>
                                    <a:pt x="11304" y="13867"/>
                                  </a:cubicBezTo>
                                  <a:lnTo>
                                    <a:pt x="12087" y="13340"/>
                                  </a:lnTo>
                                  <a:cubicBezTo>
                                    <a:pt x="13766" y="12212"/>
                                    <a:pt x="16396" y="12212"/>
                                    <a:pt x="18075" y="13340"/>
                                  </a:cubicBezTo>
                                  <a:lnTo>
                                    <a:pt x="19026" y="13980"/>
                                  </a:lnTo>
                                  <a:lnTo>
                                    <a:pt x="21600" y="12249"/>
                                  </a:lnTo>
                                  <a:lnTo>
                                    <a:pt x="20593" y="11647"/>
                                  </a:lnTo>
                                  <a:close/>
                                </a:path>
                              </a:pathLst>
                            </a:custGeom>
                            <a:solidFill>
                              <a:srgbClr val="99A8BD"/>
                            </a:solidFill>
                            <a:ln w="12700">
                              <a:miter lim="400000"/>
                            </a:ln>
                          </wps:spPr>
                          <wps:bodyPr lIns="38100" tIns="38100" rIns="38100" bIns="38100" anchor="ctr"/>
                        </wps:wsp>
                        <wps:wsp>
                          <wps:cNvPr id="2074269902" name="Shape"/>
                          <wps:cNvSpPr/>
                          <wps:spPr>
                            <a:xfrm>
                              <a:off x="6987530"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914" y="21145"/>
                                    <a:pt x="7008" y="19246"/>
                                  </a:cubicBezTo>
                                  <a:close/>
                                </a:path>
                              </a:pathLst>
                            </a:custGeom>
                            <a:solidFill>
                              <a:schemeClr val="bg1"/>
                            </a:solidFill>
                            <a:ln w="12700">
                              <a:miter lim="400000"/>
                            </a:ln>
                          </wps:spPr>
                          <wps:bodyPr lIns="38100" tIns="38100" rIns="38100" bIns="38100" anchor="ctr"/>
                        </wps:wsp>
                      </wpg:grpSp>
                      <wpg:grpSp>
                        <wpg:cNvPr id="2074269903" name="Group 2074269903"/>
                        <wpg:cNvGrpSpPr/>
                        <wpg:grpSpPr>
                          <a:xfrm>
                            <a:off x="2927458" y="0"/>
                            <a:ext cx="3043555" cy="3606132"/>
                            <a:chOff x="2927458" y="0"/>
                            <a:chExt cx="3043555" cy="3606132"/>
                          </a:xfrm>
                        </wpg:grpSpPr>
                        <wps:wsp>
                          <wps:cNvPr id="2074269904" name="TextBox 72"/>
                          <wps:cNvSpPr txBox="1"/>
                          <wps:spPr>
                            <a:xfrm>
                              <a:off x="2927458" y="2482620"/>
                              <a:ext cx="3043555" cy="1123512"/>
                            </a:xfrm>
                            <a:prstGeom prst="rect">
                              <a:avLst/>
                            </a:prstGeom>
                            <a:noFill/>
                          </wps:spPr>
                          <wps:txb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التنظيم والامتثال</w:t>
                                </w:r>
                              </w:p>
                            </w:txbxContent>
                          </wps:txbx>
                          <wps:bodyPr wrap="square">
                            <a:noAutofit/>
                          </wps:bodyPr>
                        </wps:wsp>
                        <wps:wsp>
                          <wps:cNvPr id="2074269905" name="Shape"/>
                          <wps:cNvSpPr/>
                          <wps:spPr>
                            <a:xfrm>
                              <a:off x="3663190" y="0"/>
                              <a:ext cx="1662182" cy="2434660"/>
                            </a:xfrm>
                            <a:custGeom>
                              <a:avLst/>
                              <a:gdLst/>
                              <a:ahLst/>
                              <a:cxnLst>
                                <a:cxn ang="0">
                                  <a:pos x="wd2" y="hd2"/>
                                </a:cxn>
                                <a:cxn ang="5400000">
                                  <a:pos x="wd2" y="hd2"/>
                                </a:cxn>
                                <a:cxn ang="10800000">
                                  <a:pos x="wd2" y="hd2"/>
                                </a:cxn>
                                <a:cxn ang="16200000">
                                  <a:pos x="wd2" y="hd2"/>
                                </a:cxn>
                              </a:cxnLst>
                              <a:rect l="0" t="0" r="r" b="b"/>
                              <a:pathLst>
                                <a:path w="21600" h="21497" extrusionOk="0">
                                  <a:moveTo>
                                    <a:pt x="20548" y="11647"/>
                                  </a:moveTo>
                                  <a:cubicBezTo>
                                    <a:pt x="18886" y="10518"/>
                                    <a:pt x="18886" y="8750"/>
                                    <a:pt x="20548" y="7621"/>
                                  </a:cubicBezTo>
                                  <a:lnTo>
                                    <a:pt x="20825" y="7432"/>
                                  </a:lnTo>
                                  <a:cubicBezTo>
                                    <a:pt x="21157" y="7207"/>
                                    <a:pt x="21157" y="6830"/>
                                    <a:pt x="20825" y="6605"/>
                                  </a:cubicBezTo>
                                  <a:lnTo>
                                    <a:pt x="11354" y="170"/>
                                  </a:lnTo>
                                  <a:cubicBezTo>
                                    <a:pt x="11022" y="-56"/>
                                    <a:pt x="10468" y="-56"/>
                                    <a:pt x="10135" y="170"/>
                                  </a:cubicBezTo>
                                  <a:lnTo>
                                    <a:pt x="665" y="6605"/>
                                  </a:lnTo>
                                  <a:cubicBezTo>
                                    <a:pt x="332" y="6830"/>
                                    <a:pt x="332" y="7207"/>
                                    <a:pt x="665" y="7432"/>
                                  </a:cubicBezTo>
                                  <a:lnTo>
                                    <a:pt x="1163" y="7771"/>
                                  </a:lnTo>
                                  <a:cubicBezTo>
                                    <a:pt x="2825" y="8900"/>
                                    <a:pt x="2825" y="10669"/>
                                    <a:pt x="1163" y="11798"/>
                                  </a:cubicBezTo>
                                  <a:lnTo>
                                    <a:pt x="0" y="12588"/>
                                  </a:lnTo>
                                  <a:lnTo>
                                    <a:pt x="2548" y="14319"/>
                                  </a:lnTo>
                                  <a:lnTo>
                                    <a:pt x="3711" y="13529"/>
                                  </a:lnTo>
                                  <a:cubicBezTo>
                                    <a:pt x="5372" y="12400"/>
                                    <a:pt x="7975" y="12400"/>
                                    <a:pt x="9637" y="13529"/>
                                  </a:cubicBezTo>
                                  <a:lnTo>
                                    <a:pt x="10135" y="13867"/>
                                  </a:lnTo>
                                  <a:cubicBezTo>
                                    <a:pt x="10246" y="13943"/>
                                    <a:pt x="10357" y="13980"/>
                                    <a:pt x="10468" y="14018"/>
                                  </a:cubicBezTo>
                                  <a:lnTo>
                                    <a:pt x="10468" y="19625"/>
                                  </a:lnTo>
                                  <a:cubicBezTo>
                                    <a:pt x="10412" y="19662"/>
                                    <a:pt x="10357" y="19662"/>
                                    <a:pt x="10302" y="19700"/>
                                  </a:cubicBezTo>
                                  <a:lnTo>
                                    <a:pt x="9526" y="20227"/>
                                  </a:lnTo>
                                  <a:cubicBezTo>
                                    <a:pt x="9249" y="20415"/>
                                    <a:pt x="9249" y="20679"/>
                                    <a:pt x="9526" y="20829"/>
                                  </a:cubicBezTo>
                                  <a:lnTo>
                                    <a:pt x="10302" y="21356"/>
                                  </a:lnTo>
                                  <a:cubicBezTo>
                                    <a:pt x="10578" y="21544"/>
                                    <a:pt x="10966" y="21544"/>
                                    <a:pt x="11188" y="21356"/>
                                  </a:cubicBezTo>
                                  <a:lnTo>
                                    <a:pt x="11963" y="20829"/>
                                  </a:lnTo>
                                  <a:cubicBezTo>
                                    <a:pt x="12240" y="20641"/>
                                    <a:pt x="12240" y="20377"/>
                                    <a:pt x="11963" y="20227"/>
                                  </a:cubicBezTo>
                                  <a:lnTo>
                                    <a:pt x="11188" y="19700"/>
                                  </a:lnTo>
                                  <a:cubicBezTo>
                                    <a:pt x="11132" y="19662"/>
                                    <a:pt x="11077" y="19625"/>
                                    <a:pt x="11022" y="19625"/>
                                  </a:cubicBezTo>
                                  <a:lnTo>
                                    <a:pt x="11022" y="14018"/>
                                  </a:lnTo>
                                  <a:cubicBezTo>
                                    <a:pt x="11132" y="13980"/>
                                    <a:pt x="11243" y="13943"/>
                                    <a:pt x="11354" y="13867"/>
                                  </a:cubicBezTo>
                                  <a:lnTo>
                                    <a:pt x="12129" y="13340"/>
                                  </a:lnTo>
                                  <a:cubicBezTo>
                                    <a:pt x="13791" y="12212"/>
                                    <a:pt x="16394" y="12212"/>
                                    <a:pt x="18055" y="13340"/>
                                  </a:cubicBezTo>
                                  <a:lnTo>
                                    <a:pt x="19052" y="14018"/>
                                  </a:lnTo>
                                  <a:lnTo>
                                    <a:pt x="21600" y="12287"/>
                                  </a:lnTo>
                                  <a:lnTo>
                                    <a:pt x="20548" y="11647"/>
                                  </a:lnTo>
                                  <a:close/>
                                </a:path>
                              </a:pathLst>
                            </a:custGeom>
                            <a:solidFill>
                              <a:srgbClr val="3D8E92"/>
                            </a:solidFill>
                            <a:ln w="12700">
                              <a:miter lim="400000"/>
                            </a:ln>
                          </wps:spPr>
                          <wps:bodyPr lIns="38100" tIns="38100" rIns="38100" bIns="38100" anchor="ctr"/>
                        </wps:wsp>
                        <wps:wsp>
                          <wps:cNvPr id="2074269906" name="Shape"/>
                          <wps:cNvSpPr/>
                          <wps:spPr>
                            <a:xfrm>
                              <a:off x="3918905"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g:grpSp>
                      <wpg:grpSp>
                        <wpg:cNvPr id="2074269907" name="Group 2074269907"/>
                        <wpg:cNvGrpSpPr/>
                        <wpg:grpSpPr>
                          <a:xfrm>
                            <a:off x="9643440" y="42620"/>
                            <a:ext cx="2011680" cy="3899924"/>
                            <a:chOff x="9643440" y="42620"/>
                            <a:chExt cx="2011680" cy="3899924"/>
                          </a:xfrm>
                        </wpg:grpSpPr>
                        <wps:wsp>
                          <wps:cNvPr id="2074269908" name="TextBox 76"/>
                          <wps:cNvSpPr txBox="1"/>
                          <wps:spPr>
                            <a:xfrm>
                              <a:off x="9643440" y="2819032"/>
                              <a:ext cx="2011680" cy="1123512"/>
                            </a:xfrm>
                            <a:prstGeom prst="rect">
                              <a:avLst/>
                            </a:prstGeom>
                            <a:noFill/>
                          </wps:spPr>
                          <wps:txb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الأمن السيبراني</w:t>
                                </w:r>
                              </w:p>
                            </w:txbxContent>
                          </wps:txbx>
                          <wps:bodyPr wrap="square">
                            <a:noAutofit/>
                          </wps:bodyPr>
                        </wps:wsp>
                        <wps:wsp>
                          <wps:cNvPr id="2074269909" name="Shape"/>
                          <wps:cNvSpPr/>
                          <wps:spPr>
                            <a:xfrm>
                              <a:off x="9800440" y="42620"/>
                              <a:ext cx="1647268" cy="2434660"/>
                            </a:xfrm>
                            <a:custGeom>
                              <a:avLst/>
                              <a:gdLst/>
                              <a:ahLst/>
                              <a:cxnLst>
                                <a:cxn ang="0">
                                  <a:pos x="wd2" y="hd2"/>
                                </a:cxn>
                                <a:cxn ang="5400000">
                                  <a:pos x="wd2" y="hd2"/>
                                </a:cxn>
                                <a:cxn ang="10800000">
                                  <a:pos x="wd2" y="hd2"/>
                                </a:cxn>
                                <a:cxn ang="16200000">
                                  <a:pos x="wd2" y="hd2"/>
                                </a:cxn>
                              </a:cxnLst>
                              <a:rect l="0" t="0" r="r" b="b"/>
                              <a:pathLst>
                                <a:path w="21516" h="21497" extrusionOk="0">
                                  <a:moveTo>
                                    <a:pt x="11746" y="13867"/>
                                  </a:moveTo>
                                  <a:lnTo>
                                    <a:pt x="21266" y="7432"/>
                                  </a:lnTo>
                                  <a:cubicBezTo>
                                    <a:pt x="21600" y="7207"/>
                                    <a:pt x="21600" y="6830"/>
                                    <a:pt x="21266" y="6605"/>
                                  </a:cubicBezTo>
                                  <a:lnTo>
                                    <a:pt x="11746" y="170"/>
                                  </a:lnTo>
                                  <a:cubicBezTo>
                                    <a:pt x="11412" y="-56"/>
                                    <a:pt x="10856" y="-56"/>
                                    <a:pt x="10522" y="170"/>
                                  </a:cubicBezTo>
                                  <a:lnTo>
                                    <a:pt x="1002" y="6605"/>
                                  </a:lnTo>
                                  <a:cubicBezTo>
                                    <a:pt x="668" y="6830"/>
                                    <a:pt x="668" y="7207"/>
                                    <a:pt x="1002" y="7432"/>
                                  </a:cubicBezTo>
                                  <a:cubicBezTo>
                                    <a:pt x="2672" y="8561"/>
                                    <a:pt x="2672" y="10330"/>
                                    <a:pt x="1002" y="11459"/>
                                  </a:cubicBezTo>
                                  <a:lnTo>
                                    <a:pt x="0" y="12136"/>
                                  </a:lnTo>
                                  <a:lnTo>
                                    <a:pt x="2561" y="13867"/>
                                  </a:lnTo>
                                  <a:lnTo>
                                    <a:pt x="3563" y="13190"/>
                                  </a:lnTo>
                                  <a:cubicBezTo>
                                    <a:pt x="5233" y="12061"/>
                                    <a:pt x="7849" y="12061"/>
                                    <a:pt x="9520" y="13190"/>
                                  </a:cubicBezTo>
                                  <a:lnTo>
                                    <a:pt x="10522" y="13867"/>
                                  </a:lnTo>
                                  <a:cubicBezTo>
                                    <a:pt x="10633" y="13943"/>
                                    <a:pt x="10744" y="13980"/>
                                    <a:pt x="10856" y="14018"/>
                                  </a:cubicBezTo>
                                  <a:lnTo>
                                    <a:pt x="10856" y="19625"/>
                                  </a:lnTo>
                                  <a:cubicBezTo>
                                    <a:pt x="10800" y="19662"/>
                                    <a:pt x="10744" y="19662"/>
                                    <a:pt x="10689" y="19700"/>
                                  </a:cubicBezTo>
                                  <a:lnTo>
                                    <a:pt x="9909" y="20227"/>
                                  </a:lnTo>
                                  <a:cubicBezTo>
                                    <a:pt x="9631" y="20415"/>
                                    <a:pt x="9631" y="20678"/>
                                    <a:pt x="9909" y="20829"/>
                                  </a:cubicBezTo>
                                  <a:lnTo>
                                    <a:pt x="10689" y="21356"/>
                                  </a:lnTo>
                                  <a:cubicBezTo>
                                    <a:pt x="10967" y="21544"/>
                                    <a:pt x="11357" y="21544"/>
                                    <a:pt x="11579" y="21356"/>
                                  </a:cubicBezTo>
                                  <a:lnTo>
                                    <a:pt x="12359" y="20829"/>
                                  </a:lnTo>
                                  <a:cubicBezTo>
                                    <a:pt x="12637" y="20641"/>
                                    <a:pt x="12637" y="20377"/>
                                    <a:pt x="12359" y="20227"/>
                                  </a:cubicBezTo>
                                  <a:lnTo>
                                    <a:pt x="11579" y="19700"/>
                                  </a:lnTo>
                                  <a:cubicBezTo>
                                    <a:pt x="11524" y="19662"/>
                                    <a:pt x="11468" y="19625"/>
                                    <a:pt x="11412" y="19625"/>
                                  </a:cubicBezTo>
                                  <a:lnTo>
                                    <a:pt x="11412" y="14018"/>
                                  </a:lnTo>
                                  <a:cubicBezTo>
                                    <a:pt x="11524" y="13980"/>
                                    <a:pt x="11635" y="13943"/>
                                    <a:pt x="11746" y="13867"/>
                                  </a:cubicBezTo>
                                  <a:close/>
                                </a:path>
                              </a:pathLst>
                            </a:custGeom>
                            <a:solidFill>
                              <a:srgbClr val="3D8E92"/>
                            </a:solidFill>
                            <a:ln w="12700">
                              <a:miter lim="400000"/>
                            </a:ln>
                          </wps:spPr>
                          <wps:bodyPr lIns="38100" tIns="38100" rIns="38100" bIns="38100" anchor="ctr"/>
                        </wps:wsp>
                        <wps:wsp>
                          <wps:cNvPr id="2074269910" name="Shape"/>
                          <wps:cNvSpPr/>
                          <wps:spPr>
                            <a:xfrm>
                              <a:off x="10096107" y="273827"/>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g:grpSp>
                      <wpg:grpSp>
                        <wpg:cNvPr id="2074269911" name="Group 2074269911"/>
                        <wpg:cNvGrpSpPr/>
                        <wpg:grpSpPr>
                          <a:xfrm>
                            <a:off x="0" y="39649"/>
                            <a:ext cx="2570480" cy="3664054"/>
                            <a:chOff x="0" y="39649"/>
                            <a:chExt cx="2570480" cy="3664054"/>
                          </a:xfrm>
                        </wpg:grpSpPr>
                        <wps:wsp>
                          <wps:cNvPr id="2074269912" name="Shape"/>
                          <wps:cNvSpPr/>
                          <wps:spPr>
                            <a:xfrm flipH="1">
                              <a:off x="565588" y="39649"/>
                              <a:ext cx="1647268" cy="2434660"/>
                            </a:xfrm>
                            <a:custGeom>
                              <a:avLst/>
                              <a:gdLst/>
                              <a:ahLst/>
                              <a:cxnLst>
                                <a:cxn ang="0">
                                  <a:pos x="wd2" y="hd2"/>
                                </a:cxn>
                                <a:cxn ang="5400000">
                                  <a:pos x="wd2" y="hd2"/>
                                </a:cxn>
                                <a:cxn ang="10800000">
                                  <a:pos x="wd2" y="hd2"/>
                                </a:cxn>
                                <a:cxn ang="16200000">
                                  <a:pos x="wd2" y="hd2"/>
                                </a:cxn>
                              </a:cxnLst>
                              <a:rect l="0" t="0" r="r" b="b"/>
                              <a:pathLst>
                                <a:path w="21516" h="21497" extrusionOk="0">
                                  <a:moveTo>
                                    <a:pt x="11746" y="13867"/>
                                  </a:moveTo>
                                  <a:lnTo>
                                    <a:pt x="21266" y="7432"/>
                                  </a:lnTo>
                                  <a:cubicBezTo>
                                    <a:pt x="21600" y="7207"/>
                                    <a:pt x="21600" y="6830"/>
                                    <a:pt x="21266" y="6605"/>
                                  </a:cubicBezTo>
                                  <a:lnTo>
                                    <a:pt x="11746" y="170"/>
                                  </a:lnTo>
                                  <a:cubicBezTo>
                                    <a:pt x="11412" y="-56"/>
                                    <a:pt x="10856" y="-56"/>
                                    <a:pt x="10522" y="170"/>
                                  </a:cubicBezTo>
                                  <a:lnTo>
                                    <a:pt x="1002" y="6605"/>
                                  </a:lnTo>
                                  <a:cubicBezTo>
                                    <a:pt x="668" y="6830"/>
                                    <a:pt x="668" y="7207"/>
                                    <a:pt x="1002" y="7432"/>
                                  </a:cubicBezTo>
                                  <a:cubicBezTo>
                                    <a:pt x="2672" y="8561"/>
                                    <a:pt x="2672" y="10330"/>
                                    <a:pt x="1002" y="11459"/>
                                  </a:cubicBezTo>
                                  <a:lnTo>
                                    <a:pt x="0" y="12136"/>
                                  </a:lnTo>
                                  <a:lnTo>
                                    <a:pt x="2561" y="13867"/>
                                  </a:lnTo>
                                  <a:lnTo>
                                    <a:pt x="3563" y="13190"/>
                                  </a:lnTo>
                                  <a:cubicBezTo>
                                    <a:pt x="5233" y="12061"/>
                                    <a:pt x="7849" y="12061"/>
                                    <a:pt x="9520" y="13190"/>
                                  </a:cubicBezTo>
                                  <a:lnTo>
                                    <a:pt x="10522" y="13867"/>
                                  </a:lnTo>
                                  <a:cubicBezTo>
                                    <a:pt x="10633" y="13943"/>
                                    <a:pt x="10744" y="13980"/>
                                    <a:pt x="10856" y="14018"/>
                                  </a:cubicBezTo>
                                  <a:lnTo>
                                    <a:pt x="10856" y="19625"/>
                                  </a:lnTo>
                                  <a:cubicBezTo>
                                    <a:pt x="10800" y="19662"/>
                                    <a:pt x="10744" y="19662"/>
                                    <a:pt x="10689" y="19700"/>
                                  </a:cubicBezTo>
                                  <a:lnTo>
                                    <a:pt x="9909" y="20227"/>
                                  </a:lnTo>
                                  <a:cubicBezTo>
                                    <a:pt x="9631" y="20415"/>
                                    <a:pt x="9631" y="20678"/>
                                    <a:pt x="9909" y="20829"/>
                                  </a:cubicBezTo>
                                  <a:lnTo>
                                    <a:pt x="10689" y="21356"/>
                                  </a:lnTo>
                                  <a:cubicBezTo>
                                    <a:pt x="10967" y="21544"/>
                                    <a:pt x="11357" y="21544"/>
                                    <a:pt x="11579" y="21356"/>
                                  </a:cubicBezTo>
                                  <a:lnTo>
                                    <a:pt x="12359" y="20829"/>
                                  </a:lnTo>
                                  <a:cubicBezTo>
                                    <a:pt x="12637" y="20641"/>
                                    <a:pt x="12637" y="20377"/>
                                    <a:pt x="12359" y="20227"/>
                                  </a:cubicBezTo>
                                  <a:lnTo>
                                    <a:pt x="11579" y="19700"/>
                                  </a:lnTo>
                                  <a:cubicBezTo>
                                    <a:pt x="11524" y="19662"/>
                                    <a:pt x="11468" y="19625"/>
                                    <a:pt x="11412" y="19625"/>
                                  </a:cubicBezTo>
                                  <a:lnTo>
                                    <a:pt x="11412" y="14018"/>
                                  </a:lnTo>
                                  <a:cubicBezTo>
                                    <a:pt x="11524" y="13980"/>
                                    <a:pt x="11635" y="13943"/>
                                    <a:pt x="11746" y="13867"/>
                                  </a:cubicBezTo>
                                  <a:close/>
                                </a:path>
                              </a:pathLst>
                            </a:custGeom>
                            <a:solidFill>
                              <a:srgbClr val="99A8BD"/>
                            </a:solidFill>
                            <a:ln w="12700">
                              <a:miter lim="400000"/>
                            </a:ln>
                          </wps:spPr>
                          <wps:bodyPr lIns="38100" tIns="38100" rIns="38100" bIns="38100" anchor="ctr"/>
                        </wps:wsp>
                        <wps:wsp>
                          <wps:cNvPr id="2074269913" name="Shape"/>
                          <wps:cNvSpPr/>
                          <wps:spPr>
                            <a:xfrm flipH="1">
                              <a:off x="834092"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s:wsp>
                          <wps:cNvPr id="2074269914" name="TextBox 82"/>
                          <wps:cNvSpPr txBox="1"/>
                          <wps:spPr>
                            <a:xfrm>
                              <a:off x="0" y="2580191"/>
                              <a:ext cx="2570480" cy="1123512"/>
                            </a:xfrm>
                            <a:prstGeom prst="rect">
                              <a:avLst/>
                            </a:prstGeom>
                            <a:noFill/>
                          </wps:spPr>
                          <wps:txb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الابتكار المستدام</w:t>
                                </w:r>
                              </w:p>
                            </w:txbxContent>
                          </wps:txbx>
                          <wps:bodyPr wrap="square">
                            <a:noAutofit/>
                          </wps:bodyPr>
                        </wps:wsp>
                      </wpg:grpSp>
                      <wpg:grpSp>
                        <wpg:cNvPr id="2074269915" name="Group 2074269915"/>
                        <wpg:cNvGrpSpPr/>
                        <wpg:grpSpPr>
                          <a:xfrm>
                            <a:off x="1642392" y="1387271"/>
                            <a:ext cx="2570480" cy="3670898"/>
                            <a:chOff x="1642392" y="1387271"/>
                            <a:chExt cx="2570480" cy="3670898"/>
                          </a:xfrm>
                        </wpg:grpSpPr>
                        <wps:wsp>
                          <wps:cNvPr id="2074269916" name="TextBox 84"/>
                          <wps:cNvSpPr txBox="1"/>
                          <wps:spPr>
                            <a:xfrm>
                              <a:off x="1642392" y="3934657"/>
                              <a:ext cx="2570480" cy="1123512"/>
                            </a:xfrm>
                            <a:prstGeom prst="rect">
                              <a:avLst/>
                            </a:prstGeom>
                            <a:noFill/>
                          </wps:spPr>
                          <wps:txb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التفاعل مع العملاء</w:t>
                                </w:r>
                              </w:p>
                            </w:txbxContent>
                          </wps:txbx>
                          <wps:bodyPr wrap="square">
                            <a:noAutofit/>
                          </wps:bodyPr>
                        </wps:wsp>
                        <wps:wsp>
                          <wps:cNvPr id="2074269917" name="Shape"/>
                          <wps:cNvSpPr/>
                          <wps:spPr>
                            <a:xfrm>
                              <a:off x="2074645" y="1387271"/>
                              <a:ext cx="1734639" cy="2453843"/>
                            </a:xfrm>
                            <a:custGeom>
                              <a:avLst/>
                              <a:gdLst/>
                              <a:ahLst/>
                              <a:cxnLst>
                                <a:cxn ang="0">
                                  <a:pos x="wd2" y="hd2"/>
                                </a:cxn>
                                <a:cxn ang="5400000">
                                  <a:pos x="wd2" y="hd2"/>
                                </a:cxn>
                                <a:cxn ang="10800000">
                                  <a:pos x="wd2" y="hd2"/>
                                </a:cxn>
                                <a:cxn ang="16200000">
                                  <a:pos x="wd2" y="hd2"/>
                                </a:cxn>
                              </a:cxnLst>
                              <a:rect l="0" t="0" r="r" b="b"/>
                              <a:pathLst>
                                <a:path w="21600" h="21553" extrusionOk="0">
                                  <a:moveTo>
                                    <a:pt x="17938" y="1048"/>
                                  </a:moveTo>
                                  <a:cubicBezTo>
                                    <a:pt x="16346" y="2171"/>
                                    <a:pt x="13851" y="2171"/>
                                    <a:pt x="12259" y="1048"/>
                                  </a:cubicBezTo>
                                  <a:lnTo>
                                    <a:pt x="11304" y="374"/>
                                  </a:lnTo>
                                  <a:cubicBezTo>
                                    <a:pt x="10986" y="150"/>
                                    <a:pt x="10455" y="150"/>
                                    <a:pt x="10136" y="374"/>
                                  </a:cubicBezTo>
                                  <a:lnTo>
                                    <a:pt x="9394" y="898"/>
                                  </a:lnTo>
                                  <a:cubicBezTo>
                                    <a:pt x="7801" y="2021"/>
                                    <a:pt x="5307" y="2021"/>
                                    <a:pt x="3715" y="898"/>
                                  </a:cubicBezTo>
                                  <a:lnTo>
                                    <a:pt x="2441" y="0"/>
                                  </a:lnTo>
                                  <a:lnTo>
                                    <a:pt x="0" y="1722"/>
                                  </a:lnTo>
                                  <a:lnTo>
                                    <a:pt x="1274" y="2620"/>
                                  </a:lnTo>
                                  <a:cubicBezTo>
                                    <a:pt x="2866" y="3743"/>
                                    <a:pt x="2866" y="5503"/>
                                    <a:pt x="1274" y="6626"/>
                                  </a:cubicBezTo>
                                  <a:lnTo>
                                    <a:pt x="1008" y="6813"/>
                                  </a:lnTo>
                                  <a:cubicBezTo>
                                    <a:pt x="690" y="7038"/>
                                    <a:pt x="690" y="7412"/>
                                    <a:pt x="1008" y="7637"/>
                                  </a:cubicBezTo>
                                  <a:lnTo>
                                    <a:pt x="10083" y="14038"/>
                                  </a:lnTo>
                                  <a:cubicBezTo>
                                    <a:pt x="10190" y="14113"/>
                                    <a:pt x="10296" y="14150"/>
                                    <a:pt x="10402" y="14188"/>
                                  </a:cubicBezTo>
                                  <a:lnTo>
                                    <a:pt x="10402" y="19691"/>
                                  </a:lnTo>
                                  <a:cubicBezTo>
                                    <a:pt x="10349" y="19728"/>
                                    <a:pt x="10296" y="19728"/>
                                    <a:pt x="10243" y="19766"/>
                                  </a:cubicBezTo>
                                  <a:lnTo>
                                    <a:pt x="9500" y="20290"/>
                                  </a:lnTo>
                                  <a:cubicBezTo>
                                    <a:pt x="9234" y="20477"/>
                                    <a:pt x="9234" y="20739"/>
                                    <a:pt x="9500" y="20889"/>
                                  </a:cubicBezTo>
                                  <a:lnTo>
                                    <a:pt x="10243" y="21413"/>
                                  </a:lnTo>
                                  <a:cubicBezTo>
                                    <a:pt x="10508" y="21600"/>
                                    <a:pt x="10880" y="21600"/>
                                    <a:pt x="11092" y="21413"/>
                                  </a:cubicBezTo>
                                  <a:lnTo>
                                    <a:pt x="11835" y="20889"/>
                                  </a:lnTo>
                                  <a:cubicBezTo>
                                    <a:pt x="12100" y="20702"/>
                                    <a:pt x="12100" y="20440"/>
                                    <a:pt x="11835" y="20290"/>
                                  </a:cubicBezTo>
                                  <a:lnTo>
                                    <a:pt x="11092" y="19766"/>
                                  </a:lnTo>
                                  <a:cubicBezTo>
                                    <a:pt x="11039" y="19728"/>
                                    <a:pt x="10986" y="19691"/>
                                    <a:pt x="10933" y="19691"/>
                                  </a:cubicBezTo>
                                  <a:lnTo>
                                    <a:pt x="10933" y="14188"/>
                                  </a:lnTo>
                                  <a:cubicBezTo>
                                    <a:pt x="11039" y="14150"/>
                                    <a:pt x="11145" y="14113"/>
                                    <a:pt x="11251" y="14038"/>
                                  </a:cubicBezTo>
                                  <a:lnTo>
                                    <a:pt x="20326" y="7637"/>
                                  </a:lnTo>
                                  <a:cubicBezTo>
                                    <a:pt x="20645" y="7412"/>
                                    <a:pt x="20645" y="7038"/>
                                    <a:pt x="20326" y="6813"/>
                                  </a:cubicBezTo>
                                  <a:lnTo>
                                    <a:pt x="20326" y="6813"/>
                                  </a:lnTo>
                                  <a:cubicBezTo>
                                    <a:pt x="18734" y="5690"/>
                                    <a:pt x="18734" y="3931"/>
                                    <a:pt x="20326" y="2808"/>
                                  </a:cubicBezTo>
                                  <a:lnTo>
                                    <a:pt x="21600" y="1909"/>
                                  </a:lnTo>
                                  <a:lnTo>
                                    <a:pt x="19159" y="187"/>
                                  </a:lnTo>
                                  <a:lnTo>
                                    <a:pt x="17938" y="1048"/>
                                  </a:lnTo>
                                  <a:close/>
                                </a:path>
                              </a:pathLst>
                            </a:custGeom>
                            <a:solidFill>
                              <a:srgbClr val="9FCFD1"/>
                            </a:solidFill>
                            <a:ln w="12700">
                              <a:miter lim="400000"/>
                            </a:ln>
                          </wps:spPr>
                          <wps:bodyPr lIns="38100" tIns="38100" rIns="38100" bIns="38100" anchor="ctr"/>
                        </wps:wsp>
                        <wps:wsp>
                          <wps:cNvPr id="2074269918" name="Shape"/>
                          <wps:cNvSpPr/>
                          <wps:spPr>
                            <a:xfrm>
                              <a:off x="2372983" y="1642994"/>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834" y="21143"/>
                                    <a:pt x="7008" y="19317"/>
                                  </a:cubicBezTo>
                                  <a:close/>
                                </a:path>
                              </a:pathLst>
                            </a:custGeom>
                            <a:solidFill>
                              <a:schemeClr val="bg1"/>
                            </a:solidFill>
                            <a:ln w="12700">
                              <a:miter lim="400000"/>
                            </a:ln>
                          </wps:spPr>
                          <wps:bodyPr lIns="38100" tIns="38100" rIns="38100" bIns="38100" anchor="ctr"/>
                        </wps:wsp>
                      </wpg:grpSp>
                      <pic:pic xmlns:pic="http://schemas.openxmlformats.org/drawingml/2006/picture">
                        <pic:nvPicPr>
                          <pic:cNvPr id="2074269919" name="Graphic 87" descr="Boardroom outline"/>
                          <pic:cNvPicPr>
                            <a:picLocks noChangeAspect="1"/>
                          </pic:cNvPicPr>
                        </pic:nvPicPr>
                        <pic:blipFill>
                          <a:blip r:embed="rId9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5"/>
                              </a:ext>
                            </a:extLst>
                          </a:blip>
                          <a:stretch>
                            <a:fillRect/>
                          </a:stretch>
                        </pic:blipFill>
                        <pic:spPr>
                          <a:xfrm>
                            <a:off x="2589942" y="1790188"/>
                            <a:ext cx="709699" cy="709699"/>
                          </a:xfrm>
                          <a:prstGeom prst="rect">
                            <a:avLst/>
                          </a:prstGeom>
                        </pic:spPr>
                      </pic:pic>
                      <pic:pic xmlns:pic="http://schemas.openxmlformats.org/drawingml/2006/picture">
                        <pic:nvPicPr>
                          <pic:cNvPr id="2074269920" name="Picture 2074269920"/>
                          <pic:cNvPicPr>
                            <a:picLocks noChangeAspect="1"/>
                          </pic:cNvPicPr>
                        </pic:nvPicPr>
                        <pic:blipFill>
                          <a:blip r:embed="rId96"/>
                          <a:stretch>
                            <a:fillRect/>
                          </a:stretch>
                        </pic:blipFill>
                        <pic:spPr>
                          <a:xfrm>
                            <a:off x="1000200" y="423420"/>
                            <a:ext cx="778042" cy="778042"/>
                          </a:xfrm>
                          <a:prstGeom prst="rect">
                            <a:avLst/>
                          </a:prstGeom>
                        </pic:spPr>
                      </pic:pic>
                      <pic:pic xmlns:pic="http://schemas.openxmlformats.org/drawingml/2006/picture">
                        <pic:nvPicPr>
                          <pic:cNvPr id="2074269921" name="Picture 2074269921"/>
                          <pic:cNvPicPr>
                            <a:picLocks noChangeAspect="1"/>
                          </pic:cNvPicPr>
                        </pic:nvPicPr>
                        <pic:blipFill>
                          <a:blip r:embed="rId85"/>
                          <a:stretch>
                            <a:fillRect/>
                          </a:stretch>
                        </pic:blipFill>
                        <pic:spPr>
                          <a:xfrm>
                            <a:off x="10323088" y="529563"/>
                            <a:ext cx="601972" cy="601972"/>
                          </a:xfrm>
                          <a:prstGeom prst="rect">
                            <a:avLst/>
                          </a:prstGeom>
                        </pic:spPr>
                      </pic:pic>
                      <pic:pic xmlns:pic="http://schemas.openxmlformats.org/drawingml/2006/picture">
                        <pic:nvPicPr>
                          <pic:cNvPr id="2074269922" name="Picture 2074269922"/>
                          <pic:cNvPicPr>
                            <a:picLocks noChangeAspect="1"/>
                          </pic:cNvPicPr>
                        </pic:nvPicPr>
                        <pic:blipFill>
                          <a:blip r:embed="rId97"/>
                          <a:stretch>
                            <a:fillRect/>
                          </a:stretch>
                        </pic:blipFill>
                        <pic:spPr>
                          <a:xfrm>
                            <a:off x="8774977" y="2016582"/>
                            <a:ext cx="597610" cy="597610"/>
                          </a:xfrm>
                          <a:prstGeom prst="rect">
                            <a:avLst/>
                          </a:prstGeom>
                        </pic:spPr>
                      </pic:pic>
                      <pic:pic xmlns:pic="http://schemas.openxmlformats.org/drawingml/2006/picture">
                        <pic:nvPicPr>
                          <pic:cNvPr id="2074269923" name="Picture 2074269923"/>
                          <pic:cNvPicPr>
                            <a:picLocks noChangeAspect="1"/>
                          </pic:cNvPicPr>
                        </pic:nvPicPr>
                        <pic:blipFill>
                          <a:blip r:embed="rId98"/>
                          <a:stretch>
                            <a:fillRect/>
                          </a:stretch>
                        </pic:blipFill>
                        <pic:spPr>
                          <a:xfrm>
                            <a:off x="7201792" y="523683"/>
                            <a:ext cx="677779" cy="677779"/>
                          </a:xfrm>
                          <a:prstGeom prst="rect">
                            <a:avLst/>
                          </a:prstGeom>
                        </pic:spPr>
                      </pic:pic>
                      <pic:pic xmlns:pic="http://schemas.openxmlformats.org/drawingml/2006/picture">
                        <pic:nvPicPr>
                          <pic:cNvPr id="2074269924" name="Picture 2074269924"/>
                          <pic:cNvPicPr>
                            <a:picLocks noChangeAspect="1"/>
                          </pic:cNvPicPr>
                        </pic:nvPicPr>
                        <pic:blipFill>
                          <a:blip r:embed="rId99"/>
                          <a:stretch>
                            <a:fillRect/>
                          </a:stretch>
                        </pic:blipFill>
                        <pic:spPr>
                          <a:xfrm>
                            <a:off x="4212711" y="477181"/>
                            <a:ext cx="654354" cy="654354"/>
                          </a:xfrm>
                          <a:prstGeom prst="rect">
                            <a:avLst/>
                          </a:prstGeom>
                        </pic:spPr>
                      </pic:pic>
                      <pic:pic xmlns:pic="http://schemas.openxmlformats.org/drawingml/2006/picture">
                        <pic:nvPicPr>
                          <pic:cNvPr id="2074269925" name="Picture 2074269925"/>
                          <pic:cNvPicPr>
                            <a:picLocks noChangeAspect="1"/>
                          </pic:cNvPicPr>
                        </pic:nvPicPr>
                        <pic:blipFill>
                          <a:blip r:embed="rId100"/>
                          <a:stretch>
                            <a:fillRect/>
                          </a:stretch>
                        </pic:blipFill>
                        <pic:spPr>
                          <a:xfrm>
                            <a:off x="5623987" y="1899134"/>
                            <a:ext cx="814137" cy="814137"/>
                          </a:xfrm>
                          <a:prstGeom prst="rect">
                            <a:avLst/>
                          </a:prstGeom>
                        </pic:spPr>
                      </pic:pic>
                    </wpg:wgp>
                  </a:graphicData>
                </a:graphic>
              </wp:inline>
            </w:drawing>
          </mc:Choice>
          <mc:Fallback>
            <w:pict>
              <v:group id="Group 94" o:spid="_x0000_s1456" style="width:451.3pt;height:196.65pt;mso-position-horizontal-relative:char;mso-position-vertical-relative:line" coordsize="116551,508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">
                <v:group id="Group 2074269889" o:spid="_x0000_s1457" style="position:absolute;left:47993;top:14490;width:23381;height:36279" coordorigin="47993,14490" coordsize="23380,36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qyss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bTNJ3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SrKy&#10;zAAAAOMAAAAPAAAAAAAAAAAAAAAAAKoCAABkcnMvZG93bnJldi54bWxQSwUGAAAAAAQABAD6AAAA&#10;owMAAAAA&#10;">
                  <v:shape id="TextBox 58" o:spid="_x0000_s1458" type="#_x0000_t202" style="position:absolute;left:47993;top:39534;width:23381;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U2MkA&#10;AADjAAAADwAAAGRycy9kb3ducmV2LnhtbESPy2rDMBBF94X8g5hAd40Uk5ddyyGkFLJqyaOF7gZr&#10;YptYI2Opsfv31aLQ5eW+OPl2tK24U+8bxxrmMwWCuHSm4UrD5fz6tAHhA7LB1jFp+CEP22LykGNm&#10;3MBHup9CJeII+ww11CF0mZS+rMmin7mOOHpX11sMUfaVND0Ocdy2MlFqJS02HB9q7GhfU3k7fVsN&#10;H2/Xr8+Feq9e7LIb3Kgk21Rq/Tgdd88gAo3hP/zXPhgNiVovklW6SSNFZIo8I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t7U2MkAAADjAAAADwAAAAAAAAAAAAAAAACYAgAA&#10;ZHJzL2Rvd25yZXYueG1sUEsFBgAAAAAEAAQA9QAAAI4DAAAAAA==&#10;" filled="f" stroked="f">
                    <v:textbo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التغير التكنولوجي السريع</w:t>
                          </w:r>
                        </w:p>
                      </w:txbxContent>
                    </v:textbox>
                  </v:shape>
                  <v:group id="Group 2074269891" o:spid="_x0000_s1459" style="position:absolute;left:51548;top:14490;width:17347;height:24539" coordorigin="51548,14490" coordsize="17346,24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05Shp&#10;zAAAAOMAAAAPAAAAAAAAAAAAAAAAAKoCAABkcnMvZG93bnJldi54bWxQSwUGAAAAAAQABAD6AAAA&#10;owMAAAAA&#10;">
                    <v:shape id="Shape" o:spid="_x0000_s1460" style="position:absolute;left:51548;top:14490;width:17347;height:24539;visibility:visible;mso-wrap-style:square;v-text-anchor:middle" coordsize="21600,21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" path="m17938,1048v-1592,1123,-4087,1123,-5679,l11304,374v-318,-224,-849,-224,-1168,l9394,898c7801,2021,5307,2021,3715,898l2441,,,1722r1274,898c2866,3743,2866,5503,1274,6626r-266,187c690,7038,690,7412,1008,7637r9075,6401c10190,14113,10296,14150,10402,14188r,5503c10349,19728,10296,19728,10243,19766r-743,524c9234,20477,9234,20739,9500,20889r743,524c10508,21600,10880,21600,11092,21413r743,-524c12100,20702,12100,20440,11835,20290r-743,-524c11039,19728,10986,19691,10933,19691r,-5503c11039,14150,11145,14113,11251,14038l20326,7637v319,-225,319,-599,,-824l20326,6813v-1592,-1123,-1592,-2882,,-4005l21600,1909,19159,187r-1221,861xe" fillcolor="#ffc000" stroked="f" strokeweight="1pt">
                      <v:stroke miterlimit="4" joinstyle="miter"/>
                      <v:path arrowok="t" o:extrusionok="f" o:connecttype="custom" o:connectlocs="867320,1226922;867320,1226922;867320,1226922;867320,1226922" o:connectangles="0,90,180,270"/>
                    </v:shape>
                    <v:shape id="Shape" o:spid="_x0000_s1461" style="position:absolute;left:54532;top:17047;width:11102;height:11103;visibility:visible;mso-wrap-style:square;v-text-anchor:middle" coordsize="20687,20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tU2csA&#10;AADjAAAADwAAAGRycy9kb3ducmV2LnhtbESPUUvDQBCE3wv+h2MLvtlLU6lN7LVoRVAoqG2hr0tu&#10;TYK5vZBbm9hf7wlCH4eZ+YZZrgfXqBN1ofZsYDpJQBEX3tZcGjjsn28WoIIgW2w8k4EfCrBeXY2W&#10;mFvf8weddlKqCOGQo4FKpM21DkVFDsPEt8TR+/SdQ4myK7XtsI9w1+g0SebaYc1xocKWNhUVX7tv&#10;Z2C7T8+vjyG8Ze/9ZiZP52w4khhzPR4e7kEJDXIJ/7dfrIE0ubtN59kim8Hfp/gH9O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7y1TZywAAAOMAAAAPAAAAAAAAAAAAAAAAAJgC&#10;AABkcnMvZG93bnJldi54bWxQSwUGAAAAAAQABAD1AAAAkAMAAAAA&#10;" path="m7008,19317l1369,13678c-457,11852,-457,8834,1369,7008l7008,1369v1826,-1826,4844,-1826,6670,l19317,7008v1826,1826,1826,4844,,6670l13678,19317v-1826,1826,-4844,1826,-6670,xe" fillcolor="white [3212]" stroked="f" strokeweight="1pt">
                      <v:stroke miterlimit="4" joinstyle="miter"/>
                      <v:path arrowok="t" o:extrusionok="f" o:connecttype="custom" o:connectlocs="555130,555123;555130,555123;555130,555123;555130,555123" o:connectangles="0,90,180,270"/>
                    </v:shape>
                  </v:group>
                </v:group>
                <v:group id="Group 2074269894" o:spid="_x0000_s1462" style="position:absolute;left:77883;top:14490;width:25705;height:36313" coordorigin="77883,14490" coordsize="25704,36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kkovx&#10;zAAAAOMAAAAPAAAAAAAAAAAAAAAAAKoCAABkcnMvZG93bnJldi54bWxQSwUGAAAAAAQABAD6AAAA&#10;owMAAAAA&#10;">
                  <v:shape id="TextBox 63" o:spid="_x0000_s1463" type="#_x0000_t202" style="position:absolute;left:77883;top:39568;width:25705;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l3QMoA&#10;AADjAAAADwAAAGRycy9kb3ducmV2LnhtbESPT2vCQBTE7wW/w/KE3nTXoNZEVxFLoaeW+g+8PbLP&#10;JJh9G7Jbk377bkHocZiZ3zCrTW9rcafWV441TMYKBHHuTMWFhuPhbbQA4QOywdoxafghD5v14GmF&#10;mXEdf9F9HwoRIewz1FCG0GRS+rwki37sGuLoXV1rMUTZFtK02EW4rWWi1FxarDgulNjQrqT8tv+2&#10;Gk4f18t5qj6LVztrOtcryTaVWj8P++0SRKA+/Icf7XejIVEv02SeLtIZ/H2Kf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6pd0DKAAAA4wAAAA8AAAAAAAAAAAAAAAAAmAIA&#10;AGRycy9kb3ducmV2LnhtbFBLBQYAAAAABAAEAPUAAACPAwAAAAA=&#10;" filled="f" stroked="f">
                    <v:textbo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حماية الخصوصية</w:t>
                          </w:r>
                        </w:p>
                      </w:txbxContent>
                    </v:textbox>
                  </v:shape>
                  <v:group id="Group 2074269896" o:spid="_x0000_s1464" style="position:absolute;left:82235;top:14490;width:17005;height:24709" coordorigin="82235,14490" coordsize="17005,24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7DLAd&#10;zAAAAOMAAAAPAAAAAAAAAAAAAAAAAKoCAABkcnMvZG93bnJldi54bWxQSwUGAAAAAAQABAD6AAAA&#10;owMAAAAA&#10;">
                    <v:shape id="Shape" o:spid="_x0000_s1465" style="position:absolute;left:82235;top:14490;width:17005;height:24709;visibility:visible;mso-wrap-style:square;v-text-anchor:middle" coordsize="21600,21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MxWs0A&#10;AADjAAAADwAAAGRycy9kb3ducmV2LnhtbESPT2vCQBTE7wW/w/KEXoruNoh/UlcRQSn0UIwePD6y&#10;r0kw+zZmVxP76buFQo/DzPyGWa57W4s7tb5yrOF1rEAQ585UXGg4HXejOQgfkA3WjknDgzysV4On&#10;JabGdXygexYKESHsU9RQhtCkUvq8JIt+7Bri6H251mKIsi2kabGLcFvLRKmptFhxXCixoW1J+SW7&#10;WQ172n58ZtntsPOTTd29nI/qfP3W+nnYb95ABOrDf/iv/W40JGo2SaaL+WIGv5/iH5Cr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5jMVrNAAAA4wAAAA8AAAAAAAAAAAAAAAAA&#10;mAIAAGRycy9kb3ducmV2LnhtbFBLBQYAAAAABAAEAPUAAACSAwAAAAA=&#10;" path="m17864,855v-1624,1115,-4168,1115,-5792,l11585,520v-325,-223,-866,-223,-1191,l9636,1041v-1624,1115,-4168,1115,-5792,l2490,112,,1822r1353,929c2977,3866,2977,5614,1353,6729r-270,186c758,7138,758,7510,1083,7733r9257,6357c10448,14165,10556,14202,10665,14239r,5465c10610,19741,10556,19741,10502,19778r-758,521c9474,20485,9474,20745,9744,20894r758,520c10773,21600,11152,21600,11368,21414r758,-520c12397,20708,12397,20447,12126,20299r-758,-521c11314,19741,11260,19704,11206,19704r,-5465c11314,14202,11422,14165,11531,14090l20788,7733v325,-223,325,-595,,-818l20301,6580v-1624,-1115,-1624,-2862,,-3978l21600,1710,19110,,17864,855xe" fillcolor="#9fcfd1" stroked="f" strokeweight="1pt">
                      <v:stroke miterlimit="4" joinstyle="miter"/>
                      <v:path arrowok="t" o:extrusionok="f" o:connecttype="custom" o:connectlocs="850275,1235444;850275,1235444;850275,1235444;850275,1235444" o:connectangles="0,90,180,270"/>
                    </v:shape>
                    <v:shape id="Shape" o:spid="_x0000_s1466" style="position:absolute;left:85335;top:17115;width:11103;height:11103;visibility:visible;mso-wrap-style:square;v-text-anchor:middle" coordsize="20687,20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GqMkA&#10;AADjAAAADwAAAGRycy9kb3ducmV2LnhtbERPTWvCQBC9F/oflin0ppumxZrUVVqloCC01UKvQ3aa&#10;hGZnQ3Y00V/vHoQeH+97thhco47UhdqzgYdxAoq48Lbm0sD3/n00BRUE2WLjmQycKMBifnszw9z6&#10;nr/ouJNSxRAOORqoRNpc61BU5DCMfUscuV/fOZQIu1LbDvsY7hqdJslEO6w5NlTY0rKi4m93cAa2&#10;+/S8eQvhI/vsl4+yOmfDD4kx93fD6wsooUH+xVf32hpIk+endJJNszg6fop/QM8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W/GqMkAAADjAAAADwAAAAAAAAAAAAAAAACYAgAA&#10;ZHJzL2Rvd25yZXYueG1sUEsFBgAAAAAEAAQA9QAAAI4DAAAAAA==&#10;" path="m7008,19317l1369,13678c-457,11852,-457,8834,1369,7008l7008,1369v1826,-1826,4844,-1826,6670,l19317,7008v1826,1826,1826,4844,,6670l13678,19317v-1826,1826,-4764,1826,-6670,xe" fillcolor="white [3212]" stroked="f" strokeweight="1pt">
                      <v:stroke miterlimit="4" joinstyle="miter"/>
                      <v:path arrowok="t" o:extrusionok="f" o:connecttype="custom" o:connectlocs="555130,555123;555130,555123;555130,555123;555130,555123" o:connectangles="0,90,180,270"/>
                    </v:shape>
                  </v:group>
                </v:group>
                <v:group id="Group 2074269899" o:spid="_x0000_s1467" style="position:absolute;left:64136;width:23381;height:36362" coordorigin="64136" coordsize="23380,36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kyRv&#10;zAAAAOMAAAAPAAAAAAAAAAAAAAAAAKoCAABkcnMvZG93bnJldi54bWxQSwUGAAAAAAQABAD6AAAA&#10;owMAAAAA&#10;">
                  <v:shape id="TextBox 68" o:spid="_x0000_s1468" type="#_x0000_t202" style="position:absolute;left:64136;top:25127;width:23381;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VOwsgA&#10;AADjAAAADwAAAGRycy9kb3ducmV2LnhtbESPyWrDMBCG74W8g5hAb4kUk82ulVBaCjk1ZGmht8Ea&#10;L8QaGUuN3bevDoUef/6NL9+PthV36n3jWMNirkAQF840XGm4Xt5mWxA+IBtsHZOGH/Kw300ecsyM&#10;G/hE93OoRBxhn6GGOoQuk9IXNVn0c9cRR690vcUQZV9J0+MQx20rE6XW0mLD8aHGjl5qKm7nb6vh&#10;4738+lyqY/VqV93gRiXZplLrx+n4/AQi0Bj+w3/tg9GQqM0yWaepihSRKfKA3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NU7CyAAAAOMAAAAPAAAAAAAAAAAAAAAAAJgCAABk&#10;cnMvZG93bnJldi54bWxQSwUGAAAAAAQABAD1AAAAjQMAAAAA&#10;" filled="f" stroked="f">
                    <v:textbo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إدارة البيانات الضخمة</w:t>
                          </w:r>
                        </w:p>
                      </w:txbxContent>
                    </v:textbox>
                  </v:shape>
                  <v:shape id="Shape" o:spid="_x0000_s1469" style="position:absolute;left:67318;width:16451;height:24346;visibility:visible;mso-wrap-style:square;v-text-anchor:middle" coordsize="21600,21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lgl8oA&#10;AADjAAAADwAAAGRycy9kb3ducmV2LnhtbESPQUsDMRSE74L/ITzBm026Sk3XpmURhYInWz14e2ye&#10;m8XNy5rEdvvvjSD0OMzMN8xqM/lBHCimPrCB+UyBIG6D7bkz8LZ/vtEgUka2OAQmAydKsFlfXqyw&#10;tuHIr3TY5U4UCKcaDbicx1rK1DrymGZhJC7eZ4gec5GxkzbiscD9ICulFtJjz2XB4UiPjtqv3Y83&#10;oL+V1NE329PTx9Tc6n3r3l+0MddXU/MAItOUz+H/9tYaqNT9XbVYLtUc/j6VP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opYJfKAAAA4wAAAA8AAAAAAAAAAAAAAAAAmAIA&#10;AGRycy9kb3ducmV2LnhtbFBLBQYAAAAABAAEAPUAAACPAwAAAAA=&#10;" path="m20593,11647v-1679,-1129,-1679,-2897,,-4026l20873,7432v335,-225,335,-602,,-827l11304,170v-336,-226,-896,-226,-1231,l504,6605v-336,225,-336,602,,827l1007,7771v1679,1129,1679,2898,,4027l,12475r2574,1731l3581,13529v1679,-1129,4309,-1129,5988,l10073,13867v111,76,223,113,335,151l10408,19625v-56,37,-112,37,-168,75l9457,20227v-280,188,-280,452,,602l10240,21356v280,188,672,188,896,l11919,20829v280,-188,280,-452,,-602l11136,19700v-56,-38,-112,-75,-168,-75l10968,14018v112,-38,224,-75,336,-151l12087,13340v1679,-1128,4309,-1128,5988,l19026,13980r2574,-1731l20593,11647xe" fillcolor="#99a8bd" stroked="f" strokeweight="1pt">
                    <v:stroke miterlimit="4" joinstyle="miter"/>
                    <v:path arrowok="t" o:extrusionok="f" o:connecttype="custom" o:connectlocs="822567,1217330;822567,1217330;822567,1217330;822567,1217330" o:connectangles="0,90,180,270"/>
                  </v:shape>
                  <v:shape id="Shape" o:spid="_x0000_s1470" style="position:absolute;left:69875;top:2557;width:11102;height:11134;visibility:visible;mso-wrap-style:square;v-text-anchor:middle" coordsize="20687,20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ENa8sA&#10;AADjAAAADwAAAGRycy9kb3ducmV2LnhtbESPQUvDQBSE70L/w/IKXkq72xCqjd2WUBAET42C9vbM&#10;PpNgdjfsPpv037uC4HGYmW+Y3WGyvbhQiJ13GtYrBYJc7U3nGg2vL4/LexCR0RnsvSMNV4pw2M9u&#10;dlgYP7oTXSpuRIK4WKCGlnkopIx1Sxbjyg/kkvfpg0VOMjTSBBwT3PYyU2ojLXYuLbQ40LGl+qv6&#10;threT4vqvOgDlSb/yJ9NyePblbW+nU/lAwimif/Df+0noyFTd3m22W5VBr+f0h+Q+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1UQ1rywAAAOMAAAAPAAAAAAAAAAAAAAAAAJgC&#10;AABkcnMvZG93bnJldi54bWxQSwUGAAAAAAQABAD1AAAAkAMAAAAA&#10;" path="m7008,19246l1369,13629c-457,11809,-457,8802,1369,6982l7008,1365v1826,-1820,4844,-1820,6670,l19317,6982v1826,1820,1826,4827,,6647l13678,19246v-1826,1899,-4764,1899,-6670,xe" fillcolor="white [3212]" stroked="f" strokeweight="1pt">
                    <v:stroke miterlimit="4" joinstyle="miter"/>
                    <v:path arrowok="t" o:extrusionok="f" o:connecttype="custom" o:connectlocs="555130,556722;555130,556722;555130,556722;555130,556722" o:connectangles="0,90,180,270"/>
                  </v:shape>
                </v:group>
                <v:group id="Group 2074269903" o:spid="_x0000_s1471" style="position:absolute;left:29274;width:30436;height:36061" coordorigin="29274" coordsize="30435,36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1kImf&#10;zAAAAOMAAAAPAAAAAAAAAAAAAAAAAKoCAABkcnMvZG93bnJldi54bWxQSwUGAAAAAAQABAD6AAAA&#10;owMAAAAA&#10;">
                  <v:shape id="TextBox 72" o:spid="_x0000_s1472" type="#_x0000_t202" style="position:absolute;left:29274;top:24826;width:30436;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5IwcoA&#10;AADjAAAADwAAAGRycy9kb3ducmV2LnhtbESPzWrDMBCE74W8g9hAb40U46SxGyWEhEJPLc0f5LZY&#10;G9vUWhlLjZ23rwqFHoeZ+YZZrgfbiBt1vnasYTpRIIgLZ2ouNRwPr08LED4gG2wck4Y7eVivRg9L&#10;zI3r+ZNu+1CKCGGfo4YqhDaX0hcVWfQT1xJH7+o6iyHKrpSmwz7CbSMTpebSYs1xocKWthUVX/tv&#10;q+H0fr2cU/VR7uys7d2gJNtMav04HjYvIAIN4T/8134zGhL1nCbzLFMp/H6Kf0C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8OSMHKAAAA4wAAAA8AAAAAAAAAAAAAAAAAmAIA&#10;AGRycy9kb3ducmV2LnhtbFBLBQYAAAAABAAEAPUAAACPAwAAAAA=&#10;" filled="f" stroked="f">
                    <v:textbo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التنظيم والامتثال</w:t>
                          </w:r>
                        </w:p>
                      </w:txbxContent>
                    </v:textbox>
                  </v:shape>
                  <v:shape id="Shape" o:spid="_x0000_s1473" style="position:absolute;left:36631;width:16622;height:24346;visibility:visible;mso-wrap-style:square;v-text-anchor:middle" coordsize="21600,21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Tc8sA&#10;AADjAAAADwAAAGRycy9kb3ducmV2LnhtbESPQUsDMRSE74L/ITzBm0262NquTUsRBRE8uJb1+kye&#10;u9tuXpYktqu/3giCx2FmvmFWm9H14kghdp41TCcKBLHxtuNGw+714WoBIiZki71n0vBFETbr87MV&#10;ltaf+IWOVWpEhnAsUUOb0lBKGU1LDuPED8TZ+/DBYcoyNNIGPGW462Wh1Fw67DgvtDjQXUvmUH06&#10;DfsqmPfv8YlqMwtxUb/t4nN9r/Xlxbi9BZFoTP/hv/aj1VCom+tivlyqGfx+yn9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6EdNzywAAAOMAAAAPAAAAAAAAAAAAAAAAAJgC&#10;AABkcnMvZG93bnJldi54bWxQSwUGAAAAAAQABAD1AAAAkAMAAAAA&#10;" path="m20548,11647v-1662,-1129,-1662,-2897,,-4026l20825,7432v332,-225,332,-602,,-827l11354,170v-332,-226,-886,-226,-1219,l665,6605v-333,225,-333,602,,827l1163,7771v1662,1129,1662,2898,,4027l,12588r2548,1731l3711,13529v1661,-1129,4264,-1129,5926,l10135,13867v111,76,222,113,333,151l10468,19625v-56,37,-111,37,-166,75l9526,20227v-277,188,-277,452,,602l10302,21356v276,188,664,188,886,l11963,20829v277,-188,277,-452,,-602l11188,19700v-56,-38,-111,-75,-166,-75l11022,14018v110,-38,221,-75,332,-151l12129,13340v1662,-1128,4265,-1128,5926,l19052,14018r2548,-1731l20548,11647xe" fillcolor="#3d8e92" stroked="f" strokeweight="1pt">
                    <v:stroke miterlimit="4" joinstyle="miter"/>
                    <v:path arrowok="t" o:extrusionok="f" o:connecttype="custom" o:connectlocs="831091,1217330;831091,1217330;831091,1217330;831091,1217330" o:connectangles="0,90,180,270"/>
                  </v:shape>
                  <v:shape id="Shape" o:spid="_x0000_s1474" style="position:absolute;left:39189;top:2557;width:11102;height:11134;visibility:visible;mso-wrap-style:square;v-text-anchor:middle" coordsize="20687,20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oLaMoA&#10;AADjAAAADwAAAGRycy9kb3ducmV2LnhtbESPQUvDQBSE70L/w/IKXordNYRoY7clCILgqVFQb8/s&#10;axKafRt21yb9964geBxm5htmu5/tIM7kQ+9Yw+1agSBunOm51fD2+nRzDyJEZIODY9JwoQD73eJq&#10;i6VxEx/oXMdWJAiHEjV0MY6llKHpyGJYu5E4eUfnLcYkfSuNxynB7SAzpQppsee00OFIjx01p/rb&#10;avg4rOrP1eCpMvlX/mKqOL1fotbXy7l6ABFpjv/hv/az0ZCpuzwrNhtVwO+n9Afk7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pqC2jKAAAA4wAAAA8AAAAAAAAAAAAAAAAAmAIA&#10;AGRycy9kb3ducmV2LnhtbFBLBQYAAAAABAAEAPUAAACPAw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group>
                <v:group id="Group 2074269907" o:spid="_x0000_s1475" style="position:absolute;left:96434;top:426;width:20117;height:38999" coordorigin="96434,426" coordsize="20116,38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q4+c&#10;zAAAAOMAAAAPAAAAAAAAAAAAAAAAAKoCAABkcnMvZG93bnJldi54bWxQSwUGAAAAAAQABAD6AAAA&#10;owMAAAAA&#10;">
                  <v:shape id="TextBox 76" o:spid="_x0000_s1476" type="#_x0000_t202" style="position:absolute;left:96434;top:28190;width:20117;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CxMYA&#10;AADjAAAADwAAAGRycy9kb3ducmV2LnhtbERPyWrDMBC9F/IPYgK9JVJMNrtWQmkp5NSQpYXeBmu8&#10;EGtkLDV2/746FHp8vD3fj7YVd+p941jDYq5AEBfONFxpuF7eZlsQPiAbbB2Thh/ysN9NHnLMjBv4&#10;RPdzqEQMYZ+hhjqELpPSFzVZ9HPXEUeudL3FEGFfSdPjEMNtKxOl1tJiw7Ghxo5eaipu52+r4eO9&#10;/PpcqmP1alfd4EYl2aZS68fp+PwEItAY/sV/7oPRkKjNMlmnqYqj46f4B+Tu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NCxMYAAADjAAAADwAAAAAAAAAAAAAAAACYAgAAZHJz&#10;L2Rvd25yZXYueG1sUEsFBgAAAAAEAAQA9QAAAIsDAAAAAA==&#10;" filled="f" stroked="f">
                    <v:textbo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الأمن السيبراني</w:t>
                          </w:r>
                        </w:p>
                      </w:txbxContent>
                    </v:textbox>
                  </v:shape>
                  <v:shape id="Shape" o:spid="_x0000_s1477" style="position:absolute;left:98004;top:426;width:16473;height:24346;visibility:visible;mso-wrap-style:square;v-text-anchor:middle" coordsize="21516,21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QDcsA&#10;AADjAAAADwAAAGRycy9kb3ducmV2LnhtbESPQUvDQBSE74L/YXmCN7trkNak3Za2IBUEoWlVvD2y&#10;r0lM9m3Irmn8965Q8DjMzDfMYjXaVgzU+9qxhvuJAkFcOFNzqeF4eLp7BOEDssHWMWn4IQ+r5fXV&#10;AjPjzrynIQ+liBD2GWqoQugyKX1RkUU/cR1x9E6utxii7EtpejxHuG1lotRUWqw5LlTY0baiosm/&#10;rYa3l13zPjY7+2WawXzkW3z93KDWtzfjeg4i0Bj+w5f2s9GQqNlDMk1TlcLfp/gH5PI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S1ANywAAAOMAAAAPAAAAAAAAAAAAAAAAAJgC&#10;AABkcnMvZG93bnJldi54bWxQSwUGAAAAAAQABAD1AAAAkAMAAAAA&#10;" path="m11746,13867l21266,7432v334,-225,334,-602,,-827l11746,170v-334,-226,-890,-226,-1224,l1002,6605v-334,225,-334,602,,827c2672,8561,2672,10330,1002,11459l,12136r2561,1731l3563,13190v1670,-1129,4286,-1129,5957,l10522,13867v111,76,222,113,334,151l10856,19625v-56,37,-112,37,-167,75l9909,20227v-278,188,-278,451,,602l10689,21356v278,188,668,188,890,l12359,20829v278,-188,278,-452,,-602l11579,19700v-55,-38,-111,-75,-167,-75l11412,14018v112,-38,223,-75,334,-151xe" fillcolor="#3d8e92" stroked="f" strokeweight="1pt">
                    <v:stroke miterlimit="4" joinstyle="miter"/>
                    <v:path arrowok="t" o:extrusionok="f" o:connecttype="custom" o:connectlocs="823634,1217330;823634,1217330;823634,1217330;823634,1217330" o:connectangles="0,90,180,270"/>
                  </v:shape>
                  <v:shape id="Shape" o:spid="_x0000_s1478" style="position:absolute;left:100961;top:2738;width:11102;height:11134;visibility:visible;mso-wrap-style:square;v-text-anchor:middle" coordsize="20687,20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gWskA&#10;AADjAAAADwAAAGRycy9kb3ducmV2LnhtbESPTUvDQBCG74L/YRnBS2k3DaHa2G0JgiB4ahS0tzE7&#10;JsHsbNgdm/TfuwfB48v7xbM7zG5QZwqx92xgvcpAETfe9twaeHt9Wt6DioJscfBMBi4U4bC/vtph&#10;af3ERzrX0qo0wrFEA53IWGodm44cxpUfiZP35YNDSTK02gac0rgbdJ5lG+2w5/TQ4UiPHTXf9Y8z&#10;8HFc1KfFEKiyxWfxYiuZ3i9izO3NXD2AEprlP/zXfrYG8uyuyDfb7TpRJKbEA3r/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xagWskAAADjAAAADwAAAAAAAAAAAAAAAACYAgAA&#10;ZHJzL2Rvd25yZXYueG1sUEsFBgAAAAAEAAQA9QAAAI4DA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group>
                <v:group id="Group 2074269911" o:spid="_x0000_s1479" style="position:absolute;top:396;width:25704;height:36641" coordorigin=",396" coordsize="25704,36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v1ySu&#10;zAAAAOMAAAAPAAAAAAAAAAAAAAAAAKoCAABkcnMvZG93bnJldi54bWxQSwUGAAAAAAQABAD6AAAA&#10;owMAAAAA&#10;">
                  <v:shape id="Shape" o:spid="_x0000_s1480" style="position:absolute;left:5655;top:396;width:16473;height:24347;flip:x;visibility:visible;mso-wrap-style:square;v-text-anchor:middle" coordsize="21516,21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dP8sA&#10;AADjAAAADwAAAGRycy9kb3ducmV2LnhtbESP3WrCQBSE7wu+w3IKvasbg1hNXUVaRakg+AN6ecie&#10;ZIPZsyG71fj23UKhl8PMfMNM552txY1aXzlWMOgnIIhzpysuFZyOq9cxCB+QNdaOScGDPMxnvacp&#10;ZtrdeU+3QyhFhLDPUIEJocmk9Lkhi77vGuLoFa61GKJsS6lbvEe4rWWaJCNpseK4YLChD0P59fBt&#10;FXxu3b74Wu7O9aJZbc16U1wIpVIvz93iHUSgLvyH/9obrSBN3obpaDIZpPD7Kf4BOfs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NhV0/ywAAAOMAAAAPAAAAAAAAAAAAAAAAAJgC&#10;AABkcnMvZG93bnJldi54bWxQSwUGAAAAAAQABAD1AAAAkAMAAAAA&#10;" path="m11746,13867l21266,7432v334,-225,334,-602,,-827l11746,170v-334,-226,-890,-226,-1224,l1002,6605v-334,225,-334,602,,827c2672,8561,2672,10330,1002,11459l,12136r2561,1731l3563,13190v1670,-1129,4286,-1129,5957,l10522,13867v111,76,222,113,334,151l10856,19625v-56,37,-112,37,-167,75l9909,20227v-278,188,-278,451,,602l10689,21356v278,188,668,188,890,l12359,20829v278,-188,278,-452,,-602l11579,19700v-55,-38,-111,-75,-167,-75l11412,14018v112,-38,223,-75,334,-151xe" fillcolor="#99a8bd" stroked="f" strokeweight="1pt">
                    <v:stroke miterlimit="4" joinstyle="miter"/>
                    <v:path arrowok="t" o:extrusionok="f" o:connecttype="custom" o:connectlocs="823634,1217330;823634,1217330;823634,1217330;823634,1217330" o:connectangles="0,90,180,270"/>
                  </v:shape>
                  <v:shape id="Shape" o:spid="_x0000_s1481" style="position:absolute;left:8340;top:2557;width:11103;height:11134;flip:x;visibility:visible;mso-wrap-style:square;v-text-anchor:middle" coordsize="20687,20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shape id="TextBox 82" o:spid="_x0000_s1482" type="#_x0000_t202" style="position:absolute;top:25801;width:25704;height:11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feHMoA&#10;AADjAAAADwAAAGRycy9kb3ducmV2LnhtbESPT2vCQBTE7wW/w/IKvemuIdomdRVpETwp2j/Q2yP7&#10;TEKzb0N2a+K3dwWhx2FmfsMsVoNtxJk6XzvWMJ0oEMSFMzWXGj4/NuMXED4gG2wck4YLeVgtRw8L&#10;zI3r+UDnYyhFhLDPUUMVQptL6YuKLPqJa4mjd3KdxRBlV0rTYR/htpGJUnNpsea4UGFLbxUVv8c/&#10;q+Frd/r5TtW+fLeztneDkmwzqfXT47B+BRFoCP/he3trNCTqOU3mWTZN4fYp/gG5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rX3hzKAAAA4wAAAA8AAAAAAAAAAAAAAAAAmAIA&#10;AGRycy9kb3ducmV2LnhtbFBLBQYAAAAABAAEAPUAAACPAwAAAAA=&#10;" filled="f" stroked="f">
                    <v:textbo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الابتكار المستدام</w:t>
                          </w:r>
                        </w:p>
                      </w:txbxContent>
                    </v:textbox>
                  </v:shape>
                </v:group>
                <v:group id="Group 2074269915" o:spid="_x0000_s1483" style="position:absolute;left:16423;top:13872;width:25705;height:36709" coordorigin="16423,13872" coordsize="25704,36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7CKt&#10;zAAAAOMAAAAPAAAAAAAAAAAAAAAAAKoCAABkcnMvZG93bnJldi54bWxQSwUGAAAAAAQABAD6AAAA&#10;owMAAAAA&#10;">
                  <v:shape id="TextBox 84" o:spid="_x0000_s1484" type="#_x0000_t202" style="position:absolute;left:16423;top:39346;width:25705;height:1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nl8MoA&#10;AADjAAAADwAAAGRycy9kb3ducmV2LnhtbESPQWvCQBSE7wX/w/IKvdVdg6ZNdBVpETxZtFXw9sg+&#10;k9Ds25Ddmvjv3UKhx2FmvmEWq8E24kqdrx1rmIwVCOLCmZpLDV+fm+dXED4gG2wck4YbeVgtRw8L&#10;zI3reU/XQyhFhLDPUUMVQptL6YuKLPqxa4mjd3GdxRBlV0rTYR/htpGJUqm0WHNcqLClt4qK78OP&#10;1XDcXc6nqfoo3+2s7d2gJNtMav30OKznIAIN4T/8194aDYl6mSZplk1S+P0U/4Bc3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VJ5fDKAAAA4wAAAA8AAAAAAAAAAAAAAAAAmAIA&#10;AGRycy9kb3ducmV2LnhtbFBLBQYAAAAABAAEAPUAAACPAwAAAAA=&#10;" filled="f" stroked="f">
                    <v:textbox>
                      <w:txbxContent>
                        <w:p w:rsidR="00FD5841" w:rsidRPr="00C8798C" w:rsidRDefault="00FD5841" w:rsidP="00C8798C">
                          <w:pPr>
                            <w:jc w:val="center"/>
                            <w:rPr>
                              <w:rFonts w:eastAsia="Calibri" w:hAnsi="Adobe Arabic" w:cs="Adobe Arabic"/>
                              <w:kern w:val="24"/>
                              <w:sz w:val="32"/>
                              <w:szCs w:val="32"/>
                              <w:lang w:bidi="ar-EG"/>
                            </w:rPr>
                          </w:pPr>
                          <w:r w:rsidRPr="00C8798C">
                            <w:rPr>
                              <w:rFonts w:eastAsia="Calibri" w:hAnsi="Adobe Arabic" w:cs="Adobe Arabic"/>
                              <w:kern w:val="24"/>
                              <w:sz w:val="32"/>
                              <w:szCs w:val="32"/>
                              <w:rtl/>
                              <w:lang w:bidi="ar-EG"/>
                            </w:rPr>
                            <w:t>التفاعل مع العملاء</w:t>
                          </w:r>
                        </w:p>
                      </w:txbxContent>
                    </v:textbox>
                  </v:shape>
                  <v:shape id="Shape" o:spid="_x0000_s1485" style="position:absolute;left:20746;top:13872;width:17346;height:24539;visibility:visible;mso-wrap-style:square;v-text-anchor:middle" coordsize="21600,21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q28oA&#10;AADjAAAADwAAAGRycy9kb3ducmV2LnhtbESPwWrDMBBE74X8g9hCb40Ut40bN0oIgUIOvTTJIcfF&#10;2trG0spIcuL+fVUo9DjMzBtmvZ2cFVcKsfOsYTFXIIhrbzpuNJxP74+vIGJCNmg9k4ZvirDdzO7W&#10;WBl/40+6HlMjMoRjhRralIZKyli35DDO/UCcvS8fHKYsQyNNwFuGOysLpZbSYcd5ocWB9i3V/XF0&#10;GpIbn2x/CLsXczmrj74vy9EGrR/up90biERT+g//tQ9GQ6HK52K5Wi1K+P2U/4Dc/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asatvKAAAA4wAAAA8AAAAAAAAAAAAAAAAAmAIA&#10;AGRycy9kb3ducmV2LnhtbFBLBQYAAAAABAAEAPUAAACPAwAAAAA=&#10;" path="m17938,1048v-1592,1123,-4087,1123,-5679,l11304,374v-318,-224,-849,-224,-1168,l9394,898c7801,2021,5307,2021,3715,898l2441,,,1722r1274,898c2866,3743,2866,5503,1274,6626r-266,187c690,7038,690,7412,1008,7637r9075,6401c10190,14113,10296,14150,10402,14188r,5503c10349,19728,10296,19728,10243,19766r-743,524c9234,20477,9234,20739,9500,20889r743,524c10508,21600,10880,21600,11092,21413r743,-524c12100,20702,12100,20440,11835,20290r-743,-524c11039,19728,10986,19691,10933,19691r,-5503c11039,14150,11145,14113,11251,14038l20326,7637v319,-225,319,-599,,-824l20326,6813v-1592,-1123,-1592,-2882,,-4005l21600,1909,19159,187r-1221,861xe" fillcolor="#9fcfd1" stroked="f" strokeweight="1pt">
                    <v:stroke miterlimit="4" joinstyle="miter"/>
                    <v:path arrowok="t" o:extrusionok="f" o:connecttype="custom" o:connectlocs="867320,1226922;867320,1226922;867320,1226922;867320,1226922" o:connectangles="0,90,180,270"/>
                  </v:shape>
                  <v:shape id="Shape" o:spid="_x0000_s1486" style="position:absolute;left:23729;top:16429;width:11103;height:11103;visibility:visible;mso-wrap-style:square;v-text-anchor:middle" coordsize="20687,20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3Kb8kA&#10;AADjAAAADwAAAGRycy9kb3ducmV2LnhtbERPTWvCQBC9C/0PyxS81Y2xWBNdpbUUWhDaquB1yE6T&#10;0OxsyE5N6q/vHgoeH+97tRlco87UhdqzgekkAUVceFtzaeB4eLlbgAqCbLHxTAZ+KcBmfTNaYW59&#10;z5903kupYgiHHA1UIm2udSgqchgmviWO3JfvHEqEXalth30Md41Ok2SuHdYcGypsaVtR8b3/cQZ2&#10;h/Ty9hTCe/bRb2fyfMmGE4kx49vhcQlKaJCr+N/9ag2kycN9Os+yaRwdP8U/o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l3Kb8kAAADjAAAADwAAAAAAAAAAAAAAAACYAgAA&#10;ZHJzL2Rvd25yZXYueG1sUEsFBgAAAAAEAAQA9QAAAI4DAAAAAA==&#10;" path="m7008,19317l1369,13678c-457,11852,-457,8834,1369,7008l7008,1369v1826,-1826,4844,-1826,6670,l19317,7008v1826,1826,1826,4844,,6670l13678,19317v-1826,1826,-4844,1826,-6670,xe" fillcolor="white [3212]" stroked="f" strokeweight="1pt">
                    <v:stroke miterlimit="4" joinstyle="miter"/>
                    <v:path arrowok="t" o:extrusionok="f" o:connecttype="custom" o:connectlocs="555130,555123;555130,555123;555130,555123;555130,555123" o:connectangles="0,90,180,270"/>
                  </v:shape>
                </v:group>
                <v:shape id="Graphic 87" o:spid="_x0000_s1487" type="#_x0000_t75" alt="Boardroom outline" style="position:absolute;left:25899;top:17901;width:7097;height:7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YC8DKAAAA4wAAAA8AAABkcnMvZG93bnJldi54bWxEj0FrwkAUhO+F/oflFbzVjVFiE12lSAWF&#10;etDq/ZF9JqHZt2F3q/Hfu4LQ4zAz3zDzZW9acSHnG8sKRsMEBHFpdcOVguPP+v0DhA/IGlvLpOBG&#10;HpaL15c5FtpeeU+XQ6hEhLAvUEEdQldI6cuaDPqh7Yijd7bOYIjSVVI7vEa4aWWaJJk02HBcqLGj&#10;VU3l7+HPKJDu9JWtN6ftavK9p74d787jUis1eOs/ZyAC9eE//GxvtII0mU7SLM9HOTw+xT8gF3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LDYC8DKAAAA4wAAAA8AAAAAAAAA&#10;AAAAAAAAnwIAAGRycy9kb3ducmV2LnhtbFBLBQYAAAAABAAEAPcAAACWAwAAAAA=&#10;">
                  <v:imagedata r:id="rId101" o:title="Boardroom outline"/>
                  <v:path arrowok="t"/>
                </v:shape>
                <v:shape id="Picture 2074269920" o:spid="_x0000_s1488" type="#_x0000_t75" style="position:absolute;left:10002;top:4234;width:7780;height:77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5WtvKAAAA4wAAAA8AAABkcnMvZG93bnJldi54bWxEj01rwkAQhu+F/odlCt7qxlDSGl2lLYgW&#10;QdBG8DhkxySYnQnZVdN/3z0Uenx5v3jmy8G16ka9b4QNTMYJKOJSbMOVgeJ79fwGygdki60wGfgh&#10;D8vF48Mccyt33tPtECoVR9jnaKAOocu19mVNDv1YOuLonaV3GKLsK217vMdx1+o0STLtsOH4UGNH&#10;nzWVl8PVGTjti+3Xyu30+ShZs/4opNtOxJjR0/A+AxVoCP/hv/bGGkiT15c0m07TSBGZIg/ox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V5WtvKAAAA4wAAAA8AAAAAAAAA&#10;AAAAAAAAnwIAAGRycy9kb3ducmV2LnhtbFBLBQYAAAAABAAEAPcAAACWAwAAAAA=&#10;">
                  <v:imagedata r:id="rId102" o:title=""/>
                  <v:path arrowok="t"/>
                </v:shape>
                <v:shape id="Picture 2074269921" o:spid="_x0000_s1489" type="#_x0000_t75" style="position:absolute;left:103230;top:5295;width:6020;height:6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K+UDIAAAA4wAAAA8AAABkcnMvZG93bnJldi54bWxEj0FrwkAUhO8F/8PyCr3VjduiNXUVESy9&#10;1qjnR/aZhGbfhuxTk3/fLRR6HGbmG2a1GXyrbtTHJrCF2TQDRVwG13Bl4Vjsn99ARUF22AYmCyNF&#10;2KwnDyvMXbjzF90OUqkE4ZijhVqky7WOZU0e4zR0xMm7hN6jJNlX2vV4T3DfapNlc+2x4bRQY0e7&#10;msrvw9VbuBSOx5dub84fMjZXLsxOTmdrnx6H7TsooUH+w3/tT2fBZItXM18uzQx+P6U/oNc/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givlAyAAAAOMAAAAPAAAAAAAAAAAA&#10;AAAAAJ8CAABkcnMvZG93bnJldi54bWxQSwUGAAAAAAQABAD3AAAAlAMAAAAA&#10;">
                  <v:imagedata r:id="rId92" o:title=""/>
                  <v:path arrowok="t"/>
                </v:shape>
                <v:shape id="Picture 2074269922" o:spid="_x0000_s1490" type="#_x0000_t75" style="position:absolute;left:87749;top:20165;width:5976;height:59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9YU3MAAAA4wAAAA8AAABkcnMvZG93bnJldi54bWxEj1FLwzAUhd8F/0O4gi/i0oVRXV02hjhQ&#10;UMRuY6+X5toGm5vSpGv990YQfDycc77DWW0m14oz9cF61jCfZSCIK28s1xoO+93tPYgQkQ22nknD&#10;NwXYrC8vVlgYP/IHnctYiwThUKCGJsaukDJUDTkMM98RJ+/T9w5jkn0tTY9jgrtWqizLpUPLaaHB&#10;jh4bqr7KwWk4ltbdDO/DYvd6Gu3by/aY75/mWl9fTdsHEJGm+B/+az8bDSq7W6h8uVQKfj+lPyD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X1hTcwAAADjAAAADwAAAAAA&#10;AAAAAAAAAACfAgAAZHJzL2Rvd25yZXYueG1sUEsFBgAAAAAEAAQA9wAAAJgDAAAAAA==&#10;">
                  <v:imagedata r:id="rId103" o:title=""/>
                  <v:path arrowok="t"/>
                </v:shape>
                <v:shape id="Picture 2074269923" o:spid="_x0000_s1491" type="#_x0000_t75" style="position:absolute;left:72017;top:5236;width:6778;height:67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5IIfLAAAA4wAAAA8AAABkcnMvZG93bnJldi54bWxEj0FLw0AUhO+F/oflFby1u40ltbHbUgqK&#10;hyI26v2Rfc0Gs29Ddm2iv94VBI/DzHzDbPeja8WV+tB41rBcKBDElTcN1xreXh/mdyBCRDbYeiYN&#10;XxRgv5tOtlgYP/CZrmWsRYJwKFCDjbErpAyVJYdh4Tvi5F187zAm2dfS9DgkuGtlplQuHTacFix2&#10;dLRUfZSfTsPKn9ry+X1QuXk8Lb8vL7Ze52etb2bj4R5EpDH+h//aT0ZDptarLN9sslv4/ZT+gNz9&#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lOSCHywAAAOMAAAAPAAAAAAAA&#10;AAAAAAAAAJ8CAABkcnMvZG93bnJldi54bWxQSwUGAAAAAAQABAD3AAAAlwMAAAAA&#10;">
                  <v:imagedata r:id="rId104" o:title=""/>
                  <v:path arrowok="t"/>
                </v:shape>
                <v:shape id="Picture 2074269924" o:spid="_x0000_s1492" type="#_x0000_t75" style="position:absolute;left:42127;top:4771;width:6543;height:6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XXzXJAAAA4wAAAA8AAABkcnMvZG93bnJldi54bWxEj0FrwkAUhO+C/2F5Qi+iG4PGJnWVIhUK&#10;noxCr4/saxLMvl2yW03/fbcgeBxm5htmsxtMJ27U+9aygsU8AUFcWd1yreByPsxeQfiArLGzTAp+&#10;ycNuOx5tsND2zie6laEWEcK+QAVNCK6Q0lcNGfRz64ij9217gyHKvpa6x3uEm06mSZJJgy3HhQYd&#10;7RuqruWPUWBW7tziweWLj266P7qvS6bNVamXyfD+BiLQEJ7hR/tTK0iT9TLN8jxdwv+n+Afk9g8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1dfNckAAADjAAAADwAAAAAAAAAA&#10;AAAAAACfAgAAZHJzL2Rvd25yZXYueG1sUEsFBgAAAAAEAAQA9wAAAJUDAAAAAA==&#10;">
                  <v:imagedata r:id="rId105" o:title=""/>
                  <v:path arrowok="t"/>
                </v:shape>
                <v:shape id="Picture 2074269925" o:spid="_x0000_s1493" type="#_x0000_t75" style="position:absolute;left:56239;top:18991;width:8142;height:81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2v7bLAAAA4wAAAA8AAABkcnMvZG93bnJldi54bWxEj0FLw0AUhO8F/8PyBG/tpiFWE7stpSDa&#10;njR68PjMPrOh2bchuybx37uFQo/DzHzDrLeTbcVAvW8cK1guEhDEldMN1wo+P57njyB8QNbYOiYF&#10;f+Rhu7mZrbHQbuR3GspQiwhhX6ACE0JXSOkrQxb9wnXE0ftxvcUQZV9L3eMY4baVaZKspMWG44LB&#10;jvaGqlP5axWUzZCbQ7a3nXnj4+7w8vWdjZlSd7fT7glEoClcw5f2q1aQJg9Zusrz9B7On+IfkJt/&#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F9r+2ywAAAOMAAAAPAAAAAAAA&#10;AAAAAAAAAJ8CAABkcnMvZG93bnJldi54bWxQSwUGAAAAAAQABAD3AAAAlwMAAAAA&#10;">
                  <v:imagedata r:id="rId106" o:title=""/>
                  <v:path arrowok="t"/>
                </v:shape>
                <w10:wrap anchorx="page"/>
                <w10:anchorlock/>
              </v:group>
            </w:pict>
          </mc:Fallback>
        </mc:AlternateContent>
      </w:r>
    </w:p>
    <w:p w:rsidR="001A2196"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5AAA7B52" wp14:editId="47FA8504">
                <wp:extent cx="5731510" cy="892088"/>
                <wp:effectExtent l="0" t="0" r="2540" b="22860"/>
                <wp:docPr id="14656981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184" name="مجموعة 47"/>
                        <wpg:cNvGrpSpPr/>
                        <wpg:grpSpPr>
                          <a:xfrm>
                            <a:off x="0" y="0"/>
                            <a:ext cx="5731510" cy="895351"/>
                            <a:chOff x="0" y="0"/>
                            <a:chExt cx="5878196" cy="918845"/>
                          </a:xfrm>
                        </wpg:grpSpPr>
                        <wpg:grpSp>
                          <wpg:cNvPr id="1465698185" name="مجموعة 48"/>
                          <wpg:cNvGrpSpPr/>
                          <wpg:grpSpPr>
                            <a:xfrm>
                              <a:off x="0" y="0"/>
                              <a:ext cx="5878196" cy="918845"/>
                              <a:chOff x="0" y="0"/>
                              <a:chExt cx="6240348" cy="919070"/>
                            </a:xfrm>
                          </wpg:grpSpPr>
                          <wpg:grpSp>
                            <wpg:cNvPr id="1465698186" name="مجموعة 49"/>
                            <wpg:cNvGrpSpPr/>
                            <wpg:grpSpPr>
                              <a:xfrm>
                                <a:off x="0" y="169208"/>
                                <a:ext cx="5433072" cy="580613"/>
                                <a:chOff x="0" y="169208"/>
                                <a:chExt cx="5433072" cy="580613"/>
                              </a:xfrm>
                            </wpg:grpSpPr>
                            <wps:wsp>
                              <wps:cNvPr id="14656981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1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0"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الأمن</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السيبراني</w:t>
                                </w:r>
                              </w:p>
                            </w:txbxContent>
                          </wps:txbx>
                          <wps:bodyPr wrap="square" rtlCol="1">
                            <a:spAutoFit/>
                          </wps:bodyPr>
                        </wps:wsp>
                      </wpg:grpSp>
                      <pic:pic xmlns:pic="http://schemas.openxmlformats.org/drawingml/2006/picture">
                        <pic:nvPicPr>
                          <pic:cNvPr id="146569819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&#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Ad31oz3wcAAOQ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4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BHLyQAA&#10;AOMAAAAPAAAAAAAAAAAAAAAAAKoCAABkcnMvZG93bnJldi54bWxQSwUGAAAAAAQABAD6AAAAoAMA&#10;AAAA&#10;">
                  <v:group id="مجموعة 48" o:spid="_x0000_s14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QPLRQyQAA&#10;AOMAAAAPAAAAAAAAAAAAAAAAAKoCAABkcnMvZG93bnJldi54bWxQSwUGAAAAAAQABAD6AAAAoAMA&#10;AAAA&#10;">
                    <v:group id="مجموعة 49" o:spid="_x0000_s14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g7ionyQAA&#10;AOMAAAAPAAAAAAAAAAAAAAAAAKoCAABkcnMvZG93bnJldi54bWxQSwUGAAAAAAQABAD6AAAAoAMA&#10;AAAA&#10;">
                      <v:shape id="شكل حر 50" o:spid="_x0000_s14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TQv8cA&#10;AADjAAAADwAAAGRycy9kb3ducmV2LnhtbERPzWrCQBC+C77DMkJvurFtYoyuUgqCFA+aKl6H7JgE&#10;s7Mhu9X07buC0ON8/7Nc96YRN+pcbVnBdBKBIC6srrlUcPzejFMQziNrbCyTgl9ysF4NB0vMtL3z&#10;gW65L0UIYZehgsr7NpPSFRUZdBPbEgfuYjuDPpxdKXWH9xBuGvkaRYk0WHNoqLClz4qKa/5jFCRf&#10;8Xm/LzbxId++7RwZfdLWK/Uy6j8WIDz1/l/8dG91mP+exMk8naYzePwUAJ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00L/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Qsb8kA&#10;AADjAAAADwAAAGRycy9kb3ducmV2LnhtbESPQU/DMAyF70j8h8iTuExbOkSrriybEAiJI2zTzl5j&#10;0mqNU5rQlX+PD0gc7ff83ufNbvKdGmmIbWADq2UGirgOtmVn4Hh4XZSgYkK22AUmAz8UYbe9vdlg&#10;ZcOVP2jcJ6ckhGOFBpqU+krrWDfkMS5DTyzaZxg8JhkHp+2AVwn3nb7PskJ7bFkaGuzpuaH6sv/2&#10;BvDLv5/OIYU4np17mef9NLe5MXez6ekRVKIp/Zv/rt+s4D8UebEuV6VAy0+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HQsb8kAAADjAAAADwAAAAAAAAAAAAAAAACYAgAA&#10;ZHJzL2Rvd25yZXYueG1sUEsFBgAAAAAEAAQA9QAAAI4DAAAAAA==&#10;" fillcolor="#a5a5a5 [2092]" stroked="f" strokeweight="1pt">
                        <v:stroke joinstyle="miter"/>
                      </v:roundrect>
                    </v:group>
                    <v:oval id="شكل بيضاوي 52" o:spid="_x0000_s15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RQMcA&#10;AADjAAAADwAAAGRycy9kb3ducmV2LnhtbERPX2vCMBB/H/gdwgm+zdSipVajyIawgYOtbns+mrMt&#10;NpfSRFu/vREGe7zf/1tvB9OIK3WutqxgNo1AEBdW11wq+D7un1MQziNrbCyTghs52G5GT2vMtO35&#10;i665L0UIYZehgsr7NpPSFRUZdFPbEgfuZDuDPpxdKXWHfQg3jYyjKJEGaw4NFbb0UlFxzi9Gwef5&#10;9HP7fT9EH6Xt86Q3r3Gsj0pNxsNuBcLT4P/Ff+43HebPk0WyTGfpEh4/BQDk5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k0UDHAAAA4wAAAA8AAAAAAAAAAAAAAAAAmAIAAGRy&#10;cy9kb3ducmV2LnhtbFBLBQYAAAAABAAEAPUAAACMAwAAAAA=&#10;" filled="f" strokecolor="#168489" strokeweight="1pt">
                      <v:stroke joinstyle="miter"/>
                    </v:oval>
                  </v:group>
                  <v:shape id="مربع نص 41" o:spid="_x0000_s150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GoZMkA&#10;AADjAAAADwAAAGRycy9kb3ducmV2LnhtbESPQW/CMAyF75P2HyIj7TbSTqOCjoDQAInDLmPd3Wq8&#10;pqJJqsaj5d/jw6QdbT+/9771dvKdutKQ2hgM5PMMFIU62jY0Bqqv4/MSVGIMFrsYyMCNEmw3jw9r&#10;LG0cwyddz9woMQmpRAOOuS+1TrUjj2keewpy+4mDR5ZxaLQdcBRz3+mXLCu0xzZIgsOe3h3Vl/Ov&#10;N8Bsd/mtOvh0+p4+9qPL6gVWxjzNpt0bKKaJ/8V/3ycr9V+LRbFa5iuhECZZgN7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jGoZM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الأمن</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السيبراني</w:t>
                          </w:r>
                        </w:p>
                      </w:txbxContent>
                    </v:textbox>
                  </v:shape>
                </v:group>
                <v:shape id="صورة 54" o:spid="_x0000_s15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qRF/JAAAA4wAAAA8AAABkcnMvZG93bnJldi54bWxET0tPwzAMviPxHyIjcWNpeZS2LJsADQlp&#10;p62AOJrGtGWJU5KwlX9PkJA4+nt7vpysEXvyYXCsIJ9lIIhbpwfuFDw1D2cliBCRNRrHpOCbAiwX&#10;x0dzrLU78Ib229iJFMKhRgV9jGMtZWh7shhmbiRO3LvzFmM6fSe1x0MKt0aeZ1khLQ6cGnoc6b6n&#10;drf9sgrW/u7to2peTPO5eV2V5uL6ebdaK3V6Mt3egIg0xX/xn/tRp/mXxVVRlXmVw+9PCQC5+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qpEX8kAAADjAAAADwAAAAAAAAAA&#10;AAAAAACfAgAAZHJzL2Rvd25yZXYueG1sUEsFBgAAAAAEAAQA9wAAAJUDAAAAAA==&#10;">
                  <v:imagedata r:id="rId70" o:title=""/>
                  <v:path arrowok="t"/>
                </v:shape>
                <w10:wrap anchorx="page"/>
                <w10:anchorlock/>
              </v:group>
            </w:pict>
          </mc:Fallback>
        </mc:AlternateContent>
      </w:r>
    </w:p>
    <w:p w:rsidR="004A6D71" w:rsidRPr="0012794C" w:rsidRDefault="004A6D71" w:rsidP="004161EC">
      <w:pPr>
        <w:spacing w:line="360" w:lineRule="auto"/>
        <w:rPr>
          <w:rFonts w:ascii="Sakkal Majalla" w:eastAsia="Times New Roman" w:hAnsi="Sakkal Majalla"/>
          <w:sz w:val="32"/>
          <w:szCs w:val="32"/>
        </w:rPr>
      </w:pPr>
      <w:r w:rsidRPr="004161EC">
        <w:rPr>
          <w:rFonts w:ascii="Sakkal Majalla" w:eastAsia="Times New Roman" w:hAnsi="Sakkal Majalla" w:hint="eastAsia"/>
          <w:color w:val="C00000"/>
          <w:sz w:val="32"/>
          <w:szCs w:val="32"/>
          <w:rtl/>
        </w:rPr>
        <w:t>التحدي</w:t>
      </w:r>
      <w:r w:rsidRPr="004161EC">
        <w:rPr>
          <w:rFonts w:ascii="Sakkal Majalla" w:eastAsia="Times New Roman" w:hAnsi="Sakkal Majalla"/>
          <w:color w:val="C00000"/>
          <w:sz w:val="32"/>
          <w:szCs w:val="32"/>
          <w:rtl/>
        </w:rPr>
        <w:t>:</w:t>
      </w:r>
      <w:r w:rsidRPr="004161EC">
        <w:rPr>
          <w:rFonts w:ascii="Sakkal Majalla" w:eastAsia="Times New Roman" w:hAnsi="Sakkal Majalla" w:hint="cs"/>
          <w:color w:val="C00000"/>
          <w:sz w:val="32"/>
          <w:szCs w:val="32"/>
          <w:rtl/>
        </w:rPr>
        <w:t xml:space="preserve"> </w:t>
      </w:r>
      <w:r w:rsidRPr="0012794C">
        <w:rPr>
          <w:rFonts w:ascii="Sakkal Majalla" w:eastAsia="Times New Roman" w:hAnsi="Sakkal Majalla" w:hint="eastAsia"/>
          <w:sz w:val="32"/>
          <w:szCs w:val="32"/>
          <w:rtl/>
        </w:rPr>
        <w:t>تزايد</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التهديدات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السيبرانية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يعرض</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البيانات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الحساسة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والمعلومات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الشخصية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للخطر</w:t>
      </w:r>
      <w:r w:rsidRPr="0012794C">
        <w:rPr>
          <w:rFonts w:ascii="Sakkal Majalla" w:eastAsia="Times New Roman" w:hAnsi="Sakkal Majalla"/>
          <w:sz w:val="32"/>
          <w:szCs w:val="32"/>
          <w:rtl/>
        </w:rPr>
        <w:t>.</w:t>
      </w:r>
    </w:p>
    <w:p w:rsidR="004A6D71" w:rsidRPr="004161EC" w:rsidRDefault="004A6D71" w:rsidP="004161EC">
      <w:pPr>
        <w:spacing w:line="360" w:lineRule="auto"/>
        <w:rPr>
          <w:rFonts w:ascii="Sakkal Majalla" w:eastAsia="Times New Roman" w:hAnsi="Sakkal Majalla"/>
          <w:color w:val="C00000"/>
          <w:sz w:val="32"/>
          <w:szCs w:val="32"/>
        </w:rPr>
      </w:pPr>
      <w:r w:rsidRPr="004161EC">
        <w:rPr>
          <w:rFonts w:ascii="Sakkal Majalla" w:eastAsia="Times New Roman" w:hAnsi="Sakkal Majalla" w:hint="eastAsia"/>
          <w:color w:val="C00000"/>
          <w:sz w:val="32"/>
          <w:szCs w:val="32"/>
          <w:rtl/>
        </w:rPr>
        <w:t>الحل</w:t>
      </w:r>
      <w:r w:rsidRPr="004161EC">
        <w:rPr>
          <w:rFonts w:ascii="Sakkal Majalla" w:eastAsia="Times New Roman"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تطوير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أنظمة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حماية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فعالة</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4161EC">
        <w:rPr>
          <w:rFonts w:ascii="Sakkal Majalla" w:hAnsi="Sakkal Majalla" w:cs="Sakkal Majalla" w:hint="eastAsia"/>
          <w:sz w:val="32"/>
          <w:szCs w:val="32"/>
          <w:rtl/>
        </w:rPr>
        <w:t>تعزيز</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الوعي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الأمني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بين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الموظفين</w:t>
      </w:r>
      <w:r w:rsidRPr="004161EC">
        <w:rPr>
          <w:rFonts w:ascii="Sakkal Majalla" w:hAnsi="Sakkal Majalla" w:cs="Sakkal Majalla"/>
          <w:sz w:val="32"/>
          <w:szCs w:val="32"/>
          <w:rtl/>
        </w:rPr>
        <w:t>.</w:t>
      </w:r>
    </w:p>
    <w:p w:rsidR="004A6D71" w:rsidRPr="0012794C" w:rsidRDefault="001A2196" w:rsidP="002F37B7">
      <w:pPr>
        <w:pageBreakBefore/>
        <w:spacing w:line="278" w:lineRule="auto"/>
        <w:rPr>
          <w:rFonts w:ascii="Sakkal Majalla" w:eastAsia="Times New Roman" w:hAnsi="Sakkal Majalla"/>
          <w:sz w:val="32"/>
          <w:szCs w:val="32"/>
        </w:rPr>
      </w:pPr>
      <w:r w:rsidRPr="002A078C">
        <w:rPr>
          <w:rFonts w:ascii="Sakkal Majalla" w:hAnsi="Sakkal Majalla"/>
          <w:noProof/>
          <w:sz w:val="34"/>
        </w:rPr>
        <w:lastRenderedPageBreak/>
        <mc:AlternateContent>
          <mc:Choice Requires="wpg">
            <w:drawing>
              <wp:inline distT="0" distB="0" distL="0" distR="0" wp14:anchorId="7A71474B" wp14:editId="0D0A14DA">
                <wp:extent cx="5731510" cy="892088"/>
                <wp:effectExtent l="0" t="0" r="2540" b="22860"/>
                <wp:docPr id="14656981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193" name="مجموعة 47"/>
                        <wpg:cNvGrpSpPr/>
                        <wpg:grpSpPr>
                          <a:xfrm>
                            <a:off x="0" y="0"/>
                            <a:ext cx="5731510" cy="895351"/>
                            <a:chOff x="0" y="0"/>
                            <a:chExt cx="5878196" cy="918845"/>
                          </a:xfrm>
                        </wpg:grpSpPr>
                        <wpg:grpSp>
                          <wpg:cNvPr id="1465698194" name="مجموعة 48"/>
                          <wpg:cNvGrpSpPr/>
                          <wpg:grpSpPr>
                            <a:xfrm>
                              <a:off x="0" y="0"/>
                              <a:ext cx="5878196" cy="918845"/>
                              <a:chOff x="0" y="0"/>
                              <a:chExt cx="6240348" cy="919070"/>
                            </a:xfrm>
                          </wpg:grpSpPr>
                          <wpg:grpSp>
                            <wpg:cNvPr id="1465698195" name="مجموعة 49"/>
                            <wpg:cNvGrpSpPr/>
                            <wpg:grpSpPr>
                              <a:xfrm>
                                <a:off x="0" y="169208"/>
                                <a:ext cx="5433072" cy="580613"/>
                                <a:chOff x="0" y="169208"/>
                                <a:chExt cx="5433072" cy="580613"/>
                              </a:xfrm>
                            </wpg:grpSpPr>
                            <wps:wsp>
                              <wps:cNvPr id="14656981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1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9" name="مربع نص 41"/>
                          <wps:cNvSpPr txBox="1"/>
                          <wps:spPr>
                            <a:xfrm>
                              <a:off x="204466" y="256664"/>
                              <a:ext cx="4615440" cy="389157"/>
                            </a:xfrm>
                            <a:prstGeom prst="rect">
                              <a:avLst/>
                            </a:prstGeom>
                            <a:noFill/>
                          </wps:spPr>
                          <wps:txbx>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حماية</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الخصوصية</w:t>
                                </w:r>
                              </w:p>
                            </w:txbxContent>
                          </wps:txbx>
                          <wps:bodyPr wrap="square" rtlCol="1">
                            <a:spAutoFit/>
                          </wps:bodyPr>
                        </wps:wsp>
                      </wpg:grpSp>
                      <pic:pic xmlns:pic="http://schemas.openxmlformats.org/drawingml/2006/picture">
                        <pic:nvPicPr>
                          <pic:cNvPr id="146569820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3eB4QcAAOQ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H9bd4H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5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VAH2LIAAAA&#10;4wAAAA8AAAAAAAAAAAAAAAAAqgIAAGRycy9kb3ducmV2LnhtbFBLBQYAAAAABAAEAPoAAACfAwAA&#10;AAA=&#10;">
                  <v:group id="مجموعة 48" o:spid="_x0000_s15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qphxbIAAAA&#10;4wAAAA8AAAAAAAAAAAAAAAAAqgIAAGRycy9kb3ducmV2LnhtbFBLBQYAAAAABAAEAPoAAACfAwAA&#10;AAA=&#10;">
                    <v:group id="مجموعة 49" o:spid="_x0000_s15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V5SKNyQAA&#10;AOMAAAAPAAAAAAAAAAAAAAAAAKoCAABkcnMvZG93bnJldi54bWxQSwUGAAAAAAQABAD6AAAAoAMA&#10;AAAA&#10;">
                      <v:shape id="شكل حر 50" o:spid="_x0000_s15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j+cYA&#10;AADjAAAADwAAAGRycy9kb3ducmV2LnhtbERPX2vCMBB/F/wO4QZ701S3Bq1GEUGQsQftJr4ezdmW&#10;NZfSZNp9+0UQfLzf/1uue9uIK3W+dqxhMk5AEBfO1Fxq+P7ajWYgfEA22DgmDX/kYb0aDpaYGXfj&#10;I13zUIoYwj5DDVUIbSalLyqy6MeuJY7cxXUWQzy7UpoObzHcNnKaJEparDk2VNjStqLiJ/+1GtRH&#10;ej4cil16zPdvn56sORkXtH596TcLEIH68BQ/3HsT57+rVM1nk7mC+08RAL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j+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IuwMYA&#10;AADjAAAADwAAAGRycy9kb3ducmV2LnhtbERPX2vCMBB/H/gdwgl7EU0dtmpnlLEx8HFW2fPZ3NKy&#10;5tI1Wa3f3gwGPt7v/212g21ET52vHSuYzxIQxKXTNRsFp+P7dAXCB2SNjWNScCUPu+3oYYO5dhc+&#10;UF8EI2II+xwVVCG0uZS+rMiin7mWOHJfrrMY4tkZqTu8xHDbyKckyaTFmmNDhS29VlR+F79WAf7Y&#10;j8+zC873Z2PeJmk7THSq1ON4eHkGEWgId/G/e6/j/EWWZuvVfL2Ev58iAH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DIuwMYAAADjAAAADwAAAAAAAAAAAAAAAACYAgAAZHJz&#10;L2Rvd25yZXYueG1sUEsFBgAAAAAEAAQA9QAAAIsDAAAAAA==&#10;" fillcolor="#a5a5a5 [2092]" stroked="f" strokeweight="1pt">
                        <v:stroke joinstyle="miter"/>
                      </v:roundrect>
                    </v:group>
                    <v:oval id="شكل بيضاوي 52" o:spid="_x0000_s15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HiBswA&#10;AADjAAAADwAAAGRycy9kb3ducmV2LnhtbESPT0vDQBDF70K/wzIFb3bToKFNuy2iCAoKmv45D9lp&#10;EpqdDdm1Sb+9cxB6nHlv3vvNeju6Vl2oD41nA/NZAoq49LbhysB+9/awABUissXWMxm4UoDtZnK3&#10;xtz6gX/oUsRKSQiHHA3UMXa51qGsyWGY+Y5YtJPvHUYZ+0rbHgcJd61OkyTTDhuWhho7eqmpPBe/&#10;zsD3+XS4Hj8+k6/KD0U2uNc0tTtj7qfj8wpUpDHezP/X71bwH7OnbLmYLwVafpIF6M0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jHiBswAAADjAAAADwAAAAAAAAAAAAAAAACY&#10;AgAAZHJzL2Rvd25yZXYueG1sUEsFBgAAAAAEAAQA9QAAAJEDAAAAAA==&#10;" filled="f" strokecolor="#168489" strokeweight="1pt">
                      <v:stroke joinstyle="miter"/>
                    </v:oval>
                  </v:group>
                  <v:shape id="مربع نص 41" o:spid="_x0000_s1510"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sB+cYA&#10;AADjAAAADwAAAGRycy9kb3ducmV2LnhtbERPS0vDQBC+C/6HZQRvdhOxoYndluIDevBiG+9DdpoN&#10;zc6G7Nik/94VBI/zvWe9nX2vLjTGLrCBfJGBIm6C7bg1UB/fH1agoiBb7AOTgStF2G5ub9ZY2TDx&#10;J10O0qoUwrFCA05kqLSOjSOPcREG4sSdwuhR0jm22o44pXDf68csK7THjlODw4FeHDXnw7c3IGJ3&#10;+bV+83H/NX+8Ti5rllgbc383755BCc3yL/5z722a/1Qsi3KVly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sB+cYAAADjAAAADwAAAAAAAAAAAAAAAACYAgAAZHJz&#10;L2Rvd25yZXYueG1sUEsFBgAAAAAEAAQA9QAAAIsDAAAAAA==&#10;" filled="f" stroked="f">
                    <v:textbox style="mso-fit-shape-to-text:t">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حماية</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الخصوصية</w:t>
                          </w:r>
                        </w:p>
                      </w:txbxContent>
                    </v:textbox>
                  </v:shape>
                </v:group>
                <v:shape id="صورة 54" o:spid="_x0000_s15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skVP8wAAADjAAAADwAAAAAA&#10;AAAAAAAAAACfAgAAZHJzL2Rvd25yZXYueG1sUEsFBgAAAAAEAAQA9wAAAJgDAAAAAA==&#10;">
                  <v:imagedata r:id="rId70" o:title=""/>
                  <v:path arrowok="t"/>
                </v:shape>
                <w10:wrap anchorx="page"/>
                <w10:anchorlock/>
              </v:group>
            </w:pict>
          </mc:Fallback>
        </mc:AlternateContent>
      </w:r>
    </w:p>
    <w:p w:rsidR="004A6D71" w:rsidRPr="0012794C" w:rsidRDefault="004A6D71" w:rsidP="004161EC">
      <w:pPr>
        <w:spacing w:line="360" w:lineRule="auto"/>
        <w:rPr>
          <w:rFonts w:ascii="Sakkal Majalla" w:eastAsia="Times New Roman" w:hAnsi="Sakkal Majalla"/>
          <w:sz w:val="32"/>
          <w:szCs w:val="32"/>
        </w:rPr>
      </w:pPr>
      <w:r w:rsidRPr="004161EC">
        <w:rPr>
          <w:rFonts w:ascii="Sakkal Majalla" w:eastAsia="Times New Roman" w:hAnsi="Sakkal Majalla" w:hint="eastAsia"/>
          <w:color w:val="C00000"/>
          <w:sz w:val="32"/>
          <w:szCs w:val="32"/>
          <w:rtl/>
        </w:rPr>
        <w:t>التحدي</w:t>
      </w:r>
      <w:r w:rsidRPr="004161EC">
        <w:rPr>
          <w:rFonts w:ascii="Sakkal Majalla" w:eastAsia="Times New Roman" w:hAnsi="Sakkal Majalla"/>
          <w:color w:val="C00000"/>
          <w:sz w:val="32"/>
          <w:szCs w:val="32"/>
          <w:rtl/>
        </w:rPr>
        <w:t>:</w:t>
      </w:r>
      <w:r w:rsidRPr="004161EC">
        <w:rPr>
          <w:rFonts w:ascii="Sakkal Majalla" w:eastAsia="Times New Roman" w:hAnsi="Sakkal Majalla" w:hint="cs"/>
          <w:color w:val="C00000"/>
          <w:sz w:val="32"/>
          <w:szCs w:val="32"/>
          <w:rtl/>
        </w:rPr>
        <w:t xml:space="preserve"> </w:t>
      </w:r>
      <w:r w:rsidRPr="0012794C">
        <w:rPr>
          <w:rFonts w:ascii="Sakkal Majalla" w:eastAsia="Times New Roman" w:hAnsi="Sakkal Majalla" w:hint="eastAsia"/>
          <w:sz w:val="32"/>
          <w:szCs w:val="32"/>
          <w:rtl/>
        </w:rPr>
        <w:t>جمع</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البيانات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الكبيرة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يثير</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مخاوف</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حول</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كيفية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استخدامها</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وحماية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خصوصية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الأفراد</w:t>
      </w:r>
      <w:r w:rsidRPr="0012794C">
        <w:rPr>
          <w:rFonts w:ascii="Sakkal Majalla" w:eastAsia="Times New Roman" w:hAnsi="Sakkal Majalla"/>
          <w:sz w:val="32"/>
          <w:szCs w:val="32"/>
          <w:rtl/>
        </w:rPr>
        <w:t>.</w:t>
      </w:r>
    </w:p>
    <w:p w:rsidR="004A6D71" w:rsidRPr="004161EC" w:rsidRDefault="004A6D71" w:rsidP="004161EC">
      <w:pPr>
        <w:spacing w:line="360" w:lineRule="auto"/>
        <w:rPr>
          <w:rFonts w:ascii="Sakkal Majalla" w:eastAsia="Times New Roman" w:hAnsi="Sakkal Majalla"/>
          <w:color w:val="C00000"/>
          <w:sz w:val="32"/>
          <w:szCs w:val="32"/>
        </w:rPr>
      </w:pPr>
      <w:r w:rsidRPr="004161EC">
        <w:rPr>
          <w:rFonts w:ascii="Sakkal Majalla" w:eastAsia="Times New Roman" w:hAnsi="Sakkal Majalla" w:hint="eastAsia"/>
          <w:color w:val="C00000"/>
          <w:sz w:val="32"/>
          <w:szCs w:val="32"/>
          <w:rtl/>
        </w:rPr>
        <w:t>الحل</w:t>
      </w:r>
      <w:r w:rsidRPr="004161EC">
        <w:rPr>
          <w:rFonts w:ascii="Sakkal Majalla" w:eastAsia="Times New Roman"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الامتثال</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للقوانين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واللوائح</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مثل</w:t>
      </w:r>
      <w:r w:rsidRPr="004161EC">
        <w:rPr>
          <w:rFonts w:ascii="Sakkal Majalla" w:hAnsi="Sakkal Majalla" w:cs="Sakkal Majalla"/>
          <w:sz w:val="32"/>
          <w:szCs w:val="32"/>
          <w:rtl/>
        </w:rPr>
        <w:t xml:space="preserve"> </w:t>
      </w:r>
      <w:r w:rsidRPr="004161EC">
        <w:rPr>
          <w:rFonts w:ascii="Sakkal Majalla" w:hAnsi="Sakkal Majalla" w:cs="Sakkal Majalla"/>
          <w:sz w:val="32"/>
          <w:szCs w:val="32"/>
        </w:rPr>
        <w:t>GDPR.</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وضع</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سياسات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واضحة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لحماية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البيانات</w:t>
      </w:r>
      <w:r w:rsidRPr="004161EC">
        <w:rPr>
          <w:rFonts w:ascii="Sakkal Majalla" w:hAnsi="Sakkal Majalla" w:cs="Sakkal Majalla"/>
          <w:sz w:val="32"/>
          <w:szCs w:val="32"/>
          <w:rtl/>
        </w:rPr>
        <w:t>.</w:t>
      </w:r>
    </w:p>
    <w:p w:rsidR="004A6D71" w:rsidRPr="0012794C" w:rsidRDefault="001A2196" w:rsidP="00081A2A">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2AEE2211" wp14:editId="58692EB7">
                <wp:extent cx="5731510" cy="892088"/>
                <wp:effectExtent l="0" t="0" r="2540" b="22860"/>
                <wp:docPr id="14656982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202" name="مجموعة 47"/>
                        <wpg:cNvGrpSpPr/>
                        <wpg:grpSpPr>
                          <a:xfrm>
                            <a:off x="0" y="0"/>
                            <a:ext cx="5731510" cy="895351"/>
                            <a:chOff x="0" y="0"/>
                            <a:chExt cx="5878196" cy="918845"/>
                          </a:xfrm>
                        </wpg:grpSpPr>
                        <wpg:grpSp>
                          <wpg:cNvPr id="1465698203" name="مجموعة 48"/>
                          <wpg:cNvGrpSpPr/>
                          <wpg:grpSpPr>
                            <a:xfrm>
                              <a:off x="0" y="0"/>
                              <a:ext cx="5878196" cy="918845"/>
                              <a:chOff x="0" y="0"/>
                              <a:chExt cx="6240348" cy="919070"/>
                            </a:xfrm>
                          </wpg:grpSpPr>
                          <wpg:grpSp>
                            <wpg:cNvPr id="1465698207" name="مجموعة 49"/>
                            <wpg:cNvGrpSpPr/>
                            <wpg:grpSpPr>
                              <a:xfrm>
                                <a:off x="0" y="169208"/>
                                <a:ext cx="5433072" cy="580613"/>
                                <a:chOff x="0" y="169208"/>
                                <a:chExt cx="5433072" cy="580613"/>
                              </a:xfrm>
                            </wpg:grpSpPr>
                            <wps:wsp>
                              <wps:cNvPr id="14656982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26" name="مربع نص 41"/>
                          <wps:cNvSpPr txBox="1"/>
                          <wps:spPr>
                            <a:xfrm>
                              <a:off x="204466" y="256664"/>
                              <a:ext cx="4615440" cy="389157"/>
                            </a:xfrm>
                            <a:prstGeom prst="rect">
                              <a:avLst/>
                            </a:prstGeom>
                            <a:noFill/>
                          </wps:spPr>
                          <wps:txbx>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إدارة</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البيانات</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الضخمة</w:t>
                                </w:r>
                              </w:p>
                            </w:txbxContent>
                          </wps:txbx>
                          <wps:bodyPr wrap="square" rtlCol="1">
                            <a:spAutoFit/>
                          </wps:bodyPr>
                        </wps:wsp>
                      </wpg:grpSp>
                      <pic:pic xmlns:pic="http://schemas.openxmlformats.org/drawingml/2006/picture">
                        <pic:nvPicPr>
                          <pic:cNvPr id="146569822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I9WfYbkBwAA5B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15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I04CyQAA&#10;AOMAAAAPAAAAAAAAAAAAAAAAAKoCAABkcnMvZG93bnJldi54bWxQSwUGAAAAAAQABAD6AAAAoAMA&#10;AAAA&#10;">
                  <v:group id="مجموعة 48" o:spid="_x0000_s15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Gb+uZyQAA&#10;AOMAAAAPAAAAAAAAAAAAAAAAAKoCAABkcnMvZG93bnJldi54bWxQSwUGAAAAAAQABAD6AAAAoAMA&#10;AAAA&#10;">
                    <v:group id="مجموعة 49" o:spid="_x0000_s15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5VO2ayQAA&#10;AOMAAAAPAAAAAAAAAAAAAAAAAKoCAABkcnMvZG93bnJldi54bWxQSwUGAAAAAAQABAD6AAAAoAMA&#10;AAAA&#10;">
                      <v:shape id="شكل حر 50" o:spid="_x0000_s15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0m68oA&#10;AADjAAAADwAAAGRycy9kb3ducmV2LnhtbESPQWvCQBCF7wX/wzJCb3VT2wSNriKCIMWDxhavQ3ZM&#10;QrOzIbvV9N87h0KPM+/Ne98s14Nr1Y360Hg28DpJQBGX3jZcGfg8715moEJEtth6JgO/FGC9Gj0t&#10;Mbf+zie6FbFSEsIhRwN1jF2udShrchgmviMW7ep7h1HGvtK2x7uEu1ZPkyTTDhuWhho72tZUfhc/&#10;zkD2kV6Ox3KXnor92yGQs1/WR2Oex8NmASrSEP/Nf9d7K/jvWZrNZ9NEoOUnWYBePQ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4dJuv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7r0sYA&#10;AADjAAAADwAAAGRycy9kb3ducmV2LnhtbERPX2vCMBB/H+w7hBP2Imuq2GKrUWRj4OOmsuezOdNi&#10;c+marHbffhkMfLzf/1tvR9uKgXrfOFYwS1IQxJXTDRsFp+Pb8xKED8gaW8ek4Ic8bDePD2sstbvx&#10;Bw2HYEQMYV+igjqErpTSVzVZ9InriCN3cb3FEM/eSN3jLYbbVs7TNJcWG44NNXb0UlN1PXxbBfhl&#10;3z/PLjg/nI15nWbdONWZUk+TcbcCEWgMd/G/e6/j/EWe5cVynhbw91ME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7r0sYAAADjAAAADwAAAAAAAAAAAAAAAACYAgAAZHJz&#10;L2Rvd25yZXYueG1sUEsFBgAAAAAEAAQA9QAAAIsDAAAAAA==&#10;" fillcolor="#a5a5a5 [2092]" stroked="f" strokeweight="1pt">
                        <v:stroke joinstyle="miter"/>
                      </v:roundrect>
                    </v:group>
                    <v:oval id="شكل بيضاوي 52" o:spid="_x0000_s15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rlA8cA&#10;AADjAAAADwAAAGRycy9kb3ducmV2LnhtbERPX2vCMBB/H/gdwgl7m6lBi1ajyIawwQZaN5+P5myL&#10;zaU0ma3ffhkM9ni//7feDrYRN+p87VjDdJKAIC6cqbnU8HnaPy1A+IBssHFMGu7kYbsZPawxM67n&#10;I93yUIoYwj5DDVUIbSalLyqy6CeuJY7cxXUWQzy7UpoO+xhuG6mSJJUWa44NFbb0XFFxzb+thsP1&#10;8nU/v70nH6Xr87S3L0qZk9aP42G3AhFoCP/iP/erifNn6TxdLpSaw+9PEQC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q5QPHAAAA4wAAAA8AAAAAAAAAAAAAAAAAmAIAAGRy&#10;cy9kb3ducmV2LnhtbFBLBQYAAAAABAAEAPUAAACMAwAAAAA=&#10;" filled="f" strokecolor="#168489" strokeweight="1pt">
                      <v:stroke joinstyle="miter"/>
                    </v:oval>
                  </v:group>
                  <v:shape id="مربع نص 41" o:spid="_x0000_s1519"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49EMYA&#10;AADjAAAADwAAAGRycy9kb3ducmV2LnhtbERPzUrDQBC+C32HZQRvdtNgQxu7LaUq9ODFNr0P2TEb&#10;zM6G7Nikb+8Kgsf5/mezm3ynrjTENrCBxTwDRVwH23JjoDq/Pa5ARUG22AUmAzeKsNvO7jZY2jDy&#10;B11P0qgUwrFEA06kL7WOtSOPcR564sR9hsGjpHNotB1wTOG+03mWFdpjy6nBYU8HR/XX6dsbELH7&#10;xa169fF4md5fRpfVS6yMebif9s+ghCb5F/+5jzbNfyqWxXqV5w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49EMYAAADjAAAADwAAAAAAAAAAAAAAAACYAgAAZHJz&#10;L2Rvd25yZXYueG1sUEsFBgAAAAAEAAQA9QAAAIsDAAAAAA==&#10;" filled="f" stroked="f">
                    <v:textbox style="mso-fit-shape-to-text:t">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إدارة</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البيانات</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الضخمة</w:t>
                          </w:r>
                        </w:p>
                      </w:txbxContent>
                    </v:textbox>
                  </v:shape>
                </v:group>
                <v:shape id="صورة 54" o:spid="_x0000_s15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V0SvJAAAA4wAAAA8AAABkcnMvZG93bnJldi54bWxET19LwzAQfxf8DuEE31xq1a6ry4bKBGFP&#10;W1V8PJuzrUsuNYlb/faLIPh4v/83X47WiD350DtWcDnJQBA3TvfcKniuHy9KECEiazSOScEPBVgu&#10;Tk/mWGl34A3tt7EVKYRDhQq6GIdKytB0ZDFM3ECcuA/nLcZ0+lZqj4cUbo3Ms6yQFntODR0O9NBR&#10;s9t+WwVrf//+OatfTf21eVuV5mr6slutlTo/G+9uQUQa47/4z/2k0/zr4qaYlXk+hd+fEgBycQ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XRK8kAAADjAAAADwAAAAAAAAAA&#10;AAAAAACfAgAAZHJzL2Rvd25yZXYueG1sUEsFBgAAAAAEAAQA9wAAAJUDAAAAAA==&#10;">
                  <v:imagedata r:id="rId70" o:title=""/>
                  <v:path arrowok="t"/>
                </v:shape>
                <w10:wrap anchorx="page"/>
                <w10:anchorlock/>
              </v:group>
            </w:pict>
          </mc:Fallback>
        </mc:AlternateContent>
      </w:r>
    </w:p>
    <w:p w:rsidR="004A6D71" w:rsidRPr="004161EC" w:rsidRDefault="004A6D71" w:rsidP="004161EC">
      <w:pPr>
        <w:spacing w:line="360" w:lineRule="auto"/>
        <w:rPr>
          <w:rFonts w:ascii="Sakkal Majalla" w:hAnsi="Sakkal Majalla"/>
          <w:sz w:val="32"/>
          <w:szCs w:val="32"/>
        </w:rPr>
      </w:pPr>
      <w:r w:rsidRPr="004161EC">
        <w:rPr>
          <w:rFonts w:ascii="Sakkal Majalla" w:hAnsi="Sakkal Majalla" w:hint="eastAsia"/>
          <w:color w:val="C00000"/>
          <w:sz w:val="32"/>
          <w:szCs w:val="32"/>
          <w:rtl/>
        </w:rPr>
        <w:t>التحدي</w:t>
      </w:r>
      <w:r w:rsidRPr="004161EC">
        <w:rPr>
          <w:rFonts w:ascii="Sakkal Majalla" w:hAnsi="Sakkal Majalla"/>
          <w:color w:val="C00000"/>
          <w:sz w:val="32"/>
          <w:szCs w:val="32"/>
          <w:rtl/>
        </w:rPr>
        <w:t>:</w:t>
      </w:r>
      <w:r w:rsidRPr="004161EC">
        <w:rPr>
          <w:rFonts w:ascii="Sakkal Majalla" w:hAnsi="Sakkal Majalla" w:hint="cs"/>
          <w:color w:val="C00000"/>
          <w:sz w:val="32"/>
          <w:szCs w:val="32"/>
          <w:rtl/>
        </w:rPr>
        <w:t xml:space="preserve"> </w:t>
      </w:r>
      <w:r w:rsidRPr="004161EC">
        <w:rPr>
          <w:rFonts w:ascii="Sakkal Majalla" w:hAnsi="Sakkal Majalla" w:hint="eastAsia"/>
          <w:sz w:val="32"/>
          <w:szCs w:val="32"/>
          <w:rtl/>
        </w:rPr>
        <w:t>التعامل</w:t>
      </w:r>
      <w:r w:rsidRPr="004161EC">
        <w:rPr>
          <w:rFonts w:ascii="Sakkal Majalla" w:hAnsi="Sakkal Majalla"/>
          <w:sz w:val="32"/>
          <w:szCs w:val="32"/>
          <w:rtl/>
        </w:rPr>
        <w:t xml:space="preserve"> </w:t>
      </w:r>
      <w:r w:rsidRPr="004161EC">
        <w:rPr>
          <w:rFonts w:ascii="Sakkal Majalla" w:hAnsi="Sakkal Majalla" w:hint="eastAsia"/>
          <w:sz w:val="32"/>
          <w:szCs w:val="32"/>
          <w:rtl/>
        </w:rPr>
        <w:t>مع</w:t>
      </w:r>
      <w:r w:rsidRPr="004161EC">
        <w:rPr>
          <w:rFonts w:ascii="Sakkal Majalla" w:hAnsi="Sakkal Majalla"/>
          <w:sz w:val="32"/>
          <w:szCs w:val="32"/>
          <w:rtl/>
        </w:rPr>
        <w:t xml:space="preserve"> </w:t>
      </w:r>
      <w:r w:rsidRPr="004161EC">
        <w:rPr>
          <w:rFonts w:ascii="Sakkal Majalla" w:hAnsi="Sakkal Majalla" w:hint="eastAsia"/>
          <w:sz w:val="32"/>
          <w:szCs w:val="32"/>
          <w:rtl/>
        </w:rPr>
        <w:t>كميات</w:t>
      </w:r>
      <w:r w:rsidRPr="004161EC">
        <w:rPr>
          <w:rFonts w:ascii="Sakkal Majalla" w:hAnsi="Sakkal Majalla"/>
          <w:sz w:val="32"/>
          <w:szCs w:val="32"/>
          <w:rtl/>
        </w:rPr>
        <w:t xml:space="preserve"> </w:t>
      </w:r>
      <w:r w:rsidRPr="004161EC">
        <w:rPr>
          <w:rFonts w:ascii="Sakkal Majalla" w:hAnsi="Sakkal Majalla" w:hint="eastAsia"/>
          <w:sz w:val="32"/>
          <w:szCs w:val="32"/>
          <w:rtl/>
        </w:rPr>
        <w:t>هائلة</w:t>
      </w:r>
      <w:r w:rsidRPr="004161EC">
        <w:rPr>
          <w:rFonts w:ascii="Sakkal Majalla" w:hAnsi="Sakkal Majalla"/>
          <w:sz w:val="32"/>
          <w:szCs w:val="32"/>
          <w:rtl/>
        </w:rPr>
        <w:t xml:space="preserve"> </w:t>
      </w:r>
      <w:r w:rsidRPr="004161EC">
        <w:rPr>
          <w:rFonts w:ascii="Sakkal Majalla" w:hAnsi="Sakkal Majalla" w:hint="eastAsia"/>
          <w:sz w:val="32"/>
          <w:szCs w:val="32"/>
          <w:rtl/>
        </w:rPr>
        <w:t>من</w:t>
      </w:r>
      <w:r w:rsidRPr="004161EC">
        <w:rPr>
          <w:rFonts w:ascii="Sakkal Majalla" w:hAnsi="Sakkal Majalla"/>
          <w:sz w:val="32"/>
          <w:szCs w:val="32"/>
          <w:rtl/>
        </w:rPr>
        <w:t xml:space="preserve"> </w:t>
      </w:r>
      <w:r w:rsidRPr="004161EC">
        <w:rPr>
          <w:rFonts w:ascii="Sakkal Majalla" w:hAnsi="Sakkal Majalla" w:hint="eastAsia"/>
          <w:sz w:val="32"/>
          <w:szCs w:val="32"/>
          <w:rtl/>
        </w:rPr>
        <w:t>البيانات</w:t>
      </w:r>
      <w:r w:rsidRPr="004161EC">
        <w:rPr>
          <w:rFonts w:ascii="Sakkal Majalla" w:hAnsi="Sakkal Majalla"/>
          <w:sz w:val="32"/>
          <w:szCs w:val="32"/>
          <w:rtl/>
        </w:rPr>
        <w:t xml:space="preserve"> </w:t>
      </w:r>
      <w:r w:rsidRPr="004161EC">
        <w:rPr>
          <w:rFonts w:ascii="Sakkal Majalla" w:hAnsi="Sakkal Majalla" w:hint="eastAsia"/>
          <w:sz w:val="32"/>
          <w:szCs w:val="32"/>
          <w:rtl/>
        </w:rPr>
        <w:t>وتحليلها</w:t>
      </w:r>
      <w:r w:rsidRPr="004161EC">
        <w:rPr>
          <w:rFonts w:ascii="Sakkal Majalla" w:hAnsi="Sakkal Majalla"/>
          <w:sz w:val="32"/>
          <w:szCs w:val="32"/>
          <w:rtl/>
        </w:rPr>
        <w:t xml:space="preserve"> </w:t>
      </w:r>
      <w:r w:rsidRPr="004161EC">
        <w:rPr>
          <w:rFonts w:ascii="Sakkal Majalla" w:hAnsi="Sakkal Majalla" w:hint="eastAsia"/>
          <w:sz w:val="32"/>
          <w:szCs w:val="32"/>
          <w:rtl/>
        </w:rPr>
        <w:t>بفعالية</w:t>
      </w:r>
      <w:r w:rsidRPr="004161EC">
        <w:rPr>
          <w:rFonts w:ascii="Sakkal Majalla" w:hAnsi="Sakkal Majalla"/>
          <w:sz w:val="32"/>
          <w:szCs w:val="32"/>
          <w:rtl/>
        </w:rPr>
        <w:t>.</w:t>
      </w:r>
    </w:p>
    <w:p w:rsidR="004A6D71" w:rsidRPr="004161EC" w:rsidRDefault="004A6D71" w:rsidP="004161EC">
      <w:pPr>
        <w:spacing w:line="360" w:lineRule="auto"/>
        <w:rPr>
          <w:rFonts w:ascii="Sakkal Majalla" w:hAnsi="Sakkal Majalla"/>
          <w:color w:val="C00000"/>
          <w:sz w:val="32"/>
          <w:szCs w:val="32"/>
        </w:rPr>
      </w:pPr>
      <w:r w:rsidRPr="004161EC">
        <w:rPr>
          <w:rFonts w:ascii="Sakkal Majalla" w:hAnsi="Sakkal Majalla" w:hint="eastAsia"/>
          <w:color w:val="C00000"/>
          <w:sz w:val="32"/>
          <w:szCs w:val="32"/>
          <w:rtl/>
        </w:rPr>
        <w:t>الحل</w:t>
      </w:r>
      <w:r w:rsidRPr="004161EC">
        <w:rPr>
          <w:rFonts w:ascii="Sakkal Majalla"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استخدام</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تقنيات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تحليل</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البيانات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المتقدمة</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eastAsia="Times New Roman" w:hAnsi="Sakkal Majalla"/>
          <w:sz w:val="32"/>
          <w:szCs w:val="32"/>
        </w:rPr>
      </w:pPr>
      <w:r w:rsidRPr="004161EC">
        <w:rPr>
          <w:rFonts w:ascii="Sakkal Majalla" w:hAnsi="Sakkal Majalla" w:cs="Sakkal Majalla" w:hint="eastAsia"/>
          <w:sz w:val="32"/>
          <w:szCs w:val="32"/>
          <w:rtl/>
        </w:rPr>
        <w:t>تحسين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البنية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التحتية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لتخزين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ومعالجة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البيانات</w:t>
      </w:r>
      <w:r w:rsidRPr="004161EC">
        <w:rPr>
          <w:rFonts w:ascii="Sakkal Majalla" w:eastAsia="Times New Roman" w:hAnsi="Sakkal Majalla"/>
          <w:sz w:val="32"/>
          <w:szCs w:val="32"/>
          <w:rtl/>
        </w:rPr>
        <w:t>.</w:t>
      </w:r>
    </w:p>
    <w:p w:rsidR="004A6D71"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08308BD3" wp14:editId="20B79E78">
                <wp:extent cx="5731510" cy="892088"/>
                <wp:effectExtent l="0" t="0" r="2540" b="22860"/>
                <wp:docPr id="14656982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229" name="مجموعة 47"/>
                        <wpg:cNvGrpSpPr/>
                        <wpg:grpSpPr>
                          <a:xfrm>
                            <a:off x="0" y="0"/>
                            <a:ext cx="5731510" cy="895351"/>
                            <a:chOff x="0" y="0"/>
                            <a:chExt cx="5878196" cy="918845"/>
                          </a:xfrm>
                        </wpg:grpSpPr>
                        <wpg:grpSp>
                          <wpg:cNvPr id="1465698230" name="مجموعة 48"/>
                          <wpg:cNvGrpSpPr/>
                          <wpg:grpSpPr>
                            <a:xfrm>
                              <a:off x="0" y="0"/>
                              <a:ext cx="5878196" cy="918845"/>
                              <a:chOff x="0" y="0"/>
                              <a:chExt cx="6240348" cy="919070"/>
                            </a:xfrm>
                          </wpg:grpSpPr>
                          <wpg:grpSp>
                            <wpg:cNvPr id="1465698231" name="مجموعة 49"/>
                            <wpg:cNvGrpSpPr/>
                            <wpg:grpSpPr>
                              <a:xfrm>
                                <a:off x="0" y="169208"/>
                                <a:ext cx="5433072" cy="580613"/>
                                <a:chOff x="0" y="169208"/>
                                <a:chExt cx="5433072" cy="580613"/>
                              </a:xfrm>
                            </wpg:grpSpPr>
                            <wps:wsp>
                              <wps:cNvPr id="14656982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5"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التغير</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التكنولوجي</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السريع</w:t>
                                </w:r>
                              </w:p>
                            </w:txbxContent>
                          </wps:txbx>
                          <wps:bodyPr wrap="square" rtlCol="1">
                            <a:spAutoFit/>
                          </wps:bodyPr>
                        </wps:wsp>
                      </wpg:grpSp>
                      <pic:pic xmlns:pic="http://schemas.openxmlformats.org/drawingml/2006/picture">
                        <pic:nvPicPr>
                          <pic:cNvPr id="146569823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AOjX5zbBwAA5B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15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sMoATyQAA&#10;AOMAAAAPAAAAAAAAAAAAAAAAAKoCAABkcnMvZG93bnJldi54bWxQSwUGAAAAAAQABAD6AAAAoAMA&#10;AAAA&#10;">
                  <v:group id="مجموعة 48" o:spid="_x0000_s15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uNG/&#10;U80AAADjAAAADwAAAAAAAAAAAAAAAACqAgAAZHJzL2Rvd25yZXYueG1sUEsFBgAAAAAEAAQA+gAA&#10;AKQDAAAAAA==&#10;">
                    <v:group id="مجموعة 49" o:spid="_x0000_s15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nRrIyQAA&#10;AOMAAAAPAAAAAAAAAAAAAAAAAKoCAABkcnMvZG93bnJldi54bWxQSwUGAAAAAAQABAD6AAAAoAMA&#10;AAAA&#10;">
                      <v:shape id="شكل حر 50" o:spid="_x0000_s15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nbvMYA&#10;AADjAAAADwAAAGRycy9kb3ducmV2LnhtbERPzWrCQBC+F/oOywje6sbYBI2uUgRBigdNK16H7JgE&#10;s7Mhu2p8e7dQ8Djf/yxWvWnEjTpXW1YwHkUgiAuray4V/P5sPqYgnEfW2FgmBQ9ysFq+vy0w0/bO&#10;B7rlvhQhhF2GCirv20xKV1Rk0I1sSxy4s+0M+nB2pdQd3kO4aWQcRak0WHNoqLCldUXFJb8aBel3&#10;ctrvi01yyLeTnSOjj9p6pYaD/msOwlPvX+J/91aH+Z9pks6m8SSGv58CAHL5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nbv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WhcYA&#10;AADjAAAADwAAAGRycy9kb3ducmV2LnhtbERPX2vCMBB/H/gdwgl7EU2na3GdUcbGwEdXxeezuaVl&#10;zaVrslq/vRGEPd7v/602g21ET52vHSt4miUgiEunazYKDvvP6RKED8gaG8ek4EIeNuvRwwpz7c78&#10;RX0RjIgh7HNUUIXQ5lL6siKLfuZa4sh9u85iiGdnpO7wHMNtI+dJkkmLNceGClt6r6j8Kf6sAvy1&#10;u+PJBef7kzEfk7QdJjpV6nE8vL2CCDSEf/HdvdVx/nOWZi/L+WIBt58iA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oWhcYAAADjAAAADwAAAAAAAAAAAAAAAACYAgAAZHJz&#10;L2Rvd25yZXYueG1sUEsFBgAAAAAEAAQA9QAAAIsDAAAAAA==&#10;" fillcolor="#a5a5a5 [2092]" stroked="f" strokeweight="1pt">
                        <v:stroke joinstyle="miter"/>
                      </v:roundrect>
                    </v:group>
                    <v:oval id="شكل بيضاوي 52" o:spid="_x0000_s15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WRccA&#10;AADjAAAADwAAAGRycy9kb3ducmV2LnhtbERPX2vCMBB/H/gdwgm+zXSdK64zytgQFBxonT4fzdkW&#10;m0tpoq3f3giDPd7v/80WvanFlVpXWVbwMo5AEOdWV1wo+N0vn6cgnEfWWFsmBTdysJgPnmaYatvx&#10;jq6ZL0QIYZeigtL7JpXS5SUZdGPbEAfuZFuDPpxtIXWLXQg3tYyjKJEGKw4NJTb0VVJ+zi5GwfZ8&#10;OtyO6030U9guSzrzHcd6r9Ro2H9+gPDU+3/xn3ulw/xJ8pa8T+PXCTx+CgD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1kXHAAAA4wAAAA8AAAAAAAAAAAAAAAAAmAIAAGRy&#10;cy9kb3ducmV2LnhtbFBLBQYAAAAABAAEAPUAAACMAwAAAAA=&#10;" filled="f" strokecolor="#168489" strokeweight="1pt">
                      <v:stroke joinstyle="miter"/>
                    </v:oval>
                  </v:group>
                  <v:shape id="مربع نص 41" o:spid="_x0000_s152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U1usYA&#10;AADjAAAADwAAAGRycy9kb3ducmV2LnhtbERPzUrDQBC+C32HZQre7KbVhBq7LaUq9ODFGu9DdsyG&#10;ZmdDdmzSt3cFweN8/7PZTb5TFxpiG9jAcpGBIq6DbbkxUH283q1BRUG22AUmA1eKsNvObjZY2jDy&#10;O11O0qgUwrFEA06kL7WOtSOPcRF64sR9hcGjpHNotB1wTOG+06ssK7THllODw54Ojurz6dsbELH7&#10;5bV68fH4Ob09jy6rc6yMuZ1P+ydQQpP8i//cR5vmPxR58bhe3e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U1us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التغير</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التكنولوجي</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السريع</w:t>
                          </w:r>
                        </w:p>
                      </w:txbxContent>
                    </v:textbox>
                  </v:shape>
                </v:group>
                <v:shape id="صورة 54" o:spid="_x0000_s152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A4m3JAAAA4wAAAA8AAABkcnMvZG93bnJldi54bWxET19PwjAQfzfxOzRn4pt0gs4xKUQNJiY8&#10;wcD4eK7nNmmvs60wvz01MfHxfv9vthisEQfyoXOs4HqUgSCune64UbCtnq8KECEiazSOScEPBVjM&#10;z89mWGp35DUdNrERKYRDiQraGPtSylC3ZDGMXE+cuA/nLcZ0+kZqj8cUbo0cZ1kuLXacGlrs6aml&#10;er/5tgpW/vH9c1q9mupr/bYszORut1+ulLq8GB7uQUQa4r/4z/2i0/yb/DafFuNJDr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ADibckAAADjAAAADwAAAAAAAAAA&#10;AAAAAACfAgAAZHJzL2Rvd25yZXYueG1sUEsFBgAAAAAEAAQA9wAAAJUDAAAAAA==&#10;">
                  <v:imagedata r:id="rId70" o:title=""/>
                  <v:path arrowok="t"/>
                </v:shape>
                <w10:wrap anchorx="page"/>
                <w10:anchorlock/>
              </v:group>
            </w:pict>
          </mc:Fallback>
        </mc:AlternateContent>
      </w:r>
    </w:p>
    <w:p w:rsidR="004A6D71" w:rsidRPr="0012794C" w:rsidRDefault="004A6D71" w:rsidP="004161EC">
      <w:pPr>
        <w:spacing w:line="360" w:lineRule="auto"/>
        <w:rPr>
          <w:rFonts w:ascii="Sakkal Majalla" w:eastAsia="Times New Roman" w:hAnsi="Sakkal Majalla"/>
          <w:sz w:val="32"/>
          <w:szCs w:val="32"/>
        </w:rPr>
      </w:pPr>
      <w:r w:rsidRPr="004161EC">
        <w:rPr>
          <w:rFonts w:ascii="Sakkal Majalla" w:eastAsia="Times New Roman" w:hAnsi="Sakkal Majalla" w:hint="eastAsia"/>
          <w:color w:val="C00000"/>
          <w:sz w:val="32"/>
          <w:szCs w:val="32"/>
          <w:rtl/>
        </w:rPr>
        <w:t>التحدي</w:t>
      </w:r>
      <w:r w:rsidRPr="004161EC">
        <w:rPr>
          <w:rFonts w:ascii="Sakkal Majalla" w:eastAsia="Times New Roman" w:hAnsi="Sakkal Majalla"/>
          <w:color w:val="C00000"/>
          <w:sz w:val="32"/>
          <w:szCs w:val="32"/>
          <w:rtl/>
        </w:rPr>
        <w:t>:</w:t>
      </w:r>
      <w:r w:rsidRPr="004161EC">
        <w:rPr>
          <w:rFonts w:ascii="Sakkal Majalla" w:eastAsia="Times New Roman" w:hAnsi="Sakkal Majalla" w:hint="cs"/>
          <w:color w:val="C00000"/>
          <w:sz w:val="32"/>
          <w:szCs w:val="32"/>
          <w:rtl/>
        </w:rPr>
        <w:t xml:space="preserve"> </w:t>
      </w:r>
      <w:r w:rsidRPr="0012794C">
        <w:rPr>
          <w:rFonts w:ascii="Sakkal Majalla" w:eastAsia="Times New Roman" w:hAnsi="Sakkal Majalla" w:hint="eastAsia"/>
          <w:sz w:val="32"/>
          <w:szCs w:val="32"/>
          <w:rtl/>
        </w:rPr>
        <w:t>صعوبة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مواكبة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التطورات</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التكنولوجية</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المستمرة</w:t>
      </w:r>
      <w:r w:rsidRPr="0012794C">
        <w:rPr>
          <w:rFonts w:ascii="Sakkal Majalla" w:eastAsia="Times New Roman" w:hAnsi="Sakkal Majalla"/>
          <w:sz w:val="32"/>
          <w:szCs w:val="32"/>
          <w:rtl/>
        </w:rPr>
        <w:t>.</w:t>
      </w:r>
    </w:p>
    <w:p w:rsidR="004A6D71" w:rsidRPr="004161EC" w:rsidRDefault="004A6D71" w:rsidP="004161EC">
      <w:pPr>
        <w:spacing w:line="360" w:lineRule="auto"/>
        <w:rPr>
          <w:rFonts w:ascii="Sakkal Majalla" w:eastAsia="Times New Roman" w:hAnsi="Sakkal Majalla"/>
          <w:color w:val="C00000"/>
          <w:sz w:val="32"/>
          <w:szCs w:val="32"/>
        </w:rPr>
      </w:pPr>
      <w:r w:rsidRPr="004161EC">
        <w:rPr>
          <w:rFonts w:ascii="Sakkal Majalla" w:eastAsia="Times New Roman" w:hAnsi="Sakkal Majalla" w:hint="eastAsia"/>
          <w:color w:val="C00000"/>
          <w:sz w:val="32"/>
          <w:szCs w:val="32"/>
          <w:rtl/>
        </w:rPr>
        <w:t>الحل</w:t>
      </w:r>
      <w:r w:rsidRPr="004161EC">
        <w:rPr>
          <w:rFonts w:ascii="Sakkal Majalla" w:eastAsia="Times New Roman"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الاستثمار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في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التدريب</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المستمر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للموظفين</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تبني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استراتيجيات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مرنة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للتكيف</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مع</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التغيرات</w:t>
      </w:r>
      <w:r w:rsidRPr="004161EC">
        <w:rPr>
          <w:rFonts w:ascii="Sakkal Majalla" w:hAnsi="Sakkal Majalla" w:cs="Sakkal Majalla"/>
          <w:sz w:val="32"/>
          <w:szCs w:val="32"/>
          <w:rtl/>
        </w:rPr>
        <w:t>.</w:t>
      </w:r>
    </w:p>
    <w:p w:rsidR="004A6D71"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w:lastRenderedPageBreak/>
        <mc:AlternateContent>
          <mc:Choice Requires="wpg">
            <w:drawing>
              <wp:inline distT="0" distB="0" distL="0" distR="0" wp14:anchorId="22B0521D" wp14:editId="66BCCDEF">
                <wp:extent cx="5731510" cy="892088"/>
                <wp:effectExtent l="0" t="0" r="2540" b="22860"/>
                <wp:docPr id="14656982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5698238" name="مجموعة 47"/>
                        <wpg:cNvGrpSpPr/>
                        <wpg:grpSpPr>
                          <a:xfrm>
                            <a:off x="0" y="0"/>
                            <a:ext cx="5731510" cy="895351"/>
                            <a:chOff x="0" y="0"/>
                            <a:chExt cx="5878196" cy="918845"/>
                          </a:xfrm>
                        </wpg:grpSpPr>
                        <wpg:grpSp>
                          <wpg:cNvPr id="1465698239" name="مجموعة 48"/>
                          <wpg:cNvGrpSpPr/>
                          <wpg:grpSpPr>
                            <a:xfrm>
                              <a:off x="0" y="0"/>
                              <a:ext cx="5878196" cy="918845"/>
                              <a:chOff x="0" y="0"/>
                              <a:chExt cx="6240348" cy="919070"/>
                            </a:xfrm>
                          </wpg:grpSpPr>
                          <wpg:grpSp>
                            <wpg:cNvPr id="388507678" name="مجموعة 49"/>
                            <wpg:cNvGrpSpPr/>
                            <wpg:grpSpPr>
                              <a:xfrm>
                                <a:off x="0" y="169208"/>
                                <a:ext cx="5433072" cy="580613"/>
                                <a:chOff x="0" y="169208"/>
                                <a:chExt cx="5433072" cy="580613"/>
                              </a:xfrm>
                            </wpg:grpSpPr>
                            <wps:wsp>
                              <wps:cNvPr id="15798567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8"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التنظيم</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والامتثال</w:t>
                                </w:r>
                              </w:p>
                            </w:txbxContent>
                          </wps:txbx>
                          <wps:bodyPr wrap="square" rtlCol="1">
                            <a:spAutoFit/>
                          </wps:bodyPr>
                        </wps:wsp>
                      </wpg:grpSp>
                      <pic:pic xmlns:pic="http://schemas.openxmlformats.org/drawingml/2006/picture">
                        <pic:nvPicPr>
                          <pic:cNvPr id="157985670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e4XUBeAHAADj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5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Rqez&#10;Vc0AAADjAAAADwAAAAAAAAAAAAAAAACqAgAAZHJzL2Rvd25yZXYueG1sUEsFBgAAAAAEAAQA+gAA&#10;AKQDAAAAAA==&#10;">
                  <v:group id="مجموعة 48" o:spid="_x0000_s15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nrFs7IAAAA&#10;4wAAAA8AAAAAAAAAAAAAAAAAqgIAAGRycy9kb3ducmV2LnhtbFBLBQYAAAAABAAEAPoAAACfAwAA&#10;AAA=&#10;">
                    <v:group id="مجموعة 49" o:spid="_x0000_s15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r3AFccAAADi&#10;AAAADwAAAAAAAAAAAAAAAACqAgAAZHJzL2Rvd25yZXYueG1sUEsFBgAAAAAEAAQA+gAAAJ4DAAAA&#10;AA==&#10;">
                      <v:shape id="شكل حر 50" o:spid="_x0000_s15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MjVMYA&#10;AADjAAAADwAAAGRycy9kb3ducmV2LnhtbERPX2vCMBB/H/gdwgl7m+kcqdoZRQRBhg9aN3w9mltb&#10;1lxKE7X79kYQfLzf/5sve9uIC3W+dqzhfZSAIC6cqbnU8H3cvE1B+IBssHFMGv7Jw3IxeJljZtyV&#10;D3TJQyliCPsMNVQhtJmUvqjIoh+5ljhyv66zGOLZldJ0eI3htpHjJEmlxZpjQ4UtrSsq/vKz1ZB+&#10;qdN+X2zUId9+7DxZ82Nc0Pp12K8+QQTqw1P8cG9NnK8ms6lKJ4mC+08RAL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MjV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7VgcUA&#10;AADjAAAADwAAAGRycy9kb3ducmV2LnhtbERPX2vCMBB/F/wO4QRfZKYKra4ziijCHqcTn8/mlhab&#10;S21i7b79Mhjs8X7/b7XpbS06an3lWMFsmoAgLpyu2Cg4fx5eliB8QNZYOyYF3+Rhsx4OVphr9+Qj&#10;dadgRAxhn6OCMoQml9IXJVn0U9cQR+7LtRZDPFsjdYvPGG5rOU+STFqsODaU2NCupOJ2elgFeLcf&#10;l6sLzndXY/aTtOknOlVqPOq3byAC9eFf/Od+13F+unhdptkiyeD3pwi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tWBxQAAAOMAAAAPAAAAAAAAAAAAAAAAAJgCAABkcnMv&#10;ZG93bnJldi54bWxQSwUGAAAAAAQABAD1AAAAigMAAAAA&#10;" fillcolor="#a5a5a5 [2092]" stroked="f" strokeweight="1pt">
                        <v:stroke joinstyle="miter"/>
                      </v:roundrect>
                    </v:group>
                    <v:oval id="شكل بيضاوي 52" o:spid="_x0000_s15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4orsgA&#10;AADjAAAADwAAAGRycy9kb3ducmV2LnhtbERPX0vDMBB/F/wO4QTfXGJhba3LhiiCwgZbpz4fza0t&#10;ay6liWv37ZeB4OP9/t9iNdlOnGjwrWMNjzMFgrhypuVaw9f+/SEH4QOywc4xaTiTh9Xy9maBhXEj&#10;7+hUhlrEEPYFamhC6AspfdWQRT9zPXHkDm6wGOI51NIMOMZw28lEqVRabDk2NNjTa0PVsfy1GrbH&#10;w/f553OtNrUby3S0b0li9lrf300vzyACTeFf/Of+MHH+PHvK52mmMrj+FAGQy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HiiuyAAAAOMAAAAPAAAAAAAAAAAAAAAAAJgCAABk&#10;cnMvZG93bnJldi54bWxQSwUGAAAAAAQABAD1AAAAjQMAAAAA&#10;" filled="f" strokecolor="#168489" strokeweight="1pt">
                      <v:stroke joinstyle="miter"/>
                    </v:oval>
                  </v:group>
                  <v:shape id="مربع نص 41" o:spid="_x0000_s153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f6uMkA&#10;AADjAAAADwAAAGRycy9kb3ducmV2LnhtbESPQU/DMAyF70j7D5EncWPJJnUbZdk0DZB24MIod6sx&#10;TUWTVI1Zu3+PD0gc7ff83ufdYQqdutKQ2xQtLBcGFMU6uTY2FqqP14ctqMwYHXYpkoUbZTjsZ3c7&#10;LF0a4ztdL9woCYm5RAueuS+1zrWngHmReoqifaUhIMs4NNoNOEp46PTKmLUO2EZp8NjTyVP9ffkJ&#10;FpjdcXmrXkI+f05vz6M3dYGVtffz6fgEimnif/Pf9dkJfrF53BbrjRFo+UkWoP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ff6uM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التنظيم</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والامتثال</w:t>
                          </w:r>
                        </w:p>
                      </w:txbxContent>
                    </v:textbox>
                  </v:shape>
                </v:group>
                <v:shape id="صورة 54" o:spid="_x0000_s15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sFoPJAAAA4wAAAA8AAABkcnMvZG93bnJldi54bWxET0tLAzEQvgv+hzCCN5tVafdh06JSQeip&#10;XS09jptxd20yWZPYrv/eCILH+d4zX47WiCP50DtWcD3JQBA3TvfcKnipn64KECEiazSOScE3BVgu&#10;zs/mWGl34g0dt7EVKYRDhQq6GIdKytB0ZDFM3ECcuHfnLcZ0+lZqj6cUbo28ybKZtNhzauhwoMeO&#10;msP2yypY+4e3j7Lemfpzs18V5jZ/PazWSl1ejPd3ICKN8V/8537Waf40L4vpLM9K+P0pASA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wWg8kAAADjAAAADwAAAAAAAAAA&#10;AAAAAACfAgAAZHJzL2Rvd25yZXYueG1sUEsFBgAAAAAEAAQA9wAAAJUDAAAAAA==&#10;">
                  <v:imagedata r:id="rId70" o:title=""/>
                  <v:path arrowok="t"/>
                </v:shape>
                <w10:wrap anchorx="page"/>
                <w10:anchorlock/>
              </v:group>
            </w:pict>
          </mc:Fallback>
        </mc:AlternateContent>
      </w:r>
    </w:p>
    <w:p w:rsidR="004A6D71" w:rsidRPr="004161EC" w:rsidRDefault="004A6D71" w:rsidP="004161EC">
      <w:pPr>
        <w:spacing w:line="360" w:lineRule="auto"/>
        <w:rPr>
          <w:rFonts w:ascii="Sakkal Majalla" w:hAnsi="Sakkal Majalla"/>
          <w:sz w:val="32"/>
          <w:szCs w:val="32"/>
        </w:rPr>
      </w:pPr>
      <w:r w:rsidRPr="004161EC">
        <w:rPr>
          <w:rFonts w:ascii="Sakkal Majalla" w:hAnsi="Sakkal Majalla" w:hint="eastAsia"/>
          <w:color w:val="C00000"/>
          <w:sz w:val="32"/>
          <w:szCs w:val="32"/>
          <w:rtl/>
        </w:rPr>
        <w:t>التحدي</w:t>
      </w:r>
      <w:r w:rsidRPr="004161EC">
        <w:rPr>
          <w:rFonts w:ascii="Sakkal Majalla" w:hAnsi="Sakkal Majalla"/>
          <w:color w:val="C00000"/>
          <w:sz w:val="32"/>
          <w:szCs w:val="32"/>
          <w:rtl/>
        </w:rPr>
        <w:t>:</w:t>
      </w:r>
      <w:r w:rsidRPr="004161EC">
        <w:rPr>
          <w:rFonts w:ascii="Sakkal Majalla" w:hAnsi="Sakkal Majalla" w:hint="cs"/>
          <w:color w:val="C00000"/>
          <w:sz w:val="32"/>
          <w:szCs w:val="32"/>
          <w:rtl/>
        </w:rPr>
        <w:t xml:space="preserve"> </w:t>
      </w:r>
      <w:r w:rsidRPr="004161EC">
        <w:rPr>
          <w:rFonts w:ascii="Sakkal Majalla" w:hAnsi="Sakkal Majalla" w:hint="eastAsia"/>
          <w:sz w:val="32"/>
          <w:szCs w:val="32"/>
          <w:rtl/>
        </w:rPr>
        <w:t>الامتثال</w:t>
      </w:r>
      <w:r w:rsidRPr="004161EC">
        <w:rPr>
          <w:rFonts w:ascii="Sakkal Majalla" w:hAnsi="Sakkal Majalla"/>
          <w:sz w:val="32"/>
          <w:szCs w:val="32"/>
          <w:rtl/>
        </w:rPr>
        <w:t xml:space="preserve"> </w:t>
      </w:r>
      <w:r w:rsidRPr="004161EC">
        <w:rPr>
          <w:rFonts w:ascii="Sakkal Majalla" w:hAnsi="Sakkal Majalla" w:hint="eastAsia"/>
          <w:sz w:val="32"/>
          <w:szCs w:val="32"/>
          <w:rtl/>
        </w:rPr>
        <w:t>للقوانين</w:t>
      </w:r>
      <w:r w:rsidRPr="004161EC">
        <w:rPr>
          <w:rFonts w:ascii="Sakkal Majalla" w:hAnsi="Sakkal Majalla"/>
          <w:sz w:val="32"/>
          <w:szCs w:val="32"/>
          <w:rtl/>
        </w:rPr>
        <w:t xml:space="preserve"> </w:t>
      </w:r>
      <w:r w:rsidRPr="004161EC">
        <w:rPr>
          <w:rFonts w:ascii="Sakkal Majalla" w:hAnsi="Sakkal Majalla" w:hint="eastAsia"/>
          <w:sz w:val="32"/>
          <w:szCs w:val="32"/>
          <w:rtl/>
        </w:rPr>
        <w:t>واللوائح</w:t>
      </w:r>
      <w:r w:rsidRPr="004161EC">
        <w:rPr>
          <w:rFonts w:ascii="Sakkal Majalla" w:hAnsi="Sakkal Majalla"/>
          <w:sz w:val="32"/>
          <w:szCs w:val="32"/>
          <w:rtl/>
        </w:rPr>
        <w:t xml:space="preserve"> </w:t>
      </w:r>
      <w:r w:rsidRPr="004161EC">
        <w:rPr>
          <w:rFonts w:ascii="Sakkal Majalla" w:hAnsi="Sakkal Majalla" w:hint="eastAsia"/>
          <w:sz w:val="32"/>
          <w:szCs w:val="32"/>
          <w:rtl/>
        </w:rPr>
        <w:t>التي</w:t>
      </w:r>
      <w:r w:rsidRPr="004161EC">
        <w:rPr>
          <w:rFonts w:ascii="Sakkal Majalla" w:hAnsi="Sakkal Majalla"/>
          <w:sz w:val="32"/>
          <w:szCs w:val="32"/>
          <w:rtl/>
        </w:rPr>
        <w:t xml:space="preserve"> </w:t>
      </w:r>
      <w:r w:rsidRPr="004161EC">
        <w:rPr>
          <w:rFonts w:ascii="Sakkal Majalla" w:hAnsi="Sakkal Majalla" w:hint="eastAsia"/>
          <w:sz w:val="32"/>
          <w:szCs w:val="32"/>
          <w:rtl/>
        </w:rPr>
        <w:t>تتغير</w:t>
      </w:r>
      <w:r w:rsidRPr="004161EC">
        <w:rPr>
          <w:rFonts w:ascii="Sakkal Majalla" w:hAnsi="Sakkal Majalla"/>
          <w:sz w:val="32"/>
          <w:szCs w:val="32"/>
          <w:rtl/>
        </w:rPr>
        <w:t xml:space="preserve"> </w:t>
      </w:r>
      <w:r w:rsidRPr="004161EC">
        <w:rPr>
          <w:rFonts w:ascii="Sakkal Majalla" w:hAnsi="Sakkal Majalla" w:hint="eastAsia"/>
          <w:sz w:val="32"/>
          <w:szCs w:val="32"/>
          <w:rtl/>
        </w:rPr>
        <w:t>باستمرار</w:t>
      </w:r>
      <w:r w:rsidRPr="004161EC">
        <w:rPr>
          <w:rFonts w:ascii="Sakkal Majalla" w:hAnsi="Sakkal Majalla"/>
          <w:sz w:val="32"/>
          <w:szCs w:val="32"/>
          <w:rtl/>
        </w:rPr>
        <w:t>.</w:t>
      </w:r>
    </w:p>
    <w:p w:rsidR="004A6D71" w:rsidRPr="004161EC" w:rsidRDefault="004A6D71" w:rsidP="004161EC">
      <w:pPr>
        <w:spacing w:line="360" w:lineRule="auto"/>
        <w:rPr>
          <w:rFonts w:ascii="Sakkal Majalla" w:hAnsi="Sakkal Majalla"/>
          <w:color w:val="C00000"/>
          <w:sz w:val="32"/>
          <w:szCs w:val="32"/>
        </w:rPr>
      </w:pPr>
      <w:r w:rsidRPr="004161EC">
        <w:rPr>
          <w:rFonts w:ascii="Sakkal Majalla" w:hAnsi="Sakkal Majalla" w:hint="eastAsia"/>
          <w:color w:val="C00000"/>
          <w:sz w:val="32"/>
          <w:szCs w:val="32"/>
          <w:rtl/>
        </w:rPr>
        <w:t>الحل</w:t>
      </w:r>
      <w:r w:rsidRPr="004161EC">
        <w:rPr>
          <w:rFonts w:ascii="Sakkal Majalla"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إنشاء</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فرق</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متخصصة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لمتابعة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التطورات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القانونية</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اعتماد</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أنظمة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إدارة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الامتثال</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التلقائية</w:t>
      </w:r>
      <w:r w:rsidRPr="004161EC">
        <w:rPr>
          <w:rFonts w:ascii="Sakkal Majalla" w:hAnsi="Sakkal Majalla" w:cs="Sakkal Majalla"/>
          <w:sz w:val="32"/>
          <w:szCs w:val="32"/>
          <w:rtl/>
        </w:rPr>
        <w:t>.</w:t>
      </w:r>
    </w:p>
    <w:p w:rsidR="004A6D71"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0EFD975F" wp14:editId="74021D25">
                <wp:extent cx="5731510" cy="892088"/>
                <wp:effectExtent l="0" t="0" r="2540" b="22860"/>
                <wp:docPr id="15798567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11" name="مجموعة 47"/>
                        <wpg:cNvGrpSpPr/>
                        <wpg:grpSpPr>
                          <a:xfrm>
                            <a:off x="0" y="0"/>
                            <a:ext cx="5731510" cy="895351"/>
                            <a:chOff x="0" y="0"/>
                            <a:chExt cx="5878196" cy="918845"/>
                          </a:xfrm>
                        </wpg:grpSpPr>
                        <wpg:grpSp>
                          <wpg:cNvPr id="1579856712" name="مجموعة 48"/>
                          <wpg:cNvGrpSpPr/>
                          <wpg:grpSpPr>
                            <a:xfrm>
                              <a:off x="0" y="0"/>
                              <a:ext cx="5878196" cy="918845"/>
                              <a:chOff x="0" y="0"/>
                              <a:chExt cx="6240348" cy="919070"/>
                            </a:xfrm>
                          </wpg:grpSpPr>
                          <wpg:grpSp>
                            <wpg:cNvPr id="1579856713" name="مجموعة 49"/>
                            <wpg:cNvGrpSpPr/>
                            <wpg:grpSpPr>
                              <a:xfrm>
                                <a:off x="0" y="169208"/>
                                <a:ext cx="5433072" cy="580613"/>
                                <a:chOff x="0" y="169208"/>
                                <a:chExt cx="5433072" cy="580613"/>
                              </a:xfrm>
                            </wpg:grpSpPr>
                            <wps:wsp>
                              <wps:cNvPr id="15798567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7"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التفاعل</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مع</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العملاء</w:t>
                                </w:r>
                              </w:p>
                            </w:txbxContent>
                          </wps:txbx>
                          <wps:bodyPr wrap="square" rtlCol="1">
                            <a:spAutoFit/>
                          </wps:bodyPr>
                        </wps:wsp>
                      </wpg:grpSp>
                      <pic:pic xmlns:pic="http://schemas.openxmlformats.org/drawingml/2006/picture">
                        <pic:nvPicPr>
                          <pic:cNvPr id="157985671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Ki04QcAAOQ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J44qLT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5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t+yJyQAA&#10;AOMAAAAPAAAAAAAAAAAAAAAAAKoCAABkcnMvZG93bnJldi54bWxQSwUGAAAAAAQABAD6AAAAoAMA&#10;AAAA&#10;">
                  <v:group id="مجموعة 48" o:spid="_x0000_s15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XL+yQAA&#10;AOMAAAAPAAAAAAAAAAAAAAAAAKoCAABkcnMvZG93bnJldi54bWxQSwUGAAAAAAQABAD6AAAAoAMA&#10;AAAA&#10;">
                    <v:group id="مجموعة 49" o:spid="_x0000_s15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KddlyQAA&#10;AOMAAAAPAAAAAAAAAAAAAAAAAKoCAABkcnMvZG93bnJldi54bWxQSwUGAAAAAAQABAD6AAAAoAMA&#10;AAAA&#10;">
                      <v:shape id="شكل حر 50" o:spid="_x0000_s15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YQEsYA&#10;AADjAAAADwAAAGRycy9kb3ducmV2LnhtbERPzWrCQBC+C77DMoI33WibqKmrSEEQ6UGjpdchOyah&#10;2dmQXTV9e7cgeJzvf5brztTiRq2rLCuYjCMQxLnVFRcKzqftaA7CeWSNtWVS8EcO1qt+b4mptnc+&#10;0i3zhQgh7FJUUHrfpFK6vCSDbmwb4sBdbGvQh7MtpG7xHsJNLadRlEiDFYeGEhv6LCn/za5GQbKP&#10;fw6HfBsfs93blyOjv7X1Sg0H3eYDhKfOv8RP906H+fFsMY+T2eQd/n8KAMjV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YQE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XdK8UA&#10;AADjAAAADwAAAGRycy9kb3ducmV2LnhtbERPX2vCMBB/H/gdwgl7EU0Voq4ziiiDPW4qPp/NLS1r&#10;LrWJtfv2y2Dg4/3+32rTu1p01IbKs4bpJANBXHhTsdVwOr6NlyBCRDZYeyYNPxRgsx48rTA3/s6f&#10;1B2iFSmEQ44ayhibXMpQlOQwTHxDnLgv3zqM6WytNC3eU7ir5SzL5tJhxamhxIZ2JRXfh5vTgFf3&#10;cb746EN3sXY/Uk0/Mkrr52G/fQURqY8P8b/73aT5avGyVPPFVMHfTwk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xd0rxQAAAOMAAAAPAAAAAAAAAAAAAAAAAJgCAABkcnMv&#10;ZG93bnJldi54bWxQSwUGAAAAAAQABAD1AAAAigMAAAAA&#10;" fillcolor="#a5a5a5 [2092]" stroked="f" strokeweight="1pt">
                        <v:stroke joinstyle="miter"/>
                      </v:roundrect>
                    </v:group>
                    <v:oval id="شكل بيضاوي 52" o:spid="_x0000_s15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b6McA&#10;AADjAAAADwAAAGRycy9kb3ducmV2LnhtbERPS2vCQBC+C/0PyxR6qxsDRo2uIpZCCxY0Ps5DdkyC&#10;2dmQ3Zr4791CweN871mselOLG7WusqxgNIxAEOdWV1woOB4+36cgnEfWWFsmBXdysFq+DBaYatvx&#10;nm6ZL0QIYZeigtL7JpXS5SUZdEPbEAfuYluDPpxtIXWLXQg3tYyjKJEGKw4NJTa0KSm/Zr9Gwe56&#10;Od3P39vop7BdlnTmI471Qam31349B+Gp90/xv/tLh/njyWw6TiajBP5+CgDI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LG+jHAAAA4wAAAA8AAAAAAAAAAAAAAAAAmAIAAGRy&#10;cy9kb3ducmV2LnhtbFBLBQYAAAAABAAEAPUAAACMAwAAAAA=&#10;" filled="f" strokecolor="#168489" strokeweight="1pt">
                      <v:stroke joinstyle="miter"/>
                    </v:oval>
                  </v:group>
                  <v:shape id="مربع نص 41" o:spid="_x0000_s154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H4F8YA&#10;AADjAAAADwAAAGRycy9kb3ducmV2LnhtbERPS0vDQBC+C/6HZQre7CZCmhq7LcUH9ODFNt6H7JgN&#10;zc6G7Nik/94VBI/zvWezm32vLjTGLrCBfJmBIm6C7bg1UJ/e7tegoiBb7AOTgStF2G1vbzZY2TDx&#10;B12O0qoUwrFCA05kqLSOjSOPcRkG4sR9hdGjpHNstR1xSuG+1w9ZttIeO04NDgd6dtScj9/egIjd&#10;59f61cfD5/z+MrmsKbA25m4x759ACc3yL/5zH2yaX5SP62JV5i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H4F8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التفاعل</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مع</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العملاء</w:t>
                          </w:r>
                        </w:p>
                      </w:txbxContent>
                    </v:textbox>
                  </v:shape>
                </v:group>
                <v:shape id="صورة 54" o:spid="_x0000_s154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BP5JcXNAAAA4wAAAA8AAAAA&#10;AAAAAAAAAAAAnwIAAGRycy9kb3ducmV2LnhtbFBLBQYAAAAABAAEAPcAAACZAwAAAAA=&#10;">
                  <v:imagedata r:id="rId70" o:title=""/>
                  <v:path arrowok="t"/>
                </v:shape>
                <w10:wrap anchorx="page"/>
                <w10:anchorlock/>
              </v:group>
            </w:pict>
          </mc:Fallback>
        </mc:AlternateContent>
      </w:r>
    </w:p>
    <w:p w:rsidR="004A6D71" w:rsidRPr="004161EC" w:rsidRDefault="004A6D71" w:rsidP="004161EC">
      <w:pPr>
        <w:spacing w:line="360" w:lineRule="auto"/>
        <w:rPr>
          <w:rFonts w:ascii="Sakkal Majalla" w:hAnsi="Sakkal Majalla"/>
          <w:sz w:val="32"/>
          <w:szCs w:val="32"/>
        </w:rPr>
      </w:pPr>
      <w:r w:rsidRPr="004161EC">
        <w:rPr>
          <w:rFonts w:ascii="Sakkal Majalla" w:hAnsi="Sakkal Majalla" w:hint="eastAsia"/>
          <w:color w:val="C00000"/>
          <w:sz w:val="32"/>
          <w:szCs w:val="32"/>
          <w:rtl/>
        </w:rPr>
        <w:t>التحدي</w:t>
      </w:r>
      <w:r w:rsidRPr="004161EC">
        <w:rPr>
          <w:rFonts w:ascii="Sakkal Majalla" w:hAnsi="Sakkal Majalla"/>
          <w:sz w:val="32"/>
          <w:szCs w:val="32"/>
          <w:rtl/>
        </w:rPr>
        <w:t>:</w:t>
      </w:r>
      <w:r w:rsidRPr="004161EC">
        <w:rPr>
          <w:rFonts w:ascii="Sakkal Majalla" w:hAnsi="Sakkal Majalla" w:hint="cs"/>
          <w:sz w:val="32"/>
          <w:szCs w:val="32"/>
          <w:rtl/>
        </w:rPr>
        <w:t xml:space="preserve"> </w:t>
      </w:r>
      <w:r w:rsidRPr="004161EC">
        <w:rPr>
          <w:rFonts w:ascii="Sakkal Majalla" w:hAnsi="Sakkal Majalla" w:hint="eastAsia"/>
          <w:sz w:val="32"/>
          <w:szCs w:val="32"/>
          <w:rtl/>
        </w:rPr>
        <w:t>تلبية</w:t>
      </w:r>
      <w:r w:rsidRPr="004161EC">
        <w:rPr>
          <w:rFonts w:ascii="Sakkal Majalla" w:hAnsi="Sakkal Majalla"/>
          <w:sz w:val="32"/>
          <w:szCs w:val="32"/>
          <w:rtl/>
        </w:rPr>
        <w:t xml:space="preserve"> </w:t>
      </w:r>
      <w:r w:rsidRPr="004161EC">
        <w:rPr>
          <w:rFonts w:ascii="Sakkal Majalla" w:hAnsi="Sakkal Majalla" w:hint="eastAsia"/>
          <w:sz w:val="32"/>
          <w:szCs w:val="32"/>
          <w:rtl/>
        </w:rPr>
        <w:t>توقعات</w:t>
      </w:r>
      <w:r w:rsidRPr="004161EC">
        <w:rPr>
          <w:rFonts w:ascii="Sakkal Majalla" w:hAnsi="Sakkal Majalla"/>
          <w:sz w:val="32"/>
          <w:szCs w:val="32"/>
          <w:rtl/>
        </w:rPr>
        <w:t xml:space="preserve"> </w:t>
      </w:r>
      <w:r w:rsidRPr="004161EC">
        <w:rPr>
          <w:rFonts w:ascii="Sakkal Majalla" w:hAnsi="Sakkal Majalla" w:hint="eastAsia"/>
          <w:sz w:val="32"/>
          <w:szCs w:val="32"/>
          <w:rtl/>
        </w:rPr>
        <w:t>العملاء</w:t>
      </w:r>
      <w:r w:rsidRPr="004161EC">
        <w:rPr>
          <w:rFonts w:ascii="Sakkal Majalla" w:hAnsi="Sakkal Majalla"/>
          <w:sz w:val="32"/>
          <w:szCs w:val="32"/>
          <w:rtl/>
        </w:rPr>
        <w:t xml:space="preserve"> </w:t>
      </w:r>
      <w:r w:rsidRPr="004161EC">
        <w:rPr>
          <w:rFonts w:ascii="Sakkal Majalla" w:hAnsi="Sakkal Majalla" w:hint="eastAsia"/>
          <w:sz w:val="32"/>
          <w:szCs w:val="32"/>
          <w:rtl/>
        </w:rPr>
        <w:t>المتزايدة</w:t>
      </w:r>
      <w:r w:rsidRPr="004161EC">
        <w:rPr>
          <w:rFonts w:ascii="Sakkal Majalla" w:hAnsi="Sakkal Majalla"/>
          <w:sz w:val="32"/>
          <w:szCs w:val="32"/>
          <w:rtl/>
        </w:rPr>
        <w:t xml:space="preserve"> </w:t>
      </w:r>
      <w:r w:rsidRPr="004161EC">
        <w:rPr>
          <w:rFonts w:ascii="Sakkal Majalla" w:hAnsi="Sakkal Majalla" w:hint="eastAsia"/>
          <w:sz w:val="32"/>
          <w:szCs w:val="32"/>
          <w:rtl/>
        </w:rPr>
        <w:t>في</w:t>
      </w:r>
      <w:r w:rsidRPr="004161EC">
        <w:rPr>
          <w:rFonts w:ascii="Sakkal Majalla" w:hAnsi="Sakkal Majalla"/>
          <w:sz w:val="32"/>
          <w:szCs w:val="32"/>
          <w:rtl/>
        </w:rPr>
        <w:t xml:space="preserve"> </w:t>
      </w:r>
      <w:r w:rsidRPr="004161EC">
        <w:rPr>
          <w:rFonts w:ascii="Sakkal Majalla" w:hAnsi="Sakkal Majalla" w:hint="eastAsia"/>
          <w:sz w:val="32"/>
          <w:szCs w:val="32"/>
          <w:rtl/>
        </w:rPr>
        <w:t>البيئة</w:t>
      </w:r>
      <w:r w:rsidRPr="004161EC">
        <w:rPr>
          <w:rFonts w:ascii="Sakkal Majalla" w:hAnsi="Sakkal Majalla"/>
          <w:sz w:val="32"/>
          <w:szCs w:val="32"/>
          <w:rtl/>
        </w:rPr>
        <w:t xml:space="preserve"> </w:t>
      </w:r>
      <w:r w:rsidRPr="004161EC">
        <w:rPr>
          <w:rFonts w:ascii="Sakkal Majalla" w:hAnsi="Sakkal Majalla" w:hint="eastAsia"/>
          <w:sz w:val="32"/>
          <w:szCs w:val="32"/>
          <w:rtl/>
        </w:rPr>
        <w:t>الرقمية</w:t>
      </w:r>
      <w:r w:rsidRPr="004161EC">
        <w:rPr>
          <w:rFonts w:ascii="Sakkal Majalla" w:hAnsi="Sakkal Majalla"/>
          <w:sz w:val="32"/>
          <w:szCs w:val="32"/>
          <w:rtl/>
        </w:rPr>
        <w:t>.</w:t>
      </w:r>
    </w:p>
    <w:p w:rsidR="004A6D71" w:rsidRPr="004161EC" w:rsidRDefault="004A6D71" w:rsidP="004161EC">
      <w:pPr>
        <w:spacing w:line="360" w:lineRule="auto"/>
        <w:rPr>
          <w:rFonts w:ascii="Sakkal Majalla" w:hAnsi="Sakkal Majalla"/>
          <w:color w:val="C00000"/>
          <w:sz w:val="32"/>
          <w:szCs w:val="32"/>
        </w:rPr>
      </w:pPr>
      <w:r w:rsidRPr="004161EC">
        <w:rPr>
          <w:rFonts w:ascii="Sakkal Majalla" w:hAnsi="Sakkal Majalla" w:hint="eastAsia"/>
          <w:color w:val="C00000"/>
          <w:sz w:val="32"/>
          <w:szCs w:val="32"/>
          <w:rtl/>
        </w:rPr>
        <w:t>الحل</w:t>
      </w:r>
      <w:r w:rsidRPr="004161EC">
        <w:rPr>
          <w:rFonts w:ascii="Sakkal Majalla"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تحسين</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تجربة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المستخدم</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استخدام</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تقنيات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الذكاء</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الاصطناعي</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لتخصيص</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الخدمات</w:t>
      </w:r>
      <w:r w:rsidRPr="004161EC">
        <w:rPr>
          <w:rFonts w:ascii="Sakkal Majalla" w:hAnsi="Sakkal Majalla" w:cs="Sakkal Majalla"/>
          <w:sz w:val="32"/>
          <w:szCs w:val="32"/>
          <w:rtl/>
        </w:rPr>
        <w:t>.</w:t>
      </w:r>
    </w:p>
    <w:p w:rsidR="004A6D71" w:rsidRPr="0012794C" w:rsidRDefault="001A2196" w:rsidP="004A6D71">
      <w:pPr>
        <w:spacing w:line="278" w:lineRule="auto"/>
        <w:rPr>
          <w:rFonts w:ascii="Sakkal Majalla" w:eastAsia="Times New Roman" w:hAnsi="Sakkal Majalla"/>
          <w:sz w:val="32"/>
          <w:szCs w:val="32"/>
        </w:rPr>
      </w:pPr>
      <w:r w:rsidRPr="002A078C">
        <w:rPr>
          <w:rFonts w:ascii="Sakkal Majalla" w:hAnsi="Sakkal Majalla"/>
          <w:noProof/>
          <w:sz w:val="34"/>
        </w:rPr>
        <mc:AlternateContent>
          <mc:Choice Requires="wpg">
            <w:drawing>
              <wp:inline distT="0" distB="0" distL="0" distR="0" wp14:anchorId="1F4BCAB1" wp14:editId="66C28FF4">
                <wp:extent cx="5731510" cy="892088"/>
                <wp:effectExtent l="0" t="0" r="2540" b="22860"/>
                <wp:docPr id="15798567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20" name="مجموعة 47"/>
                        <wpg:cNvGrpSpPr/>
                        <wpg:grpSpPr>
                          <a:xfrm>
                            <a:off x="0" y="0"/>
                            <a:ext cx="5731510" cy="895351"/>
                            <a:chOff x="0" y="0"/>
                            <a:chExt cx="5878196" cy="918845"/>
                          </a:xfrm>
                        </wpg:grpSpPr>
                        <wpg:grpSp>
                          <wpg:cNvPr id="1579856721" name="مجموعة 48"/>
                          <wpg:cNvGrpSpPr/>
                          <wpg:grpSpPr>
                            <a:xfrm>
                              <a:off x="0" y="0"/>
                              <a:ext cx="5878196" cy="918845"/>
                              <a:chOff x="0" y="0"/>
                              <a:chExt cx="6240348" cy="919070"/>
                            </a:xfrm>
                          </wpg:grpSpPr>
                          <wpg:grpSp>
                            <wpg:cNvPr id="1579856722" name="مجموعة 49"/>
                            <wpg:cNvGrpSpPr/>
                            <wpg:grpSpPr>
                              <a:xfrm>
                                <a:off x="0" y="169208"/>
                                <a:ext cx="5433072" cy="580613"/>
                                <a:chOff x="0" y="169208"/>
                                <a:chExt cx="5433072" cy="580613"/>
                              </a:xfrm>
                            </wpg:grpSpPr>
                            <wps:wsp>
                              <wps:cNvPr id="15798567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6"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الابتكار</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المستدام</w:t>
                                </w:r>
                              </w:p>
                            </w:txbxContent>
                          </wps:txbx>
                          <wps:bodyPr wrap="square" rtlCol="1">
                            <a:spAutoFit/>
                          </wps:bodyPr>
                        </wps:wsp>
                      </wpg:grpSp>
                      <pic:pic xmlns:pic="http://schemas.openxmlformats.org/drawingml/2006/picture">
                        <pic:nvPicPr>
                          <pic:cNvPr id="157985672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HdHFYreBwAA5B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54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b5eD&#10;r80AAADjAAAADwAAAAAAAAAAAAAAAACqAgAAZHJzL2Rvd25yZXYueG1sUEsFBgAAAAAEAAQA+gAA&#10;AKQDAAAAAA==&#10;">
                  <v:group id="مجموعة 48" o:spid="_x0000_s155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A2yY0yQAA&#10;AOMAAAAPAAAAAAAAAAAAAAAAAKoCAABkcnMvZG93bnJldi54bWxQSwUGAAAAAAQABAD6AAAAoAMA&#10;AAAA&#10;">
                    <v:group id="مجموعة 49" o:spid="_x0000_s155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wCbhDyQAA&#10;AOMAAAAPAAAAAAAAAAAAAAAAAKoCAABkcnMvZG93bnJldi54bWxQSwUGAAAAAAQABAD6AAAAoAMA&#10;AAAA&#10;">
                      <v:shape id="شكل حر 50" o:spid="_x0000_s155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NC28YA&#10;AADjAAAADwAAAGRycy9kb3ducmV2LnhtbERPzYrCMBC+C75DGGFvmqq0utUoIgiyeNCustehGdti&#10;MylNVrtvbwRhj/P9z3LdmVrcqXWVZQXjUQSCOLe64kLB+Xs3nINwHlljbZkU/JGD9arfW2Kq7YNP&#10;dM98IUIIuxQVlN43qZQuL8mgG9mGOHBX2xr04WwLqVt8hHBTy0kUJdJgxaGhxIa2JeW37NcoSL7i&#10;n+Mx38WnbD89ODL6oq1X6mPQbRYgPHX+X/x273WYH88+53Eym0zh9VMA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NC2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yDcYA&#10;AADjAAAADwAAAGRycy9kb3ducmV2LnhtbERPS2vCQBC+F/wPywheRDdK4yO6SqkIPbYqnsfsuAlm&#10;Z2N2jem/7xYKPc73nvW2s5VoqfGlYwWTcQKCOHe6ZKPgdNyPFiB8QNZYOSYF3+Rhu+m9rDHT7slf&#10;1B6CETGEfYYKihDqTEqfF2TRj11NHLmrayyGeDZG6gafMdxWcpokM2mx5NhQYE3vBeW3w8MqwLv9&#10;PF9ccL69GLMbpnU31KlSg373tgIRqAv/4j/3h47z0/lykc7m01f4/SkC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WyDcYAAADjAAAADwAAAAAAAAAAAAAAAACYAgAAZHJz&#10;L2Rvd25yZXYueG1sUEsFBgAAAAAEAAQA9QAAAIsDAAAAAA==&#10;" fillcolor="#a5a5a5 [2092]" stroked="f" strokeweight="1pt">
                        <v:stroke joinstyle="miter"/>
                      </v:roundrect>
                    </v:group>
                    <v:oval id="شكل بيضاوي 52" o:spid="_x0000_s155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VPIscA&#10;AADjAAAADwAAAGRycy9kb3ducmV2LnhtbERPX2vCMBB/H+w7hBvsTVMLra4aRRRhAwdatz0fzdkW&#10;m0tpMlu/vRkIe7zf/1usBtOIK3WutqxgMo5AEBdW11wq+DrtRjMQziNrbCyTghs5WC2fnxaYadvz&#10;ka65L0UIYZehgsr7NpPSFRUZdGPbEgfubDuDPpxdKXWHfQg3jYyjKJUGaw4NFba0qai45L9GweFy&#10;/r79fOyjz9L2edqbbRzrk1KvL8N6DsLT4P/FD/e7DvOT6dssSadxAn8/BQD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1TyLHAAAA4wAAAA8AAAAAAAAAAAAAAAAAmAIAAGRy&#10;cy9kb3ducmV2LnhtbFBLBQYAAAAABAAEAPUAAACMAwAAAAA=&#10;" filled="f" strokecolor="#168489" strokeweight="1pt">
                      <v:stroke joinstyle="miter"/>
                    </v:oval>
                  </v:group>
                  <v:shape id="مربع نص 41" o:spid="_x0000_s155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GXMcYA&#10;AADjAAAADwAAAGRycy9kb3ducmV2LnhtbERPzUrDQBC+C32HZQre7KaFpDV2W0pV6MGLNd6H7JgN&#10;ZmdDdtqkb+8Kgsf5/me7n3ynrjTENrCB5SIDRVwH23JjoPp4fdiAioJssQtMBm4UYb+b3W2xtGHk&#10;d7qepVEphGOJBpxIX2oda0ce4yL0xIn7CoNHSefQaDvgmMJ9p1dZVmiPLacGhz0dHdXf54s3IGIP&#10;y1v14uPpc3p7Hl1W51gZcz+fDk+ghCb5F/+5TzbNz9ePm7xYrwr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GXMc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hint="eastAsia"/>
                              <w:b/>
                              <w:bCs/>
                              <w:color w:val="FFFFFF"/>
                              <w:kern w:val="24"/>
                              <w:sz w:val="36"/>
                              <w:szCs w:val="36"/>
                              <w:rtl/>
                              <w:lang w:bidi="ar-EG"/>
                            </w:rPr>
                            <w:t>الابتكار</w:t>
                          </w:r>
                          <w:r w:rsidRPr="00081A2A">
                            <w:rPr>
                              <w:rFonts w:eastAsia="Calibri" w:hAnsi="Adobe Arabic" w:cs="Adobe Arabic"/>
                              <w:b/>
                              <w:bCs/>
                              <w:color w:val="FFFFFF"/>
                              <w:kern w:val="24"/>
                              <w:sz w:val="36"/>
                              <w:szCs w:val="36"/>
                              <w:rtl/>
                              <w:lang w:bidi="ar-EG"/>
                            </w:rPr>
                            <w:t xml:space="preserve"> </w:t>
                          </w:r>
                          <w:r w:rsidRPr="00081A2A">
                            <w:rPr>
                              <w:rFonts w:eastAsia="Calibri" w:hAnsi="Adobe Arabic" w:cs="Adobe Arabic" w:hint="eastAsia"/>
                              <w:b/>
                              <w:bCs/>
                              <w:color w:val="FFFFFF"/>
                              <w:kern w:val="24"/>
                              <w:sz w:val="36"/>
                              <w:szCs w:val="36"/>
                              <w:rtl/>
                              <w:lang w:bidi="ar-EG"/>
                            </w:rPr>
                            <w:t>المستدام</w:t>
                          </w:r>
                        </w:p>
                      </w:txbxContent>
                    </v:textbox>
                  </v:shape>
                </v:group>
                <v:shape id="صورة 54" o:spid="_x0000_s155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KewrJAAAA4wAAAA8AAABkcnMvZG93bnJldi54bWxET19PwjAQfzfxOzRn4pt0YmBjUogaTEx4&#10;ggnx8VzPbdJeZ1thfntqYuLj/f7ffDlYI47kQ+dYwe0oA0FcO91xo+C1er4pQISIrNE4JgU/FGC5&#10;uLyYY6ndiTd03MZGpBAOJSpoY+xLKUPdksUwcj1x4j6ctxjT6RupPZ5SuDVynGVTabHj1NBiT08t&#10;1Yftt1Ww9o/vn7Nqb6qvzduqMHf57rBaK3V9NTzcg4g0xH/xn/tFp/mTfFZMpvk4h9+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Ap7CskAAADjAAAADwAAAAAAAAAA&#10;AAAAAACfAgAAZHJzL2Rvd25yZXYueG1sUEsFBgAAAAAEAAQA9wAAAJUDAAAAAA==&#10;">
                  <v:imagedata r:id="rId70" o:title=""/>
                  <v:path arrowok="t"/>
                </v:shape>
                <w10:wrap anchorx="page"/>
                <w10:anchorlock/>
              </v:group>
            </w:pict>
          </mc:Fallback>
        </mc:AlternateContent>
      </w:r>
    </w:p>
    <w:p w:rsidR="004A6D71" w:rsidRPr="0012794C" w:rsidRDefault="004A6D71" w:rsidP="004A6D71">
      <w:pPr>
        <w:spacing w:line="278" w:lineRule="auto"/>
        <w:rPr>
          <w:rFonts w:ascii="Sakkal Majalla" w:eastAsia="Times New Roman" w:hAnsi="Sakkal Majalla"/>
          <w:sz w:val="32"/>
          <w:szCs w:val="32"/>
        </w:rPr>
      </w:pPr>
      <w:r w:rsidRPr="004161EC">
        <w:rPr>
          <w:rFonts w:ascii="Sakkal Majalla" w:eastAsia="Times New Roman" w:hAnsi="Sakkal Majalla" w:hint="eastAsia"/>
          <w:color w:val="C00000"/>
          <w:sz w:val="32"/>
          <w:szCs w:val="32"/>
          <w:rtl/>
        </w:rPr>
        <w:t>التحدي</w:t>
      </w:r>
      <w:r w:rsidRPr="004161EC">
        <w:rPr>
          <w:rFonts w:ascii="Sakkal Majalla" w:eastAsia="Times New Roman" w:hAnsi="Sakkal Majalla"/>
          <w:color w:val="C00000"/>
          <w:sz w:val="32"/>
          <w:szCs w:val="32"/>
          <w:rtl/>
        </w:rPr>
        <w:t>:</w:t>
      </w:r>
      <w:r w:rsidRPr="004161EC">
        <w:rPr>
          <w:rFonts w:ascii="Sakkal Majalla" w:eastAsia="Times New Roman" w:hAnsi="Sakkal Majalla" w:hint="cs"/>
          <w:color w:val="C00000"/>
          <w:sz w:val="32"/>
          <w:szCs w:val="32"/>
          <w:rtl/>
        </w:rPr>
        <w:t xml:space="preserve"> </w:t>
      </w:r>
      <w:r w:rsidRPr="0012794C">
        <w:rPr>
          <w:rFonts w:ascii="Sakkal Majalla" w:eastAsia="Times New Roman" w:hAnsi="Sakkal Majalla" w:hint="eastAsia"/>
          <w:sz w:val="32"/>
          <w:szCs w:val="32"/>
          <w:rtl/>
        </w:rPr>
        <w:t>تحقيق</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التوازن</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بين</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الابتكار</w:t>
      </w:r>
      <w:r w:rsidRPr="0012794C">
        <w:rPr>
          <w:rFonts w:ascii="Sakkal Majalla" w:eastAsia="Times New Roman" w:hAnsi="Sakkal Majalla"/>
          <w:sz w:val="32"/>
          <w:szCs w:val="32"/>
          <w:rtl/>
        </w:rPr>
        <w:t xml:space="preserve"> </w:t>
      </w:r>
      <w:r w:rsidRPr="0012794C">
        <w:rPr>
          <w:rFonts w:ascii="Sakkal Majalla" w:eastAsia="Times New Roman" w:hAnsi="Sakkal Majalla" w:hint="eastAsia"/>
          <w:sz w:val="32"/>
          <w:szCs w:val="32"/>
          <w:rtl/>
        </w:rPr>
        <w:t>والاستدامة</w:t>
      </w:r>
      <w:r w:rsidRPr="0012794C">
        <w:rPr>
          <w:rFonts w:ascii="Sakkal Majalla" w:eastAsia="Times New Roman" w:hAnsi="Sakkal Majalla"/>
          <w:sz w:val="32"/>
          <w:szCs w:val="32"/>
          <w:rtl/>
        </w:rPr>
        <w:t>.</w:t>
      </w:r>
    </w:p>
    <w:p w:rsidR="004A6D71" w:rsidRPr="004161EC" w:rsidRDefault="004A6D71" w:rsidP="004A6D71">
      <w:pPr>
        <w:spacing w:line="278" w:lineRule="auto"/>
        <w:rPr>
          <w:rFonts w:ascii="Sakkal Majalla" w:eastAsia="Times New Roman" w:hAnsi="Sakkal Majalla"/>
          <w:color w:val="C00000"/>
          <w:sz w:val="32"/>
          <w:szCs w:val="32"/>
        </w:rPr>
      </w:pPr>
      <w:r w:rsidRPr="004161EC">
        <w:rPr>
          <w:rFonts w:ascii="Sakkal Majalla" w:eastAsia="Times New Roman" w:hAnsi="Sakkal Majalla" w:hint="eastAsia"/>
          <w:color w:val="C00000"/>
          <w:sz w:val="32"/>
          <w:szCs w:val="32"/>
          <w:rtl/>
        </w:rPr>
        <w:t>الحل</w:t>
      </w:r>
      <w:r w:rsidRPr="004161EC">
        <w:rPr>
          <w:rFonts w:ascii="Sakkal Majalla" w:eastAsia="Times New Roman" w:hAnsi="Sakkal Majalla"/>
          <w:color w:val="C00000"/>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تطوير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منتجات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وخدمات</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تكنولوجية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صديقة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للبيئة</w:t>
      </w:r>
      <w:r w:rsidRPr="004161EC">
        <w:rPr>
          <w:rFonts w:ascii="Sakkal Majalla" w:hAnsi="Sakkal Majalla" w:cs="Sakkal Majalla"/>
          <w:sz w:val="32"/>
          <w:szCs w:val="32"/>
          <w:rtl/>
        </w:rPr>
        <w:t>.</w:t>
      </w:r>
    </w:p>
    <w:p w:rsidR="004A6D71" w:rsidRPr="004161EC"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4161EC">
        <w:rPr>
          <w:rFonts w:ascii="Sakkal Majalla" w:hAnsi="Sakkal Majalla" w:cs="Sakkal Majalla" w:hint="eastAsia"/>
          <w:sz w:val="32"/>
          <w:szCs w:val="32"/>
          <w:rtl/>
        </w:rPr>
        <w:t>تعزيز</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ثقافة</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الابتكار</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داخل</w:t>
      </w:r>
      <w:r w:rsidRPr="004161EC">
        <w:rPr>
          <w:rFonts w:ascii="Sakkal Majalla" w:hAnsi="Sakkal Majalla" w:cs="Sakkal Majalla"/>
          <w:sz w:val="32"/>
          <w:szCs w:val="32"/>
          <w:rtl/>
        </w:rPr>
        <w:t xml:space="preserve"> </w:t>
      </w:r>
      <w:r w:rsidRPr="004161EC">
        <w:rPr>
          <w:rFonts w:ascii="Sakkal Majalla" w:hAnsi="Sakkal Majalla" w:cs="Sakkal Majalla" w:hint="eastAsia"/>
          <w:sz w:val="32"/>
          <w:szCs w:val="32"/>
          <w:rtl/>
        </w:rPr>
        <w:t>المؤسسة</w:t>
      </w:r>
      <w:r w:rsidRPr="004161EC">
        <w:rPr>
          <w:rFonts w:ascii="Sakkal Majalla" w:hAnsi="Sakkal Majalla" w:cs="Sakkal Majalla"/>
          <w:sz w:val="32"/>
          <w:szCs w:val="32"/>
          <w:rtl/>
        </w:rPr>
        <w:t>.</w:t>
      </w:r>
    </w:p>
    <w:p w:rsidR="004A6D71" w:rsidRDefault="004A6D71" w:rsidP="004161EC">
      <w:pPr>
        <w:spacing w:line="360" w:lineRule="auto"/>
        <w:rPr>
          <w:rFonts w:ascii="Sakkal Majalla" w:hAnsi="Sakkal Majalla"/>
          <w:sz w:val="32"/>
          <w:szCs w:val="32"/>
          <w:rtl/>
        </w:rPr>
      </w:pPr>
      <w:r w:rsidRPr="004161EC">
        <w:rPr>
          <w:rFonts w:ascii="Sakkal Majalla" w:hAnsi="Sakkal Majalla" w:hint="eastAsia"/>
          <w:color w:val="C00000"/>
          <w:sz w:val="32"/>
          <w:szCs w:val="32"/>
          <w:rtl/>
        </w:rPr>
        <w:lastRenderedPageBreak/>
        <w:t>الخلاصة</w:t>
      </w:r>
      <w:r w:rsidRPr="004161EC">
        <w:rPr>
          <w:rFonts w:ascii="Sakkal Majalla" w:hAnsi="Sakkal Majalla" w:hint="cs"/>
          <w:color w:val="C00000"/>
          <w:sz w:val="32"/>
          <w:szCs w:val="32"/>
          <w:rtl/>
        </w:rPr>
        <w:t xml:space="preserve">: </w:t>
      </w:r>
      <w:r w:rsidRPr="004161EC">
        <w:rPr>
          <w:rFonts w:ascii="Sakkal Majalla" w:hAnsi="Sakkal Majalla" w:hint="eastAsia"/>
          <w:sz w:val="32"/>
          <w:szCs w:val="32"/>
          <w:rtl/>
        </w:rPr>
        <w:t>تواجه</w:t>
      </w:r>
      <w:r w:rsidRPr="004161EC">
        <w:rPr>
          <w:rFonts w:ascii="Sakkal Majalla" w:hAnsi="Sakkal Majalla"/>
          <w:sz w:val="32"/>
          <w:szCs w:val="32"/>
          <w:rtl/>
        </w:rPr>
        <w:t xml:space="preserve"> </w:t>
      </w:r>
      <w:r w:rsidRPr="004161EC">
        <w:rPr>
          <w:rFonts w:ascii="Sakkal Majalla" w:hAnsi="Sakkal Majalla" w:hint="eastAsia"/>
          <w:sz w:val="32"/>
          <w:szCs w:val="32"/>
          <w:rtl/>
        </w:rPr>
        <w:t>المؤسسات</w:t>
      </w:r>
      <w:r w:rsidRPr="004161EC">
        <w:rPr>
          <w:rFonts w:ascii="Sakkal Majalla" w:hAnsi="Sakkal Majalla"/>
          <w:sz w:val="32"/>
          <w:szCs w:val="32"/>
          <w:rtl/>
        </w:rPr>
        <w:t xml:space="preserve"> </w:t>
      </w:r>
      <w:r w:rsidRPr="004161EC">
        <w:rPr>
          <w:rFonts w:ascii="Sakkal Majalla" w:hAnsi="Sakkal Majalla" w:hint="eastAsia"/>
          <w:sz w:val="32"/>
          <w:szCs w:val="32"/>
          <w:rtl/>
        </w:rPr>
        <w:t>الرقمية</w:t>
      </w:r>
      <w:r w:rsidRPr="004161EC">
        <w:rPr>
          <w:rFonts w:ascii="Sakkal Majalla" w:hAnsi="Sakkal Majalla"/>
          <w:sz w:val="32"/>
          <w:szCs w:val="32"/>
          <w:rtl/>
        </w:rPr>
        <w:t xml:space="preserve"> </w:t>
      </w:r>
      <w:r w:rsidRPr="004161EC">
        <w:rPr>
          <w:rFonts w:ascii="Sakkal Majalla" w:hAnsi="Sakkal Majalla" w:hint="eastAsia"/>
          <w:sz w:val="32"/>
          <w:szCs w:val="32"/>
          <w:rtl/>
        </w:rPr>
        <w:t>مجموعة</w:t>
      </w:r>
      <w:r w:rsidRPr="004161EC">
        <w:rPr>
          <w:rFonts w:ascii="Sakkal Majalla" w:hAnsi="Sakkal Majalla"/>
          <w:sz w:val="32"/>
          <w:szCs w:val="32"/>
          <w:rtl/>
        </w:rPr>
        <w:t xml:space="preserve"> </w:t>
      </w:r>
      <w:r w:rsidRPr="004161EC">
        <w:rPr>
          <w:rFonts w:ascii="Sakkal Majalla" w:hAnsi="Sakkal Majalla" w:hint="eastAsia"/>
          <w:sz w:val="32"/>
          <w:szCs w:val="32"/>
          <w:rtl/>
        </w:rPr>
        <w:t>من</w:t>
      </w:r>
      <w:r w:rsidRPr="004161EC">
        <w:rPr>
          <w:rFonts w:ascii="Sakkal Majalla" w:hAnsi="Sakkal Majalla"/>
          <w:sz w:val="32"/>
          <w:szCs w:val="32"/>
          <w:rtl/>
        </w:rPr>
        <w:t xml:space="preserve"> </w:t>
      </w:r>
      <w:r w:rsidRPr="004161EC">
        <w:rPr>
          <w:rFonts w:ascii="Sakkal Majalla" w:hAnsi="Sakkal Majalla" w:hint="eastAsia"/>
          <w:sz w:val="32"/>
          <w:szCs w:val="32"/>
          <w:rtl/>
        </w:rPr>
        <w:t>التحديات</w:t>
      </w:r>
      <w:r w:rsidRPr="004161EC">
        <w:rPr>
          <w:rFonts w:ascii="Sakkal Majalla" w:hAnsi="Sakkal Majalla"/>
          <w:sz w:val="32"/>
          <w:szCs w:val="32"/>
          <w:rtl/>
        </w:rPr>
        <w:t xml:space="preserve"> </w:t>
      </w:r>
      <w:r w:rsidRPr="004161EC">
        <w:rPr>
          <w:rFonts w:ascii="Sakkal Majalla" w:hAnsi="Sakkal Majalla" w:hint="eastAsia"/>
          <w:sz w:val="32"/>
          <w:szCs w:val="32"/>
          <w:rtl/>
        </w:rPr>
        <w:t>الفريدة</w:t>
      </w:r>
      <w:r w:rsidRPr="004161EC">
        <w:rPr>
          <w:rFonts w:ascii="Sakkal Majalla" w:hAnsi="Sakkal Majalla"/>
          <w:sz w:val="32"/>
          <w:szCs w:val="32"/>
          <w:rtl/>
        </w:rPr>
        <w:t xml:space="preserve"> </w:t>
      </w:r>
      <w:r w:rsidRPr="004161EC">
        <w:rPr>
          <w:rFonts w:ascii="Sakkal Majalla" w:hAnsi="Sakkal Majalla" w:hint="eastAsia"/>
          <w:sz w:val="32"/>
          <w:szCs w:val="32"/>
          <w:rtl/>
        </w:rPr>
        <w:t>في</w:t>
      </w:r>
      <w:r w:rsidRPr="004161EC">
        <w:rPr>
          <w:rFonts w:ascii="Sakkal Majalla" w:hAnsi="Sakkal Majalla"/>
          <w:sz w:val="32"/>
          <w:szCs w:val="32"/>
          <w:rtl/>
        </w:rPr>
        <w:t xml:space="preserve"> </w:t>
      </w:r>
      <w:r w:rsidRPr="004161EC">
        <w:rPr>
          <w:rFonts w:ascii="Sakkal Majalla" w:hAnsi="Sakkal Majalla" w:hint="eastAsia"/>
          <w:sz w:val="32"/>
          <w:szCs w:val="32"/>
          <w:rtl/>
        </w:rPr>
        <w:t>مجال</w:t>
      </w:r>
      <w:r w:rsidRPr="004161EC">
        <w:rPr>
          <w:rFonts w:ascii="Sakkal Majalla" w:hAnsi="Sakkal Majalla"/>
          <w:sz w:val="32"/>
          <w:szCs w:val="32"/>
          <w:rtl/>
        </w:rPr>
        <w:t xml:space="preserve"> </w:t>
      </w:r>
      <w:r w:rsidRPr="004161EC">
        <w:rPr>
          <w:rFonts w:ascii="Sakkal Majalla" w:hAnsi="Sakkal Majalla" w:hint="eastAsia"/>
          <w:sz w:val="32"/>
          <w:szCs w:val="32"/>
          <w:rtl/>
        </w:rPr>
        <w:t>الحوكمة</w:t>
      </w:r>
      <w:r w:rsidRPr="004161EC">
        <w:rPr>
          <w:rFonts w:ascii="Sakkal Majalla" w:hAnsi="Sakkal Majalla"/>
          <w:sz w:val="32"/>
          <w:szCs w:val="32"/>
          <w:rtl/>
        </w:rPr>
        <w:t xml:space="preserve">. </w:t>
      </w:r>
      <w:r w:rsidRPr="004161EC">
        <w:rPr>
          <w:rFonts w:ascii="Sakkal Majalla" w:hAnsi="Sakkal Majalla" w:hint="eastAsia"/>
          <w:sz w:val="32"/>
          <w:szCs w:val="32"/>
          <w:rtl/>
        </w:rPr>
        <w:t>تتطلب</w:t>
      </w:r>
      <w:r w:rsidRPr="004161EC">
        <w:rPr>
          <w:rFonts w:ascii="Sakkal Majalla" w:hAnsi="Sakkal Majalla"/>
          <w:sz w:val="32"/>
          <w:szCs w:val="32"/>
          <w:rtl/>
        </w:rPr>
        <w:t xml:space="preserve"> </w:t>
      </w:r>
      <w:r w:rsidRPr="004161EC">
        <w:rPr>
          <w:rFonts w:ascii="Sakkal Majalla" w:hAnsi="Sakkal Majalla" w:hint="eastAsia"/>
          <w:sz w:val="32"/>
          <w:szCs w:val="32"/>
          <w:rtl/>
        </w:rPr>
        <w:t>مواجهة</w:t>
      </w:r>
      <w:r w:rsidRPr="004161EC">
        <w:rPr>
          <w:rFonts w:ascii="Sakkal Majalla" w:hAnsi="Sakkal Majalla"/>
          <w:sz w:val="32"/>
          <w:szCs w:val="32"/>
          <w:rtl/>
        </w:rPr>
        <w:t xml:space="preserve"> </w:t>
      </w:r>
      <w:r w:rsidRPr="004161EC">
        <w:rPr>
          <w:rFonts w:ascii="Sakkal Majalla" w:hAnsi="Sakkal Majalla" w:hint="eastAsia"/>
          <w:sz w:val="32"/>
          <w:szCs w:val="32"/>
          <w:rtl/>
        </w:rPr>
        <w:t>هذه</w:t>
      </w:r>
      <w:r w:rsidRPr="004161EC">
        <w:rPr>
          <w:rFonts w:ascii="Sakkal Majalla" w:hAnsi="Sakkal Majalla"/>
          <w:sz w:val="32"/>
          <w:szCs w:val="32"/>
          <w:rtl/>
        </w:rPr>
        <w:t xml:space="preserve"> </w:t>
      </w:r>
      <w:r w:rsidRPr="004161EC">
        <w:rPr>
          <w:rFonts w:ascii="Sakkal Majalla" w:hAnsi="Sakkal Majalla" w:hint="eastAsia"/>
          <w:sz w:val="32"/>
          <w:szCs w:val="32"/>
          <w:rtl/>
        </w:rPr>
        <w:t>التحديات</w:t>
      </w:r>
      <w:r w:rsidRPr="004161EC">
        <w:rPr>
          <w:rFonts w:ascii="Sakkal Majalla" w:hAnsi="Sakkal Majalla"/>
          <w:sz w:val="32"/>
          <w:szCs w:val="32"/>
          <w:rtl/>
        </w:rPr>
        <w:t xml:space="preserve"> </w:t>
      </w:r>
      <w:r w:rsidRPr="004161EC">
        <w:rPr>
          <w:rFonts w:ascii="Sakkal Majalla" w:hAnsi="Sakkal Majalla" w:hint="eastAsia"/>
          <w:sz w:val="32"/>
          <w:szCs w:val="32"/>
          <w:rtl/>
        </w:rPr>
        <w:t>استراتيجيات</w:t>
      </w:r>
      <w:r w:rsidRPr="004161EC">
        <w:rPr>
          <w:rFonts w:ascii="Sakkal Majalla" w:hAnsi="Sakkal Majalla"/>
          <w:sz w:val="32"/>
          <w:szCs w:val="32"/>
          <w:rtl/>
        </w:rPr>
        <w:t xml:space="preserve"> </w:t>
      </w:r>
      <w:r w:rsidRPr="004161EC">
        <w:rPr>
          <w:rFonts w:ascii="Sakkal Majalla" w:hAnsi="Sakkal Majalla" w:hint="eastAsia"/>
          <w:sz w:val="32"/>
          <w:szCs w:val="32"/>
          <w:rtl/>
        </w:rPr>
        <w:t>مبتكرة</w:t>
      </w:r>
      <w:r w:rsidRPr="004161EC">
        <w:rPr>
          <w:rFonts w:ascii="Sakkal Majalla" w:hAnsi="Sakkal Majalla"/>
          <w:sz w:val="32"/>
          <w:szCs w:val="32"/>
          <w:rtl/>
        </w:rPr>
        <w:t xml:space="preserve"> </w:t>
      </w:r>
      <w:r w:rsidRPr="004161EC">
        <w:rPr>
          <w:rFonts w:ascii="Sakkal Majalla" w:hAnsi="Sakkal Majalla" w:hint="eastAsia"/>
          <w:sz w:val="32"/>
          <w:szCs w:val="32"/>
          <w:rtl/>
        </w:rPr>
        <w:t>وتبني</w:t>
      </w:r>
      <w:r w:rsidRPr="004161EC">
        <w:rPr>
          <w:rFonts w:ascii="Sakkal Majalla" w:hAnsi="Sakkal Majalla"/>
          <w:sz w:val="32"/>
          <w:szCs w:val="32"/>
          <w:rtl/>
        </w:rPr>
        <w:t xml:space="preserve"> </w:t>
      </w:r>
      <w:r w:rsidRPr="004161EC">
        <w:rPr>
          <w:rFonts w:ascii="Sakkal Majalla" w:hAnsi="Sakkal Majalla" w:hint="eastAsia"/>
          <w:sz w:val="32"/>
          <w:szCs w:val="32"/>
          <w:rtl/>
        </w:rPr>
        <w:t>التكنولوجيا</w:t>
      </w:r>
      <w:r w:rsidRPr="004161EC">
        <w:rPr>
          <w:rFonts w:ascii="Sakkal Majalla" w:hAnsi="Sakkal Majalla"/>
          <w:sz w:val="32"/>
          <w:szCs w:val="32"/>
          <w:rtl/>
        </w:rPr>
        <w:t xml:space="preserve"> </w:t>
      </w:r>
      <w:r w:rsidRPr="004161EC">
        <w:rPr>
          <w:rFonts w:ascii="Sakkal Majalla" w:hAnsi="Sakkal Majalla" w:hint="eastAsia"/>
          <w:sz w:val="32"/>
          <w:szCs w:val="32"/>
          <w:rtl/>
        </w:rPr>
        <w:t>الحديثة</w:t>
      </w:r>
      <w:r w:rsidRPr="004161EC">
        <w:rPr>
          <w:rFonts w:ascii="Sakkal Majalla" w:hAnsi="Sakkal Majalla"/>
          <w:sz w:val="32"/>
          <w:szCs w:val="32"/>
          <w:rtl/>
        </w:rPr>
        <w:t xml:space="preserve"> </w:t>
      </w:r>
      <w:r w:rsidRPr="004161EC">
        <w:rPr>
          <w:rFonts w:ascii="Sakkal Majalla" w:hAnsi="Sakkal Majalla" w:hint="eastAsia"/>
          <w:sz w:val="32"/>
          <w:szCs w:val="32"/>
          <w:rtl/>
        </w:rPr>
        <w:t>لضمان</w:t>
      </w:r>
      <w:r w:rsidRPr="004161EC">
        <w:rPr>
          <w:rFonts w:ascii="Sakkal Majalla" w:hAnsi="Sakkal Majalla"/>
          <w:sz w:val="32"/>
          <w:szCs w:val="32"/>
          <w:rtl/>
        </w:rPr>
        <w:t xml:space="preserve"> </w:t>
      </w:r>
      <w:r w:rsidRPr="004161EC">
        <w:rPr>
          <w:rFonts w:ascii="Sakkal Majalla" w:hAnsi="Sakkal Majalla" w:hint="eastAsia"/>
          <w:sz w:val="32"/>
          <w:szCs w:val="32"/>
          <w:rtl/>
        </w:rPr>
        <w:t>الكفاءة</w:t>
      </w:r>
      <w:r w:rsidRPr="004161EC">
        <w:rPr>
          <w:rFonts w:ascii="Sakkal Majalla" w:hAnsi="Sakkal Majalla"/>
          <w:sz w:val="32"/>
          <w:szCs w:val="32"/>
          <w:rtl/>
        </w:rPr>
        <w:t xml:space="preserve"> </w:t>
      </w:r>
      <w:r w:rsidRPr="004161EC">
        <w:rPr>
          <w:rFonts w:ascii="Sakkal Majalla" w:hAnsi="Sakkal Majalla" w:hint="eastAsia"/>
          <w:sz w:val="32"/>
          <w:szCs w:val="32"/>
          <w:rtl/>
        </w:rPr>
        <w:t>والاستدامة</w:t>
      </w:r>
      <w:r w:rsidRPr="004161EC">
        <w:rPr>
          <w:rFonts w:ascii="Sakkal Majalla" w:hAnsi="Sakkal Majalla"/>
          <w:sz w:val="32"/>
          <w:szCs w:val="32"/>
          <w:rtl/>
        </w:rPr>
        <w:t xml:space="preserve">. </w:t>
      </w:r>
      <w:r w:rsidRPr="004161EC">
        <w:rPr>
          <w:rFonts w:ascii="Sakkal Majalla" w:hAnsi="Sakkal Majalla" w:hint="eastAsia"/>
          <w:sz w:val="32"/>
          <w:szCs w:val="32"/>
          <w:rtl/>
        </w:rPr>
        <w:t>من</w:t>
      </w:r>
      <w:r w:rsidRPr="004161EC">
        <w:rPr>
          <w:rFonts w:ascii="Sakkal Majalla" w:hAnsi="Sakkal Majalla"/>
          <w:sz w:val="32"/>
          <w:szCs w:val="32"/>
          <w:rtl/>
        </w:rPr>
        <w:t xml:space="preserve"> </w:t>
      </w:r>
      <w:r w:rsidRPr="004161EC">
        <w:rPr>
          <w:rFonts w:ascii="Sakkal Majalla" w:hAnsi="Sakkal Majalla" w:hint="eastAsia"/>
          <w:sz w:val="32"/>
          <w:szCs w:val="32"/>
          <w:rtl/>
        </w:rPr>
        <w:t>خلال</w:t>
      </w:r>
      <w:r w:rsidRPr="004161EC">
        <w:rPr>
          <w:rFonts w:ascii="Sakkal Majalla" w:hAnsi="Sakkal Majalla"/>
          <w:sz w:val="32"/>
          <w:szCs w:val="32"/>
          <w:rtl/>
        </w:rPr>
        <w:t xml:space="preserve"> </w:t>
      </w:r>
      <w:r w:rsidRPr="004161EC">
        <w:rPr>
          <w:rFonts w:ascii="Sakkal Majalla" w:hAnsi="Sakkal Majalla" w:hint="eastAsia"/>
          <w:sz w:val="32"/>
          <w:szCs w:val="32"/>
          <w:rtl/>
        </w:rPr>
        <w:t>معالجة</w:t>
      </w:r>
      <w:r w:rsidRPr="004161EC">
        <w:rPr>
          <w:rFonts w:ascii="Sakkal Majalla" w:hAnsi="Sakkal Majalla"/>
          <w:sz w:val="32"/>
          <w:szCs w:val="32"/>
          <w:rtl/>
        </w:rPr>
        <w:t xml:space="preserve"> </w:t>
      </w:r>
      <w:r w:rsidRPr="004161EC">
        <w:rPr>
          <w:rFonts w:ascii="Sakkal Majalla" w:hAnsi="Sakkal Majalla" w:hint="eastAsia"/>
          <w:sz w:val="32"/>
          <w:szCs w:val="32"/>
          <w:rtl/>
        </w:rPr>
        <w:t>هذه</w:t>
      </w:r>
      <w:r w:rsidRPr="004161EC">
        <w:rPr>
          <w:rFonts w:ascii="Sakkal Majalla" w:hAnsi="Sakkal Majalla"/>
          <w:sz w:val="32"/>
          <w:szCs w:val="32"/>
          <w:rtl/>
        </w:rPr>
        <w:t xml:space="preserve"> </w:t>
      </w:r>
      <w:r w:rsidRPr="004161EC">
        <w:rPr>
          <w:rFonts w:ascii="Sakkal Majalla" w:hAnsi="Sakkal Majalla" w:hint="eastAsia"/>
          <w:sz w:val="32"/>
          <w:szCs w:val="32"/>
          <w:rtl/>
        </w:rPr>
        <w:t>القضايا</w:t>
      </w:r>
      <w:r w:rsidRPr="004161EC">
        <w:rPr>
          <w:rFonts w:ascii="Sakkal Majalla" w:hAnsi="Sakkal Majalla"/>
          <w:sz w:val="32"/>
          <w:szCs w:val="32"/>
          <w:rtl/>
        </w:rPr>
        <w:t xml:space="preserve"> </w:t>
      </w:r>
      <w:r w:rsidRPr="004161EC">
        <w:rPr>
          <w:rFonts w:ascii="Sakkal Majalla" w:hAnsi="Sakkal Majalla" w:hint="eastAsia"/>
          <w:sz w:val="32"/>
          <w:szCs w:val="32"/>
          <w:rtl/>
        </w:rPr>
        <w:t>بفعالية،</w:t>
      </w:r>
      <w:r w:rsidRPr="004161EC">
        <w:rPr>
          <w:rFonts w:ascii="Sakkal Majalla" w:hAnsi="Sakkal Majalla"/>
          <w:sz w:val="32"/>
          <w:szCs w:val="32"/>
          <w:rtl/>
        </w:rPr>
        <w:t xml:space="preserve"> </w:t>
      </w:r>
      <w:r w:rsidRPr="004161EC">
        <w:rPr>
          <w:rFonts w:ascii="Sakkal Majalla" w:hAnsi="Sakkal Majalla" w:hint="eastAsia"/>
          <w:sz w:val="32"/>
          <w:szCs w:val="32"/>
          <w:rtl/>
        </w:rPr>
        <w:t>يمكن</w:t>
      </w:r>
      <w:r w:rsidRPr="004161EC">
        <w:rPr>
          <w:rFonts w:ascii="Sakkal Majalla" w:hAnsi="Sakkal Majalla"/>
          <w:sz w:val="32"/>
          <w:szCs w:val="32"/>
          <w:rtl/>
        </w:rPr>
        <w:t xml:space="preserve"> </w:t>
      </w:r>
      <w:r w:rsidRPr="004161EC">
        <w:rPr>
          <w:rFonts w:ascii="Sakkal Majalla" w:hAnsi="Sakkal Majalla" w:hint="eastAsia"/>
          <w:sz w:val="32"/>
          <w:szCs w:val="32"/>
          <w:rtl/>
        </w:rPr>
        <w:t>للمؤسسات</w:t>
      </w:r>
      <w:r w:rsidRPr="004161EC">
        <w:rPr>
          <w:rFonts w:ascii="Sakkal Majalla" w:hAnsi="Sakkal Majalla"/>
          <w:sz w:val="32"/>
          <w:szCs w:val="32"/>
          <w:rtl/>
        </w:rPr>
        <w:t xml:space="preserve"> </w:t>
      </w:r>
      <w:r w:rsidRPr="004161EC">
        <w:rPr>
          <w:rFonts w:ascii="Sakkal Majalla" w:hAnsi="Sakkal Majalla" w:hint="eastAsia"/>
          <w:sz w:val="32"/>
          <w:szCs w:val="32"/>
          <w:rtl/>
        </w:rPr>
        <w:t>تعزيز</w:t>
      </w:r>
      <w:r w:rsidRPr="004161EC">
        <w:rPr>
          <w:rFonts w:ascii="Sakkal Majalla" w:hAnsi="Sakkal Majalla"/>
          <w:sz w:val="32"/>
          <w:szCs w:val="32"/>
          <w:rtl/>
        </w:rPr>
        <w:t xml:space="preserve"> </w:t>
      </w:r>
      <w:r w:rsidRPr="004161EC">
        <w:rPr>
          <w:rFonts w:ascii="Sakkal Majalla" w:hAnsi="Sakkal Majalla" w:hint="eastAsia"/>
          <w:sz w:val="32"/>
          <w:szCs w:val="32"/>
          <w:rtl/>
        </w:rPr>
        <w:t>قدرتها</w:t>
      </w:r>
      <w:r w:rsidRPr="004161EC">
        <w:rPr>
          <w:rFonts w:ascii="Sakkal Majalla" w:hAnsi="Sakkal Majalla"/>
          <w:sz w:val="32"/>
          <w:szCs w:val="32"/>
          <w:rtl/>
        </w:rPr>
        <w:t xml:space="preserve"> </w:t>
      </w:r>
      <w:r w:rsidRPr="004161EC">
        <w:rPr>
          <w:rFonts w:ascii="Sakkal Majalla" w:hAnsi="Sakkal Majalla" w:hint="eastAsia"/>
          <w:sz w:val="32"/>
          <w:szCs w:val="32"/>
          <w:rtl/>
        </w:rPr>
        <w:t>التنافسية</w:t>
      </w:r>
      <w:r w:rsidRPr="004161EC">
        <w:rPr>
          <w:rFonts w:ascii="Sakkal Majalla" w:hAnsi="Sakkal Majalla"/>
          <w:sz w:val="32"/>
          <w:szCs w:val="32"/>
          <w:rtl/>
        </w:rPr>
        <w:t xml:space="preserve"> </w:t>
      </w:r>
      <w:r w:rsidRPr="004161EC">
        <w:rPr>
          <w:rFonts w:ascii="Sakkal Majalla" w:hAnsi="Sakkal Majalla" w:hint="eastAsia"/>
          <w:sz w:val="32"/>
          <w:szCs w:val="32"/>
          <w:rtl/>
        </w:rPr>
        <w:t>وبناء</w:t>
      </w:r>
      <w:r w:rsidRPr="004161EC">
        <w:rPr>
          <w:rFonts w:ascii="Sakkal Majalla" w:hAnsi="Sakkal Majalla"/>
          <w:sz w:val="32"/>
          <w:szCs w:val="32"/>
          <w:rtl/>
        </w:rPr>
        <w:t xml:space="preserve"> </w:t>
      </w:r>
      <w:r w:rsidRPr="004161EC">
        <w:rPr>
          <w:rFonts w:ascii="Sakkal Majalla" w:hAnsi="Sakkal Majalla" w:hint="eastAsia"/>
          <w:sz w:val="32"/>
          <w:szCs w:val="32"/>
          <w:rtl/>
        </w:rPr>
        <w:t>الثقة</w:t>
      </w:r>
      <w:r w:rsidRPr="004161EC">
        <w:rPr>
          <w:rFonts w:ascii="Sakkal Majalla" w:hAnsi="Sakkal Majalla"/>
          <w:sz w:val="32"/>
          <w:szCs w:val="32"/>
          <w:rtl/>
        </w:rPr>
        <w:t xml:space="preserve"> </w:t>
      </w:r>
      <w:r w:rsidRPr="004161EC">
        <w:rPr>
          <w:rFonts w:ascii="Sakkal Majalla" w:hAnsi="Sakkal Majalla" w:hint="eastAsia"/>
          <w:sz w:val="32"/>
          <w:szCs w:val="32"/>
          <w:rtl/>
        </w:rPr>
        <w:t>مع</w:t>
      </w:r>
      <w:r w:rsidRPr="004161EC">
        <w:rPr>
          <w:rFonts w:ascii="Sakkal Majalla" w:hAnsi="Sakkal Majalla"/>
          <w:sz w:val="32"/>
          <w:szCs w:val="32"/>
          <w:rtl/>
        </w:rPr>
        <w:t xml:space="preserve"> </w:t>
      </w:r>
      <w:r w:rsidRPr="004161EC">
        <w:rPr>
          <w:rFonts w:ascii="Sakkal Majalla" w:hAnsi="Sakkal Majalla" w:hint="eastAsia"/>
          <w:sz w:val="32"/>
          <w:szCs w:val="32"/>
          <w:rtl/>
        </w:rPr>
        <w:t>عملائها</w:t>
      </w:r>
      <w:r w:rsidRPr="004161EC">
        <w:rPr>
          <w:rFonts w:ascii="Sakkal Majalla" w:hAnsi="Sakkal Majalla"/>
          <w:sz w:val="32"/>
          <w:szCs w:val="32"/>
          <w:rtl/>
        </w:rPr>
        <w:t>.</w:t>
      </w:r>
    </w:p>
    <w:p w:rsidR="004161EC" w:rsidRPr="004161EC" w:rsidRDefault="004161EC" w:rsidP="004161EC">
      <w:pPr>
        <w:spacing w:line="360" w:lineRule="auto"/>
        <w:rPr>
          <w:rFonts w:ascii="Sakkal Majalla" w:hAnsi="Sakkal Majalla"/>
          <w:sz w:val="32"/>
          <w:szCs w:val="32"/>
        </w:rPr>
      </w:pPr>
    </w:p>
    <w:p w:rsidR="00F212B0" w:rsidRDefault="00F212B0" w:rsidP="00765F8F">
      <w:pPr>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mc:AlternateContent>
          <mc:Choice Requires="wpg">
            <w:drawing>
              <wp:inline distT="0" distB="0" distL="0" distR="0" wp14:anchorId="0AA187AD" wp14:editId="6151411E">
                <wp:extent cx="5633720" cy="593090"/>
                <wp:effectExtent l="0" t="4445" r="0" b="2540"/>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43"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5"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Default="00FD5841" w:rsidP="00F212B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_x0000_s155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">
                <v:rect id="Rectangle 2074265687" o:spid="_x0000_s1558"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55o8UA&#10;AADbAAAADwAAAGRycy9kb3ducmV2LnhtbESPQWvCQBSE70L/w/IKvemmqQ2auglFkPbiQRsK3p7Z&#10;1yQ0+zbNrib+e1coeBxm5htmlY+mFWfqXWNZwfMsAkFcWt1wpaD42kwXIJxH1thaJgUXcpBnD5MV&#10;ptoOvKPz3lciQNilqKD2vkuldGVNBt3MdsTB+7G9QR9kX0nd4xDgppVxFCXSYMNhocaO1jWVv/uT&#10;URAX42s8bDfL70Nx/IiS0986pkSpp8fx/Q2Ep9Hfw//tT61g/gK3L+EH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TnmjxQAAANsAAAAPAAAAAAAAAAAAAAAAAJgCAABkcnMv&#10;ZG93bnJldi54bWxQSwUGAAAAAAQABAD1AAAAigMAAAAA&#10;" fillcolor="#f2f2f2 [3052]" stroked="f" strokeweight="1pt"/>
                <v:rect id="Rectangle 2074265688" o:spid="_x0000_s1559"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2aE8MA&#10;AADbAAAADwAAAGRycy9kb3ducmV2LnhtbESPQWvCQBSE7wX/w/IEL0U3BikluooGBE/SWvH8yD6z&#10;0ezbkF018de7hUKPw8x8wyxWna3FnVpfOVYwnSQgiAunKy4VHH+2408QPiBrrB2Tgp48rJaDtwVm&#10;2j34m+6HUIoIYZ+hAhNCk0npC0MW/cQ1xNE7u9ZiiLItpW7xEeG2lmmSfEiLFccFgw3lhorr4WYV&#10;PM1Xmuf9/hqm7+v+sjnak9unSo2G3XoOIlAX/sN/7Z1WMJvB75f4A+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2aE8MAAADbAAAADwAAAAAAAAAAAAAAAACYAgAAZHJzL2Rv&#10;d25yZXYueG1sUEsFBgAAAAAEAAQA9QAAAIgDAAAAAA==&#10;" fillcolor="#168489" stroked="f" strokeweight="1pt"/>
                <v:shape id="TextBox 7" o:spid="_x0000_s1560"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FD5841" w:rsidRDefault="00FD5841" w:rsidP="00F212B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F212B0" w:rsidRPr="00A84A2A" w:rsidRDefault="00F212B0" w:rsidP="00F212B0">
      <w:pPr>
        <w:pStyle w:val="a2"/>
        <w:rPr>
          <w:color w:val="168489"/>
        </w:rPr>
      </w:pPr>
      <w:bookmarkStart w:id="9" w:name="_Hlk172220237"/>
      <w:r w:rsidRPr="00A84A2A">
        <w:rPr>
          <w:color w:val="168489"/>
          <w:rtl/>
        </w:rPr>
        <w:t>تم في هذه الجلسة مناقشة المواضيع والأفكار الآتية:</w:t>
      </w:r>
    </w:p>
    <w:bookmarkEnd w:id="9"/>
    <w:p w:rsidR="00F212B0" w:rsidRPr="00F212B0" w:rsidRDefault="00F212B0">
      <w:pPr>
        <w:pStyle w:val="a2"/>
        <w:numPr>
          <w:ilvl w:val="1"/>
          <w:numId w:val="5"/>
        </w:numPr>
        <w:spacing w:line="360" w:lineRule="auto"/>
      </w:pPr>
      <w:r w:rsidRPr="00F212B0">
        <w:rPr>
          <w:rtl/>
        </w:rPr>
        <w:t>تعريف الحوكمة وأهميتها</w:t>
      </w:r>
      <w:r w:rsidRPr="00F212B0">
        <w:rPr>
          <w:rFonts w:hint="cs"/>
          <w:rtl/>
        </w:rPr>
        <w:t>.</w:t>
      </w:r>
    </w:p>
    <w:p w:rsidR="00F212B0" w:rsidRPr="00F212B0" w:rsidRDefault="00F212B0">
      <w:pPr>
        <w:pStyle w:val="a2"/>
        <w:numPr>
          <w:ilvl w:val="1"/>
          <w:numId w:val="5"/>
        </w:numPr>
        <w:spacing w:line="360" w:lineRule="auto"/>
      </w:pPr>
      <w:r w:rsidRPr="00F212B0">
        <w:rPr>
          <w:rtl/>
        </w:rPr>
        <w:t>تطور مفهوم الحوكمة في ظل التكنولوجيا الحديثة</w:t>
      </w:r>
      <w:r w:rsidRPr="00F212B0">
        <w:rPr>
          <w:rFonts w:hint="cs"/>
          <w:rtl/>
        </w:rPr>
        <w:t>.</w:t>
      </w:r>
    </w:p>
    <w:p w:rsidR="00F212B0" w:rsidRPr="00F212B0" w:rsidRDefault="00F212B0">
      <w:pPr>
        <w:pStyle w:val="a2"/>
        <w:numPr>
          <w:ilvl w:val="1"/>
          <w:numId w:val="5"/>
        </w:numPr>
        <w:spacing w:line="360" w:lineRule="auto"/>
      </w:pPr>
      <w:r w:rsidRPr="00F212B0">
        <w:rPr>
          <w:rtl/>
        </w:rPr>
        <w:t>مبادئ الحوكمة الرشيدة في المؤسسات</w:t>
      </w:r>
      <w:r w:rsidRPr="00F212B0">
        <w:rPr>
          <w:rFonts w:hint="cs"/>
          <w:rtl/>
        </w:rPr>
        <w:t>.</w:t>
      </w:r>
    </w:p>
    <w:p w:rsidR="00F212B0" w:rsidRDefault="00F212B0">
      <w:pPr>
        <w:pStyle w:val="a2"/>
        <w:numPr>
          <w:ilvl w:val="1"/>
          <w:numId w:val="5"/>
        </w:numPr>
        <w:spacing w:line="360" w:lineRule="auto"/>
      </w:pPr>
      <w:r w:rsidRPr="00F212B0">
        <w:rPr>
          <w:rtl/>
        </w:rPr>
        <w:t>تحديات الحوكمة في البيئة الرقمية</w:t>
      </w:r>
      <w:r w:rsidRPr="00F212B0">
        <w:rPr>
          <w:rFonts w:hint="cs"/>
          <w:rtl/>
        </w:rPr>
        <w:t>.</w:t>
      </w:r>
    </w:p>
    <w:p w:rsidR="00716BE5" w:rsidRDefault="00716BE5" w:rsidP="00716BE5">
      <w:pPr>
        <w:pStyle w:val="a2"/>
        <w:spacing w:line="360" w:lineRule="auto"/>
        <w:rPr>
          <w:rtl/>
        </w:rPr>
      </w:pPr>
    </w:p>
    <w:p w:rsidR="00716BE5" w:rsidRPr="00F212B0" w:rsidRDefault="00716BE5" w:rsidP="00716BE5">
      <w:pPr>
        <w:pStyle w:val="a2"/>
        <w:spacing w:line="360" w:lineRule="auto"/>
      </w:pPr>
    </w:p>
    <w:p w:rsidR="00F212B0" w:rsidRPr="00F212B0" w:rsidRDefault="00F212B0" w:rsidP="00F212B0"/>
    <w:p w:rsidR="00F212B0" w:rsidRDefault="00F212B0" w:rsidP="00F212B0">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23D39F43" wp14:editId="08919473">
            <wp:extent cx="1219200" cy="1219200"/>
            <wp:effectExtent l="0" t="0" r="0" b="0"/>
            <wp:docPr id="2074267471" name="Picture 2074267471"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3F41BB" w:rsidRPr="004A6D71" w:rsidRDefault="003F41BB" w:rsidP="00BD5495">
      <w:pPr>
        <w:rPr>
          <w:rFonts w:ascii="Sakkal Majalla" w:hAnsi="Sakkal Majalla"/>
          <w:sz w:val="34"/>
          <w:rtl/>
        </w:rPr>
      </w:pPr>
    </w:p>
    <w:p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rsidR="00CC5AE1" w:rsidRPr="00BD5495" w:rsidRDefault="00CC5AE1" w:rsidP="00BD5495">
      <w:pPr>
        <w:rPr>
          <w:rFonts w:ascii="Sakkal Majalla" w:hAnsi="Sakkal Majalla"/>
          <w:sz w:val="34"/>
          <w:rtl/>
        </w:rPr>
        <w:sectPr w:rsidR="00CC5AE1" w:rsidRPr="00BD5495" w:rsidSect="00FA1FE9">
          <w:headerReference w:type="first" r:id="rId108"/>
          <w:footerReference w:type="first" r:id="rId109"/>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0"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F01FA2" w:rsidRPr="00F01FA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37552">
              <w:rPr>
                <w:rFonts w:ascii="Adobe Arabic" w:eastAsia="Calibri" w:hAnsi="Adobe Arabic" w:cs="Adobe Arabic"/>
                <w:color w:val="0D0D0D" w:themeColor="text1" w:themeTint="F2"/>
                <w:sz w:val="32"/>
                <w:szCs w:val="32"/>
                <w:rtl/>
                <w:lang w:bidi="ar-EG"/>
              </w:rPr>
              <w:t>مفهوم التحوّل الرقمي وأبعاده</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37552">
              <w:rPr>
                <w:rFonts w:ascii="Adobe Arabic" w:eastAsia="Calibri" w:hAnsi="Adobe Arabic" w:cs="Adobe Arabic"/>
                <w:color w:val="0D0D0D" w:themeColor="text1" w:themeTint="F2"/>
                <w:sz w:val="32"/>
                <w:szCs w:val="32"/>
                <w:rtl/>
                <w:lang w:bidi="ar-EG"/>
              </w:rPr>
              <w:t>دوافع التحوّل الرقمي في المؤسسات الحديثة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37552">
              <w:rPr>
                <w:rFonts w:ascii="Adobe Arabic" w:eastAsia="Calibri" w:hAnsi="Adobe Arabic" w:cs="Adobe Arabic"/>
                <w:color w:val="0D0D0D" w:themeColor="text1" w:themeTint="F2"/>
                <w:sz w:val="32"/>
                <w:szCs w:val="32"/>
                <w:rtl/>
                <w:lang w:bidi="ar-EG"/>
              </w:rPr>
              <w:t>مراحل عملية التحوّل الرقمي</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937552">
              <w:rPr>
                <w:rFonts w:ascii="Adobe Arabic" w:eastAsia="Calibri" w:hAnsi="Adobe Arabic" w:cs="Adobe Arabic"/>
                <w:color w:val="0D0D0D" w:themeColor="text1" w:themeTint="F2"/>
                <w:sz w:val="32"/>
                <w:szCs w:val="32"/>
                <w:rtl/>
                <w:lang w:bidi="ar-EG"/>
              </w:rPr>
              <w:t>أثر التحوّل الرقمي على هياكل الحوكمة التقليدية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37552">
              <w:rPr>
                <w:rFonts w:ascii="Adobe Arabic" w:eastAsia="Calibri" w:hAnsi="Adobe Arabic" w:cs="Adobe Arabic" w:hint="cs"/>
                <w:color w:val="0D0D0D" w:themeColor="text1" w:themeTint="F2"/>
                <w:sz w:val="28"/>
                <w:szCs w:val="28"/>
                <w:rtl/>
                <w:lang w:bidi="ar-EG"/>
              </w:rPr>
              <w:t>فيديوهات تدريبية.</w:t>
            </w:r>
          </w:p>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37552">
              <w:rPr>
                <w:rFonts w:ascii="Adobe Arabic" w:eastAsia="Calibri" w:hAnsi="Adobe Arabic" w:cs="Adobe Arabic"/>
                <w:color w:val="0D0D0D" w:themeColor="text1" w:themeTint="F2"/>
                <w:sz w:val="28"/>
                <w:szCs w:val="28"/>
                <w:rtl/>
                <w:lang w:bidi="ar-EG"/>
              </w:rPr>
              <w:t>العصف الذهني.</w:t>
            </w:r>
          </w:p>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937552">
              <w:rPr>
                <w:rFonts w:ascii="Adobe Arabic" w:eastAsia="Calibri" w:hAnsi="Adobe Arabic" w:cs="Adobe Arabic"/>
                <w:color w:val="0D0D0D" w:themeColor="text1" w:themeTint="F2"/>
                <w:sz w:val="28"/>
                <w:szCs w:val="28"/>
                <w:rtl/>
                <w:lang w:bidi="ar-EG"/>
              </w:rPr>
              <w:t>المحاكاة في التدريب.</w:t>
            </w:r>
          </w:p>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937552">
              <w:rPr>
                <w:rFonts w:ascii="Adobe Arabic" w:eastAsia="Calibri" w:hAnsi="Adobe Arabic" w:cs="Adobe Arabic"/>
                <w:color w:val="0D0D0D" w:themeColor="text1" w:themeTint="F2"/>
                <w:sz w:val="28"/>
                <w:szCs w:val="28"/>
                <w:rtl/>
                <w:lang w:bidi="ar-EG"/>
              </w:rPr>
              <w:t>التدريب والتوجيه.</w:t>
            </w:r>
          </w:p>
          <w:p w:rsidR="0093755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37552">
              <w:rPr>
                <w:rFonts w:ascii="Adobe Arabic" w:eastAsia="Calibri" w:hAnsi="Adobe Arabic" w:cs="Adobe Arabic"/>
                <w:color w:val="0D0D0D" w:themeColor="text1" w:themeTint="F2"/>
                <w:sz w:val="28"/>
                <w:szCs w:val="28"/>
                <w:rtl/>
                <w:lang w:bidi="ar-EG"/>
              </w:rPr>
              <w:t>مناقشات جماعية.</w:t>
            </w:r>
          </w:p>
          <w:p w:rsidR="00F01FA2" w:rsidRPr="00937552" w:rsidRDefault="00937552">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937552">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7FCB6DAD" wp14:editId="1C7C61E1">
                <wp:simplePos x="0" y="0"/>
                <wp:positionH relativeFrom="column">
                  <wp:posOffset>127221</wp:posOffset>
                </wp:positionH>
                <wp:positionV relativeFrom="paragraph">
                  <wp:posOffset>-469127</wp:posOffset>
                </wp:positionV>
                <wp:extent cx="6353174" cy="6965342"/>
                <wp:effectExtent l="0" t="0" r="0" b="6985"/>
                <wp:wrapNone/>
                <wp:docPr id="175" name="Group 175"/>
                <wp:cNvGraphicFramePr/>
                <a:graphic xmlns:a="http://schemas.openxmlformats.org/drawingml/2006/main">
                  <a:graphicData uri="http://schemas.microsoft.com/office/word/2010/wordprocessingGroup">
                    <wpg:wgp>
                      <wpg:cNvGrpSpPr/>
                      <wpg:grpSpPr>
                        <a:xfrm>
                          <a:off x="0" y="0"/>
                          <a:ext cx="6353174" cy="6965342"/>
                          <a:chOff x="0" y="0"/>
                          <a:chExt cx="6353174" cy="6965342"/>
                        </a:xfrm>
                      </wpg:grpSpPr>
                      <wpg:grpSp>
                        <wpg:cNvPr id="176" name="Group 176"/>
                        <wpg:cNvGrpSpPr/>
                        <wpg:grpSpPr>
                          <a:xfrm>
                            <a:off x="161925" y="2571750"/>
                            <a:ext cx="5425327" cy="4393592"/>
                            <a:chOff x="-2" y="0"/>
                            <a:chExt cx="5425399" cy="4393904"/>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2"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3"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010683" y="874304"/>
                              <a:ext cx="2414714" cy="3288056"/>
                            </a:xfrm>
                            <a:prstGeom prst="rect">
                              <a:avLst/>
                            </a:prstGeom>
                            <a:noFill/>
                            <a:ln w="6350">
                              <a:noFill/>
                            </a:ln>
                          </wps:spPr>
                          <wps:txbx>
                            <w:txbxContent>
                              <w:p w:rsidR="00FD5841" w:rsidRPr="000F32C7" w:rsidRDefault="00FD5841"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توضيح </w:t>
                                </w:r>
                                <w:r w:rsidRPr="00937552">
                                  <w:rPr>
                                    <w:rFonts w:ascii="Adobe Arabic" w:eastAsia="GE Dinar One" w:hAnsi="Adobe Arabic" w:cs="Adobe Arabic"/>
                                    <w:color w:val="000000"/>
                                    <w:kern w:val="24"/>
                                    <w:sz w:val="36"/>
                                    <w:szCs w:val="36"/>
                                    <w:rtl/>
                                    <w:lang w:bidi="ar-SY"/>
                                  </w:rPr>
                                  <w:t>مفهوم التحوّل الرقمي و</w:t>
                                </w: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أبعاده</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تحليل </w:t>
                                </w: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دراسة </w:t>
                                </w: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0F32C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 y="715658"/>
                              <a:ext cx="2216426" cy="3678246"/>
                            </a:xfrm>
                            <a:prstGeom prst="rect">
                              <a:avLst/>
                            </a:prstGeom>
                            <a:noFill/>
                            <a:ln w="6350">
                              <a:noFill/>
                            </a:ln>
                          </wps:spPr>
                          <wps:txbx>
                            <w:txbxContent>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hint="cs"/>
                                    <w:color w:val="000000"/>
                                    <w:kern w:val="24"/>
                                    <w:sz w:val="36"/>
                                    <w:szCs w:val="36"/>
                                    <w:rtl/>
                                    <w:lang w:bidi="ar-SY"/>
                                  </w:rPr>
                                  <w:t>فيديو تدريبي.</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مفهوم التحوّل الرقمي وأبعاده</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تمرين.</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861"/>
                              <a:ext cx="4566920" cy="536575"/>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kern w:val="24"/>
                                    <w:sz w:val="56"/>
                                    <w:szCs w:val="56"/>
                                    <w:lang w:bidi="ar-SY"/>
                                  </w:rPr>
                                </w:pPr>
                                <w:r w:rsidRPr="00937552">
                                  <w:rPr>
                                    <w:rFonts w:ascii="Adobe Arabic" w:eastAsia="GE Dinar One" w:hAnsi="Adobe Arabic" w:cs="Adobe Arabic"/>
                                    <w:b/>
                                    <w:bCs/>
                                    <w:kern w:val="24"/>
                                    <w:sz w:val="56"/>
                                    <w:szCs w:val="56"/>
                                    <w:rtl/>
                                    <w:lang w:bidi="ar-SY"/>
                                  </w:rPr>
                                  <w:t>أساسيّات التحوّل الرقمي</w:t>
                                </w:r>
                              </w:p>
                            </w:txbxContent>
                          </wps:txbx>
                          <wps:bodyPr wrap="square" rtlCol="0">
                            <a:spAutoFit/>
                          </wps:bodyPr>
                        </wps:wsp>
                      </wpg:grpSp>
                    </wpg:wgp>
                  </a:graphicData>
                </a:graphic>
                <wp14:sizeRelV relativeFrom="margin">
                  <wp14:pctHeight>0</wp14:pctHeight>
                </wp14:sizeRelV>
              </wp:anchor>
            </w:drawing>
          </mc:Choice>
          <mc:Fallback>
            <w:pict>
              <v:group id="Group 175" o:spid="_x0000_s1561" style="position:absolute;left:0;text-align:left;margin-left:10pt;margin-top:-36.95pt;width:500.25pt;height:548.45pt;z-index:252773376;mso-position-horizontal-relative:text;mso-position-vertical-relative:text;mso-height-relative:margin" coordsize="63531,69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7OzuNBR0gAAAP90Uk5T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">
                <v:group id="Group 176" o:spid="_x0000_s1562" style="position:absolute;left:1619;top:25717;width:54253;height:43936" coordorigin="" coordsize="54253,43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563"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564"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565"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566"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45" o:title="Target " gain="19661f" blacklevel="22938f"/>
                      </v:shape>
                    </v:group>
                    <v:shape id="TextBox 34" o:spid="_x0000_s1567"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568"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569"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570"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571"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kAgfjNAAAA4wAAAA8AAAAA&#10;AAAAAAAAAAAAnwIAAGRycy9kb3ducmV2LnhtbFBLBQYAAAAABAAEAPcAAACZAwAAAAA=&#10;">
                      <v:imagedata r:id="rId46" o:title="Note " gain="19661f" blacklevel="22938f"/>
                    </v:shape>
                  </v:group>
                  <v:shape id="Text Box 1451488579" o:spid="_x0000_s1572" type="#_x0000_t202" style="position:absolute;left:30106;top:8743;width:24147;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FD5841" w:rsidRPr="000F32C7" w:rsidRDefault="00FD5841"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توضيح </w:t>
                          </w:r>
                          <w:r w:rsidRPr="00937552">
                            <w:rPr>
                              <w:rFonts w:ascii="Adobe Arabic" w:eastAsia="GE Dinar One" w:hAnsi="Adobe Arabic" w:cs="Adobe Arabic"/>
                              <w:color w:val="000000"/>
                              <w:kern w:val="24"/>
                              <w:sz w:val="36"/>
                              <w:szCs w:val="36"/>
                              <w:rtl/>
                              <w:lang w:bidi="ar-SY"/>
                            </w:rPr>
                            <w:t>مفهوم التحوّل الرقمي و</w:t>
                          </w: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أبعاده</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تحليل </w:t>
                          </w: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تحديد </w:t>
                          </w: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 xml:space="preserve">دراسة </w:t>
                          </w: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0F32C7">
                            <w:rPr>
                              <w:rFonts w:ascii="Adobe Arabic" w:eastAsia="GE Dinar One" w:hAnsi="Adobe Arabic" w:cs="Adobe Arabic"/>
                              <w:color w:val="000000"/>
                              <w:kern w:val="24"/>
                              <w:sz w:val="36"/>
                              <w:szCs w:val="36"/>
                              <w:rtl/>
                              <w:lang w:bidi="ar-SY"/>
                            </w:rPr>
                            <w:t>.</w:t>
                          </w:r>
                        </w:p>
                      </w:txbxContent>
                    </v:textbox>
                  </v:shape>
                  <v:shape id="Text Box 1451488580" o:spid="_x0000_s1573" type="#_x0000_t202" style="position:absolute;top:7156;width:22164;height:36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hint="cs"/>
                              <w:color w:val="000000"/>
                              <w:kern w:val="24"/>
                              <w:sz w:val="36"/>
                              <w:szCs w:val="36"/>
                              <w:rtl/>
                              <w:lang w:bidi="ar-SY"/>
                            </w:rPr>
                            <w:t>فيديو تدريبي.</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مفهوم التحوّل الرقمي وأبعاده</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تمرين.</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دوافع التحوّل الرقمي في المؤسسات الحديثة</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color w:val="000000"/>
                              <w:kern w:val="24"/>
                              <w:sz w:val="36"/>
                              <w:szCs w:val="36"/>
                              <w:rtl/>
                              <w:lang w:bidi="ar-SY"/>
                            </w:rPr>
                            <w:t>مراحل عملية التحوّل الرقمي</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937552">
                            <w:rPr>
                              <w:rFonts w:ascii="Adobe Arabic" w:eastAsia="GE Dinar One" w:hAnsi="Adobe Arabic" w:cs="Adobe Arabic"/>
                              <w:color w:val="000000"/>
                              <w:kern w:val="24"/>
                              <w:sz w:val="36"/>
                              <w:szCs w:val="36"/>
                              <w:rtl/>
                              <w:lang w:bidi="ar-SY"/>
                            </w:rPr>
                            <w:t>أثر التحوّل الرقمي على هياكل الحوكمة التقليدية</w:t>
                          </w:r>
                          <w:r w:rsidRPr="00937552">
                            <w:rPr>
                              <w:rFonts w:ascii="Adobe Arabic" w:eastAsia="GE Dinar One" w:hAnsi="Adobe Arabic" w:cs="Adobe Arabic" w:hint="cs"/>
                              <w:color w:val="000000"/>
                              <w:kern w:val="24"/>
                              <w:sz w:val="36"/>
                              <w:szCs w:val="36"/>
                              <w:rtl/>
                              <w:lang w:bidi="ar-SY"/>
                            </w:rPr>
                            <w:t>.</w:t>
                          </w:r>
                        </w:p>
                        <w:p w:rsidR="00FD5841" w:rsidRPr="00937552"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937552">
                            <w:rPr>
                              <w:rFonts w:ascii="Adobe Arabic" w:eastAsia="GE Dinar One" w:hAnsi="Adobe Arabic" w:cs="Adobe Arabic" w:hint="cs"/>
                              <w:color w:val="000000"/>
                              <w:kern w:val="24"/>
                              <w:sz w:val="36"/>
                              <w:szCs w:val="36"/>
                              <w:rtl/>
                              <w:lang w:bidi="ar-SY"/>
                            </w:rPr>
                            <w:t>نشاط تدريبي.</w:t>
                          </w:r>
                        </w:p>
                      </w:txbxContent>
                    </v:textbox>
                  </v:shape>
                </v:group>
                <v:group id="Group 1451488581" o:spid="_x0000_s1574"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575"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47" o:title="Calendar " gain="19661f" blacklevel="22938f"/>
                    <v:path arrowok="t"/>
                  </v:shape>
                  <v:shape id="TextBox 34" o:spid="_x0000_s1576"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577"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578" type="#_x0000_t202" style="position:absolute;top:12908;width:45669;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6sUA&#10;AADjAAAADwAAAGRycy9kb3ducmV2LnhtbERPzUrDQBC+C32HZQre7CbSSIjdltIq9ODFNt6H7JgN&#10;ZmdDdmzSt3cFweN8/7PZzb5XVxpjF9hAvspAETfBdtwaqC+vDyWoKMgW+8Bk4EYRdtvF3QYrGyZ+&#10;p+tZWpVCOFZowIkMldaxceQxrsJAnLjPMHqUdI6ttiNOKdz3+jHLnrTHjlODw4EOjpqv87c3IGL3&#10;+a1+8fH0Mb8dJ5c1BdbG3C/n/TMooVn+xX/uk03z10W+LsuiLOD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JvqxQAAAOMAAAAPAAAAAAAAAAAAAAAAAJgCAABkcnMv&#10;ZG93bnJldi54bWxQSwUGAAAAAAQABAD1AAAAigMAAAAA&#10;" filled="f" stroked="f">
                    <v:textbox style="mso-fit-shape-to-text:t">
                      <w:txbxContent>
                        <w:p w:rsidR="00FD5841" w:rsidRPr="00F01FA2" w:rsidRDefault="00FD5841" w:rsidP="00F01FA2">
                          <w:pPr>
                            <w:bidi w:val="0"/>
                            <w:jc w:val="center"/>
                            <w:rPr>
                              <w:rFonts w:ascii="Adobe Arabic" w:eastAsia="GE Dinar One" w:hAnsi="Adobe Arabic" w:cs="Adobe Arabic"/>
                              <w:b/>
                              <w:bCs/>
                              <w:kern w:val="24"/>
                              <w:sz w:val="56"/>
                              <w:szCs w:val="56"/>
                              <w:lang w:bidi="ar-SY"/>
                            </w:rPr>
                          </w:pPr>
                          <w:r w:rsidRPr="00937552">
                            <w:rPr>
                              <w:rFonts w:ascii="Adobe Arabic" w:eastAsia="GE Dinar One" w:hAnsi="Adobe Arabic" w:cs="Adobe Arabic"/>
                              <w:b/>
                              <w:bCs/>
                              <w:kern w:val="24"/>
                              <w:sz w:val="56"/>
                              <w:szCs w:val="56"/>
                              <w:rtl/>
                              <w:lang w:bidi="ar-SY"/>
                            </w:rPr>
                            <w:t>أساسيّات التحوّل الرقمي</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rsidR="00D87FB1" w:rsidRDefault="0043080E" w:rsidP="00081A2A">
      <w:pPr>
        <w:jc w:val="center"/>
        <w:rPr>
          <w:rtl/>
          <w:lang w:bidi="ar-SY"/>
        </w:rPr>
      </w:pPr>
      <w:r>
        <w:rPr>
          <w:noProof/>
        </w:rPr>
        <w:lastRenderedPageBreak/>
        <mc:AlternateContent>
          <mc:Choice Requires="wpg">
            <w:drawing>
              <wp:inline distT="0" distB="0" distL="0" distR="0" wp14:anchorId="1E49728A" wp14:editId="7EDF72A7">
                <wp:extent cx="5266690" cy="1388110"/>
                <wp:effectExtent l="0" t="22860" r="19685" b="1778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15"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FD5841" w:rsidRDefault="00FD5841" w:rsidP="0043080E">
                              <w:pPr>
                                <w:jc w:val="center"/>
                              </w:pPr>
                            </w:p>
                            <w:p w:rsidR="00FD5841" w:rsidRDefault="00FD5841" w:rsidP="0043080E">
                              <w:pPr>
                                <w:jc w:val="center"/>
                              </w:pPr>
                            </w:p>
                            <w:p w:rsidR="00FD5841" w:rsidRPr="00277E38" w:rsidRDefault="00FD5841" w:rsidP="0043080E">
                              <w:pPr>
                                <w:jc w:val="center"/>
                                <w:rPr>
                                  <w:rStyle w:val="Hyperlink"/>
                                  <w:rFonts w:ascii="Sakkal Majalla" w:eastAsia="Calibri" w:hAnsi="Sakkal Majalla"/>
                                  <w:b/>
                                  <w:bCs/>
                                  <w:kern w:val="24"/>
                                  <w:sz w:val="32"/>
                                  <w:szCs w:val="32"/>
                                </w:rPr>
                              </w:pPr>
                              <w:r w:rsidRPr="00277E38">
                                <w:rPr>
                                  <w:rtl/>
                                </w:rPr>
                                <w:t>امسح الرمز لمشاهدة الفيديو</w:t>
                              </w:r>
                            </w:p>
                            <w:p w:rsidR="00FD5841" w:rsidRDefault="00FD5841" w:rsidP="0043080E">
                              <w:pPr>
                                <w:jc w:val="center"/>
                              </w:pPr>
                            </w:p>
                          </w:txbxContent>
                        </wps:txbx>
                        <wps:bodyPr rot="0" vert="horz" wrap="square" lIns="91440" tIns="45720" rIns="91440" bIns="45720" anchor="ctr" anchorCtr="0" upright="1">
                          <a:noAutofit/>
                        </wps:bodyPr>
                      </wps:wsp>
                      <wps:wsp>
                        <wps:cNvPr id="16"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162DA3" w:rsidRDefault="00FD5841" w:rsidP="0043080E">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02743FB5" wp14:editId="40BCAE36">
                                    <wp:extent cx="826135" cy="826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110">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5841" w:rsidRPr="00B43298" w:rsidRDefault="00FD5841" w:rsidP="0043080E">
                              <w:pPr>
                                <w:jc w:val="center"/>
                                <w:rPr>
                                  <w:rFonts w:asciiTheme="minorBidi" w:eastAsia="Calibri" w:hAnsiTheme="minorBidi"/>
                                  <w:b/>
                                  <w:bCs/>
                                  <w:color w:val="168489"/>
                                  <w:kern w:val="24"/>
                                  <w:sz w:val="32"/>
                                  <w:szCs w:val="32"/>
                                  <w:rtl/>
                                  <w:lang w:bidi="ar-SY"/>
                                </w:rPr>
                              </w:pPr>
                            </w:p>
                            <w:p w:rsidR="00FD5841" w:rsidRPr="00162DA3" w:rsidRDefault="00FD5841" w:rsidP="0043080E">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17"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43080E" w:rsidRDefault="00FD5841" w:rsidP="0043080E">
                              <w:pPr>
                                <w:spacing w:line="259" w:lineRule="auto"/>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Pr>
                                  <w:rFonts w:ascii="Adobe Arabic" w:eastAsia="Calibri" w:hAnsi="Adobe Arabic" w:cs="Adobe Arabic" w:hint="cs"/>
                                  <w:b/>
                                  <w:bCs/>
                                  <w:color w:val="168489"/>
                                  <w:kern w:val="24"/>
                                  <w:sz w:val="32"/>
                                  <w:szCs w:val="32"/>
                                  <w:rtl/>
                                  <w:lang w:bidi="ar-SY"/>
                                </w:rPr>
                                <w:t xml:space="preserve">عن </w:t>
                              </w:r>
                              <w:r w:rsidRPr="0043080E">
                                <w:rPr>
                                  <w:rFonts w:ascii="Adobe Arabic" w:eastAsia="Calibri" w:hAnsi="Adobe Arabic" w:cs="Adobe Arabic" w:hint="cs"/>
                                  <w:b/>
                                  <w:bCs/>
                                  <w:color w:val="168489"/>
                                  <w:kern w:val="24"/>
                                  <w:sz w:val="32"/>
                                  <w:szCs w:val="32"/>
                                  <w:rtl/>
                                  <w:lang w:bidi="ar-SY"/>
                                </w:rPr>
                                <w:t>ثورة التحوّل الرقمي</w:t>
                              </w:r>
                            </w:p>
                            <w:p w:rsidR="00FD5841" w:rsidRPr="0043080E" w:rsidRDefault="00FD5841" w:rsidP="0043080E">
                              <w:pPr>
                                <w:jc w:val="center"/>
                                <w:rPr>
                                  <w:color w:val="168489"/>
                                  <w:rtl/>
                                  <w:lang w:bidi="ar-SY"/>
                                </w:rPr>
                              </w:pPr>
                            </w:p>
                          </w:txbxContent>
                        </wps:txbx>
                        <wps:bodyPr rot="0" vert="horz" wrap="square" lIns="91440" tIns="45720" rIns="91440" bIns="45720" anchor="t" anchorCtr="0" upright="1">
                          <a:noAutofit/>
                        </wps:bodyPr>
                      </wps:wsp>
                    </wpg:wgp>
                  </a:graphicData>
                </a:graphic>
              </wp:inline>
            </w:drawing>
          </mc:Choice>
          <mc:Fallback>
            <w:pict>
              <v:group id="Group 14" o:spid="_x0000_s1579"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">
                <v:rect id="Rectangle 164" o:spid="_x0000_s158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O1MIA&#10;AADbAAAADwAAAGRycy9kb3ducmV2LnhtbERPTWsCMRC9F/wPYYTealZLpa5GaQuF1lPXetDbuBk3&#10;i5vJkqTr+u+NUPA2j/c5i1VvG9GRD7VjBeNRBoK4dLrmSsH29/PpFUSIyBobx6TgQgFWy8HDAnPt&#10;zlxQt4mVSCEcclRgYmxzKUNpyGIYuZY4cUfnLcYEfSW1x3MKt42cZNlUWqw5NRhs6cNQedr8WQXv&#10;pttN8LlYYzn93v9U7rCfFV6px2H/NgcRqY938b/7S6f5L3D7JR0gl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Y7UwgAAANsAAAAPAAAAAAAAAAAAAAAAAJgCAABkcnMvZG93&#10;bnJldi54bWxQSwUGAAAAAAQABAD1AAAAhwMAAAAA&#10;" fillcolor="#f2f2f2 [3052]" strokecolor="#168489" strokeweight="2.25pt">
                  <v:textbox>
                    <w:txbxContent>
                      <w:p w:rsidR="00FD5841" w:rsidRDefault="00FD5841" w:rsidP="0043080E">
                        <w:pPr>
                          <w:jc w:val="center"/>
                        </w:pPr>
                      </w:p>
                      <w:p w:rsidR="00FD5841" w:rsidRDefault="00FD5841" w:rsidP="0043080E">
                        <w:pPr>
                          <w:jc w:val="center"/>
                        </w:pPr>
                      </w:p>
                      <w:p w:rsidR="00FD5841" w:rsidRPr="00277E38" w:rsidRDefault="00FD5841" w:rsidP="0043080E">
                        <w:pPr>
                          <w:jc w:val="center"/>
                          <w:rPr>
                            <w:rStyle w:val="Hyperlink"/>
                            <w:rFonts w:ascii="Sakkal Majalla" w:eastAsia="Calibri" w:hAnsi="Sakkal Majalla"/>
                            <w:b/>
                            <w:bCs/>
                            <w:kern w:val="24"/>
                            <w:sz w:val="32"/>
                            <w:szCs w:val="32"/>
                          </w:rPr>
                        </w:pPr>
                        <w:r w:rsidRPr="00277E38">
                          <w:rPr>
                            <w:rtl/>
                          </w:rPr>
                          <w:t>امسح الرمز لمشاهدة الفيديو</w:t>
                        </w:r>
                      </w:p>
                      <w:p w:rsidR="00FD5841" w:rsidRDefault="00FD5841" w:rsidP="0043080E">
                        <w:pPr>
                          <w:jc w:val="center"/>
                        </w:pPr>
                      </w:p>
                    </w:txbxContent>
                  </v:textbox>
                </v:rect>
                <v:shape id="TextBox 36" o:spid="_x0000_s1581"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FD5841" w:rsidRPr="00162DA3" w:rsidRDefault="00FD5841" w:rsidP="0043080E">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02743FB5" wp14:editId="40BCAE36">
                              <wp:extent cx="826135" cy="826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110">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5841" w:rsidRPr="00B43298" w:rsidRDefault="00FD5841" w:rsidP="0043080E">
                        <w:pPr>
                          <w:jc w:val="center"/>
                          <w:rPr>
                            <w:rFonts w:asciiTheme="minorBidi" w:eastAsia="Calibri" w:hAnsiTheme="minorBidi"/>
                            <w:b/>
                            <w:bCs/>
                            <w:color w:val="168489"/>
                            <w:kern w:val="24"/>
                            <w:sz w:val="32"/>
                            <w:szCs w:val="32"/>
                            <w:rtl/>
                            <w:lang w:bidi="ar-SY"/>
                          </w:rPr>
                        </w:pPr>
                      </w:p>
                      <w:p w:rsidR="00FD5841" w:rsidRPr="00162DA3" w:rsidRDefault="00FD5841" w:rsidP="0043080E">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582"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FD5841" w:rsidRPr="0043080E" w:rsidRDefault="00FD5841" w:rsidP="0043080E">
                        <w:pPr>
                          <w:spacing w:line="259" w:lineRule="auto"/>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Pr>
                            <w:rFonts w:ascii="Adobe Arabic" w:eastAsia="Calibri" w:hAnsi="Adobe Arabic" w:cs="Adobe Arabic" w:hint="cs"/>
                            <w:b/>
                            <w:bCs/>
                            <w:color w:val="168489"/>
                            <w:kern w:val="24"/>
                            <w:sz w:val="32"/>
                            <w:szCs w:val="32"/>
                            <w:rtl/>
                            <w:lang w:bidi="ar-SY"/>
                          </w:rPr>
                          <w:t xml:space="preserve">عن </w:t>
                        </w:r>
                        <w:r w:rsidRPr="0043080E">
                          <w:rPr>
                            <w:rFonts w:ascii="Adobe Arabic" w:eastAsia="Calibri" w:hAnsi="Adobe Arabic" w:cs="Adobe Arabic" w:hint="cs"/>
                            <w:b/>
                            <w:bCs/>
                            <w:color w:val="168489"/>
                            <w:kern w:val="24"/>
                            <w:sz w:val="32"/>
                            <w:szCs w:val="32"/>
                            <w:rtl/>
                            <w:lang w:bidi="ar-SY"/>
                          </w:rPr>
                          <w:t>ثورة التحوّل الرقمي</w:t>
                        </w:r>
                      </w:p>
                      <w:p w:rsidR="00FD5841" w:rsidRPr="0043080E" w:rsidRDefault="00FD5841" w:rsidP="0043080E">
                        <w:pPr>
                          <w:jc w:val="center"/>
                          <w:rPr>
                            <w:color w:val="168489"/>
                            <w:rtl/>
                            <w:lang w:bidi="ar-SY"/>
                          </w:rPr>
                        </w:pPr>
                      </w:p>
                    </w:txbxContent>
                  </v:textbox>
                </v:shape>
                <w10:wrap anchorx="page"/>
                <w10:anchorlock/>
              </v:group>
            </w:pict>
          </mc:Fallback>
        </mc:AlternateContent>
      </w:r>
    </w:p>
    <w:p w:rsidR="001A2196" w:rsidRDefault="001A2196" w:rsidP="00F01FA2">
      <w:pPr>
        <w:rPr>
          <w:rtl/>
          <w:lang w:bidi="ar-SY"/>
        </w:rPr>
      </w:pPr>
      <w:r w:rsidRPr="002A078C">
        <w:rPr>
          <w:rFonts w:ascii="Sakkal Majalla" w:hAnsi="Sakkal Majalla"/>
          <w:noProof/>
          <w:color w:val="002060"/>
          <w:sz w:val="34"/>
        </w:rPr>
        <mc:AlternateContent>
          <mc:Choice Requires="wpg">
            <w:drawing>
              <wp:inline distT="0" distB="0" distL="0" distR="0" wp14:anchorId="2F353691" wp14:editId="37DD5164">
                <wp:extent cx="5731510" cy="895350"/>
                <wp:effectExtent l="0" t="0" r="21590" b="19050"/>
                <wp:docPr id="841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18"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19" name="مجموعة 39"/>
                        <wpg:cNvGrpSpPr/>
                        <wpg:grpSpPr>
                          <a:xfrm>
                            <a:off x="0" y="0"/>
                            <a:ext cx="5731510" cy="895350"/>
                            <a:chOff x="0" y="0"/>
                            <a:chExt cx="5878196" cy="918845"/>
                          </a:xfrm>
                        </wpg:grpSpPr>
                        <wpg:grpSp>
                          <wpg:cNvPr id="8420" name="مجموعة 40"/>
                          <wpg:cNvGrpSpPr/>
                          <wpg:grpSpPr>
                            <a:xfrm>
                              <a:off x="0" y="0"/>
                              <a:ext cx="5878196" cy="918845"/>
                              <a:chOff x="0" y="0"/>
                              <a:chExt cx="6240348" cy="919070"/>
                            </a:xfrm>
                          </wpg:grpSpPr>
                          <wpg:grpSp>
                            <wpg:cNvPr id="8421" name="مجموعة 41"/>
                            <wpg:cNvGrpSpPr/>
                            <wpg:grpSpPr>
                              <a:xfrm>
                                <a:off x="0" y="169208"/>
                                <a:ext cx="5433072" cy="580613"/>
                                <a:chOff x="0" y="169208"/>
                                <a:chExt cx="5433072" cy="580613"/>
                              </a:xfrm>
                            </wpg:grpSpPr>
                            <wps:wsp>
                              <wps:cNvPr id="842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5" name="مربع نص 41"/>
                          <wps:cNvSpPr txBox="1"/>
                          <wps:spPr>
                            <a:xfrm>
                              <a:off x="204484" y="257055"/>
                              <a:ext cx="4616071" cy="387740"/>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مفهوم التحوّل الرقمي وأبعاده</w:t>
                                </w:r>
                              </w:p>
                            </w:txbxContent>
                          </wps:txbx>
                          <wps:bodyPr wrap="square" rtlCol="1">
                            <a:spAutoFit/>
                          </wps:bodyPr>
                        </wps:wsp>
                      </wpg:grpSp>
                    </wpg:wgp>
                  </a:graphicData>
                </a:graphic>
              </wp:inline>
            </w:drawing>
          </mc:Choice>
          <mc:Fallback>
            <w:pict>
              <v:group id="_x0000_s15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">
                <v:shape id="صورة 38" o:spid="_x0000_s158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aBTPBAAAA3QAAAA8AAABkcnMvZG93bnJldi54bWxET02LwjAQvS/4H8II3tbUVUSqUURc8CJq&#10;Xdjr0IxNsZnUJtb6781B8Ph434tVZyvRUuNLxwpGwwQEce50yYWCv/Pv9wyED8gaK8ek4EkeVsve&#10;1wJT7R58ojYLhYgh7FNUYEKoUyl9bsiiH7qaOHIX11gMETaF1A0+Yrit5E+STKXFkmODwZo2hvJr&#10;drcKxtu22443h73/N/X5ltl16U9HpQb9bj0HEagLH/HbvdMKZpNRnBvfxCcgl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haBTPBAAAA3QAAAA8AAAAAAAAAAAAAAAAAnwIA&#10;AGRycy9kb3ducmV2LnhtbFBLBQYAAAAABAAEAPcAAACNAwAAAAA=&#10;">
                  <v:imagedata r:id="rId56" o:title=""/>
                </v:shape>
                <v:group id="مجموعة 39" o:spid="_x0000_s15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ITMcAAADdAAAADwAAAGRycy9kb3ducmV2LnhtbESPQWvCQBSE74L/YXlC&#10;b3UTa4uNWUVEpQcpVAvF2yP7TEKyb0N2TeK/7xYKHoeZ+YZJ14OpRUetKy0riKcRCOLM6pJzBd/n&#10;/fMChPPIGmvLpOBODtar8SjFRNuev6g7+VwECLsEFRTeN4mULivIoJvahjh4V9sa9EG2udQt9gFu&#10;ajmLojdpsOSwUGBD24Ky6nQzCg499puXeNcdq+v2fjm/fv4cY1LqaTJsliA8Df4R/m9/aAWLefw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GITMcAAADd&#10;AAAADwAAAAAAAAAAAAAAAACqAgAAZHJzL2Rvd25yZXYueG1sUEsFBgAAAAAEAAQA+gAAAJ4DAAAA&#10;AA==&#10;">
                  <v:group id="مجموعة 40" o:spid="_x0000_s15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frbMQAAADdAAAADwAAAGRycy9kb3ducmV2LnhtbERPTWvCQBC9F/wPyxS8&#10;1U20lZC6BhErHqSgEUpvQ3ZMQrKzIbtN4r/vHgo9Pt73JptMKwbqXW1ZQbyIQBAXVtdcKrjlHy8J&#10;COeRNbaWScGDHGTb2dMGU21HvtBw9aUIIexSVFB536VSuqIig25hO+LA3W1v0AfYl1L3OIZw08pl&#10;FK2lwZpDQ4Ud7SsqmuuPUXAccdyt4sNwbu77x3f+9vl1jkmp+fO0ewfhafL/4j/3SStIXp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frbMQAAADdAAAA&#10;DwAAAAAAAAAAAAAAAACqAgAAZHJzL2Rvd25yZXYueG1sUEsFBgAAAAAEAAQA+gAAAJsDAAAAAA==&#10;">
                    <v:group id="مجموعة 41" o:spid="_x0000_s15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O98YAAADdAAAADwAAAGRycy9kb3ducmV2LnhtbESPT4vCMBTE78J+h/AW&#10;9qZpXRWpRhHZXTyI4B8Qb4/m2Rabl9Jk2/rtjSB4HGbmN8x82ZlSNFS7wrKCeBCBIE6tLjhTcDr+&#10;9qcgnEfWWFomBXdysFx89OaYaNvynpqDz0SAsEtQQe59lUjp0pwMuoGtiIN3tbVBH2SdSV1jG+Cm&#10;lMMomkiDBYeFHCta55TeDv9GwV+L7eo7/mm2t+v6fjmOd+dtTEp9fXarGQhPnX+HX+2NVjAdDW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73xgAAAN0A&#10;AAAPAAAAAAAAAAAAAAAAAKoCAABkcnMvZG93bnJldi54bWxQSwUGAAAAAAQABAD6AAAAnQMAAAAA&#10;">
                      <v:shape id="شكل حر 42" o:spid="_x0000_s15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xcUA&#10;AADdAAAADwAAAGRycy9kb3ducmV2LnhtbESPzWrDMBCE74W+g9hAb40U1yTBtRJKaGgOveTnARZr&#10;azm2Vq6lJO7bR4VCj8PMfMOU69F14kpDaDxrmE0VCOLKm4ZrDafj9nkJIkRkg51n0vBDAdarx4cS&#10;C+NvvKfrIdYiQTgUqMHG2BdShsqSwzD1PXHyvvzgMCY51NIMeEtw18lMqbl02HBasNjTxlLVHi5O&#10;g1H5u8sXHwvafH9adZ6Z2L4YrZ8m49sriEhj/A//tXdGwzLPMvh9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9/FxQAAAN0AAAAPAAAAAAAAAAAAAAAAAJgCAABkcnMv&#10;ZG93bnJldi54bWxQSwUGAAAAAAQABAD1AAAAig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AOOcYA&#10;AADdAAAADwAAAGRycy9kb3ducmV2LnhtbESPQWvCQBSE70L/w/IEb3VjLFZSV1FBEeuh1aLXR/Y1&#10;Cd19G7KrSf+9Wyh4HGbmG2a26KwRN2p85VjBaJiAIM6drrhQ8HXaPE9B+ICs0TgmBb/kYTF/6s0w&#10;067lT7odQyEihH2GCsoQ6kxKn5dk0Q9dTRy9b9dYDFE2hdQNthFujUyTZCItVhwXSqxpXVL+c7xa&#10;Ba8fm2vrt5PTfnU2hyoxl2X6zkoN+t3yDUSgLjzC/+2dVjB9Scfw9y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AOOcYAAADdAAAADwAAAAAAAAAAAAAAAACYAgAAZHJz&#10;L2Rvd25yZXYueG1sUEsFBgAAAAAEAAQA9QAAAIsDAAAAAA==&#10;" fillcolor="#168489" stroked="f" strokeweight="1pt">
                        <v:stroke joinstyle="miter"/>
                      </v:roundrect>
                    </v:group>
                    <v:oval id="شكل بيضاوي 44" o:spid="_x0000_s15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WZJMQA&#10;AADdAAAADwAAAGRycy9kb3ducmV2LnhtbESP0WoCMRRE3wv+Q7hC32pWEZGtUUpBlEIRox9wu7lu&#10;Vjc36ybq9u+NIPg4zMwZZrboXC2u1IbKs4LhIANBXHhTcalgv1t+TEGEiGyw9kwK/inAYt57m2Fu&#10;/I23dNWxFAnCIUcFNsYmlzIUlhyGgW+Ik3fwrcOYZFtK0+ItwV0tR1k2kQ4rTgsWG/q2VJz0xSnQ&#10;3U5vVodS+l9tf/6GR39227VS7/3u6xNEpC6+ws/22iiYjkdjeLxJT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lmSTEAAAA3QAAAA8AAAAAAAAAAAAAAAAAmAIAAGRycy9k&#10;b3ducmV2LnhtbFBLBQYAAAAABAAEAPUAAACJAwAAAAA=&#10;" filled="f" strokecolor="#a5a5a5 [2092]" strokeweight="1pt">
                      <v:stroke joinstyle="miter"/>
                    </v:oval>
                  </v:group>
                  <v:shape id="مربع نص 41" o:spid="_x0000_s159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5UAsMA&#10;AADdAAAADwAAAGRycy9kb3ducmV2LnhtbESPQWvCQBSE70L/w/IK3nSjqEjqKtJW8NCLmt4f2dds&#10;aPZtyL6a+O/dguBxmJlvmM1u8I26UhfrwAZm0wwUcRlszZWB4nKYrEFFQbbYBCYDN4qw276MNpjb&#10;0POJrmepVIJwzNGAE2lzrWPpyGOchpY4eT+h8yhJdpW2HfYJ7hs9z7KV9lhzWnDY0ruj8vf85w2I&#10;2P3sVnz6ePwevj56l5VLLIwZvw77N1BCgzzDj/bRGlgv5kv4f5OegN7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85UAsMAAADdAAAADwAAAAAAAAAAAAAAAACYAgAAZHJzL2Rv&#10;d25yZXYueG1sUEsFBgAAAAAEAAQA9QAAAIg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مفهوم التحوّل الرقمي وأبعاده</w:t>
                          </w:r>
                        </w:p>
                      </w:txbxContent>
                    </v:textbox>
                  </v:shape>
                </v:group>
                <w10:wrap anchorx="page"/>
                <w10:anchorlock/>
              </v:group>
            </w:pict>
          </mc:Fallback>
        </mc:AlternateContent>
      </w:r>
    </w:p>
    <w:p w:rsidR="004A6D71" w:rsidRPr="00512C5E" w:rsidRDefault="004A6D71" w:rsidP="004A6D71">
      <w:pPr>
        <w:rPr>
          <w:rFonts w:ascii="Sakkal Majalla" w:hAnsi="Sakkal Majalla"/>
          <w:b/>
          <w:bCs/>
          <w:color w:val="C00000"/>
          <w:sz w:val="32"/>
          <w:szCs w:val="32"/>
          <w:rtl/>
        </w:rPr>
      </w:pPr>
      <w:r w:rsidRPr="00512C5E">
        <w:rPr>
          <w:rFonts w:ascii="Sakkal Majalla" w:hAnsi="Sakkal Majalla" w:hint="cs"/>
          <w:b/>
          <w:bCs/>
          <w:color w:val="C00000"/>
          <w:sz w:val="32"/>
          <w:szCs w:val="32"/>
          <w:rtl/>
        </w:rPr>
        <w:t>مفهوم التحوّل الرقمي:</w:t>
      </w:r>
    </w:p>
    <w:p w:rsidR="004A6D71" w:rsidRPr="00055A94" w:rsidRDefault="00512C5E" w:rsidP="00512C5E">
      <w:pPr>
        <w:spacing w:line="360" w:lineRule="auto"/>
        <w:rPr>
          <w:rFonts w:ascii="Sakkal Majalla" w:hAnsi="Sakkal Majalla"/>
          <w:sz w:val="32"/>
          <w:szCs w:val="32"/>
        </w:rPr>
      </w:pPr>
      <w:r w:rsidRPr="004161EC">
        <w:rPr>
          <w:rFonts w:ascii="Sakkal Majalla" w:hAnsi="Sakkal Majalla"/>
          <w:noProof/>
          <w:sz w:val="32"/>
          <w:szCs w:val="32"/>
        </w:rPr>
        <mc:AlternateContent>
          <mc:Choice Requires="wpg">
            <w:drawing>
              <wp:anchor distT="0" distB="0" distL="114300" distR="114300" simplePos="0" relativeHeight="252811264" behindDoc="0" locked="0" layoutInCell="1" allowOverlap="1" wp14:anchorId="5918CE31" wp14:editId="0BD71D54">
                <wp:simplePos x="0" y="0"/>
                <wp:positionH relativeFrom="column">
                  <wp:posOffset>4946650</wp:posOffset>
                </wp:positionH>
                <wp:positionV relativeFrom="paragraph">
                  <wp:posOffset>142875</wp:posOffset>
                </wp:positionV>
                <wp:extent cx="784860" cy="638175"/>
                <wp:effectExtent l="0" t="0" r="0" b="28575"/>
                <wp:wrapSquare wrapText="bothSides"/>
                <wp:docPr id="2074270254"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2074270255" name="Picture 2074270255" descr="Problem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74270256" name="Rectangle: Rounded Corners 2074270256"/>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DF16CE" id="Group 29" o:spid="_x0000_s1026" style="position:absolute;margin-left:389.5pt;margin-top:11.25pt;width:61.8pt;height:50.25pt;z-index:252811264;mso-width-relative:margin"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">
                <v:shape id="Picture 2074270255"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">
                  <v:imagedata r:id="rId112" o:title="Problem "/>
                </v:shape>
                <v:roundrect id="Rectangle: Rounded Corners 20742702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" fillcolor="#168489" strokecolor="#168489" strokeweight="1pt">
                  <v:stroke joinstyle="miter"/>
                </v:roundrect>
                <w10:wrap type="square"/>
              </v:group>
            </w:pict>
          </mc:Fallback>
        </mc:AlternateContent>
      </w:r>
      <w:r w:rsidR="004A6D71">
        <w:rPr>
          <w:rFonts w:ascii="Sakkal Majalla" w:hAnsi="Sakkal Majalla"/>
          <w:sz w:val="32"/>
          <w:szCs w:val="32"/>
          <w:rtl/>
        </w:rPr>
        <w:t>التحوّل</w:t>
      </w:r>
      <w:r w:rsidR="004A6D71" w:rsidRPr="00055A94">
        <w:rPr>
          <w:rFonts w:ascii="Sakkal Majalla" w:hAnsi="Sakkal Majalla"/>
          <w:sz w:val="32"/>
          <w:szCs w:val="32"/>
          <w:rtl/>
        </w:rPr>
        <w:t xml:space="preserve"> الرقمي هو عملية دمج التكنولوجيا الرقمية في جميع جوانب العمل المؤسسي، مما يغير كيفية التشغيل وتقديم القيمة للعملاء. يشمل </w:t>
      </w:r>
      <w:r w:rsidR="004A6D71">
        <w:rPr>
          <w:rFonts w:ascii="Sakkal Majalla" w:hAnsi="Sakkal Majalla"/>
          <w:sz w:val="32"/>
          <w:szCs w:val="32"/>
          <w:rtl/>
        </w:rPr>
        <w:t>التحوّل</w:t>
      </w:r>
      <w:r w:rsidR="004A6D71" w:rsidRPr="00055A94">
        <w:rPr>
          <w:rFonts w:ascii="Sakkal Majalla" w:hAnsi="Sakkal Majalla"/>
          <w:sz w:val="32"/>
          <w:szCs w:val="32"/>
          <w:rtl/>
        </w:rPr>
        <w:t xml:space="preserve"> الرقمي تغييرا</w:t>
      </w:r>
      <w:r w:rsidR="004A6D71">
        <w:rPr>
          <w:rFonts w:ascii="Sakkal Majalla" w:hAnsi="Sakkal Majalla" w:hint="cs"/>
          <w:sz w:val="32"/>
          <w:szCs w:val="32"/>
          <w:rtl/>
        </w:rPr>
        <w:t>ً</w:t>
      </w:r>
      <w:r w:rsidR="004A6D71" w:rsidRPr="00055A94">
        <w:rPr>
          <w:rFonts w:ascii="Sakkal Majalla" w:hAnsi="Sakkal Majalla"/>
          <w:sz w:val="32"/>
          <w:szCs w:val="32"/>
          <w:rtl/>
        </w:rPr>
        <w:t xml:space="preserve"> ثقافيا</w:t>
      </w:r>
      <w:r w:rsidR="004A6D71">
        <w:rPr>
          <w:rFonts w:ascii="Sakkal Majalla" w:hAnsi="Sakkal Majalla" w:hint="cs"/>
          <w:sz w:val="32"/>
          <w:szCs w:val="32"/>
          <w:rtl/>
        </w:rPr>
        <w:t>ً</w:t>
      </w:r>
      <w:r w:rsidR="004A6D71" w:rsidRPr="00055A94">
        <w:rPr>
          <w:rFonts w:ascii="Sakkal Majalla" w:hAnsi="Sakkal Majalla"/>
          <w:sz w:val="32"/>
          <w:szCs w:val="32"/>
          <w:rtl/>
        </w:rPr>
        <w:t xml:space="preserve"> يتطلب من المؤسسات تحدي الوضع الراهن وتجربة أشياء جديدة.</w:t>
      </w:r>
    </w:p>
    <w:p w:rsidR="00716BE5" w:rsidRDefault="00716BE5" w:rsidP="004A6D71">
      <w:pPr>
        <w:rPr>
          <w:rFonts w:ascii="Sakkal Majalla" w:hAnsi="Sakkal Majalla"/>
          <w:b/>
          <w:bCs/>
          <w:color w:val="C00000"/>
          <w:sz w:val="32"/>
          <w:szCs w:val="32"/>
          <w:rtl/>
        </w:rPr>
      </w:pPr>
    </w:p>
    <w:p w:rsidR="004A6D71" w:rsidRDefault="004A6D71" w:rsidP="004A6D71">
      <w:pPr>
        <w:rPr>
          <w:rFonts w:ascii="Sakkal Majalla" w:hAnsi="Sakkal Majalla"/>
          <w:b/>
          <w:bCs/>
          <w:color w:val="C00000"/>
          <w:sz w:val="32"/>
          <w:szCs w:val="32"/>
          <w:rtl/>
        </w:rPr>
      </w:pPr>
      <w:r w:rsidRPr="00512C5E">
        <w:rPr>
          <w:rFonts w:ascii="Sakkal Majalla" w:hAnsi="Sakkal Majalla"/>
          <w:b/>
          <w:bCs/>
          <w:color w:val="C00000"/>
          <w:sz w:val="32"/>
          <w:szCs w:val="32"/>
          <w:rtl/>
        </w:rPr>
        <w:t>أبعاد التحوّل الرقمي</w:t>
      </w:r>
    </w:p>
    <w:p w:rsidR="00855B68" w:rsidRDefault="00855B68" w:rsidP="00855B68">
      <w:pPr>
        <w:jc w:val="center"/>
        <w:rPr>
          <w:rFonts w:ascii="Sakkal Majalla" w:hAnsi="Sakkal Majalla"/>
          <w:b/>
          <w:bCs/>
          <w:sz w:val="32"/>
          <w:szCs w:val="32"/>
          <w:rtl/>
        </w:rPr>
      </w:pPr>
      <w:r w:rsidRPr="00855B68">
        <w:rPr>
          <w:rFonts w:ascii="Sakkal Majalla" w:hAnsi="Sakkal Majalla"/>
          <w:b/>
          <w:bCs/>
          <w:noProof/>
          <w:sz w:val="32"/>
          <w:szCs w:val="32"/>
        </w:rPr>
        <mc:AlternateContent>
          <mc:Choice Requires="wpg">
            <w:drawing>
              <wp:inline distT="0" distB="0" distL="0" distR="0" wp14:anchorId="478BC5B2" wp14:editId="09565D9B">
                <wp:extent cx="5196305" cy="2886681"/>
                <wp:effectExtent l="0" t="0" r="23495" b="0"/>
                <wp:docPr id="2074269926" name="Group 51"/>
                <wp:cNvGraphicFramePr/>
                <a:graphic xmlns:a="http://schemas.openxmlformats.org/drawingml/2006/main">
                  <a:graphicData uri="http://schemas.microsoft.com/office/word/2010/wordprocessingGroup">
                    <wpg:wgp>
                      <wpg:cNvGrpSpPr/>
                      <wpg:grpSpPr>
                        <a:xfrm>
                          <a:off x="0" y="0"/>
                          <a:ext cx="5196305" cy="2886681"/>
                          <a:chOff x="0" y="0"/>
                          <a:chExt cx="7859296" cy="4366055"/>
                        </a:xfrm>
                      </wpg:grpSpPr>
                      <wpg:grpSp>
                        <wpg:cNvPr id="2074269927" name="Group 2074269927"/>
                        <wpg:cNvGrpSpPr/>
                        <wpg:grpSpPr>
                          <a:xfrm>
                            <a:off x="0" y="1079329"/>
                            <a:ext cx="1713832" cy="3242356"/>
                            <a:chOff x="0" y="1079329"/>
                            <a:chExt cx="1713832" cy="3242356"/>
                          </a:xfrm>
                        </wpg:grpSpPr>
                        <wps:wsp>
                          <wps:cNvPr id="2074269928" name="Teardrop 2074269928"/>
                          <wps:cNvSpPr/>
                          <wps:spPr>
                            <a:xfrm rot="8100000">
                              <a:off x="70745" y="1079329"/>
                              <a:ext cx="1643087" cy="1643086"/>
                            </a:xfrm>
                            <a:prstGeom prst="teardrop">
                              <a:avLst/>
                            </a:prstGeom>
                            <a:solidFill>
                              <a:schemeClr val="bg1"/>
                            </a:solidFill>
                            <a:ln w="38100">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29" name="TextBox 33"/>
                          <wps:cNvSpPr txBox="1"/>
                          <wps:spPr>
                            <a:xfrm>
                              <a:off x="0" y="3245180"/>
                              <a:ext cx="1596390" cy="1076505"/>
                            </a:xfrm>
                            <a:prstGeom prst="rect">
                              <a:avLst/>
                            </a:prstGeom>
                            <a:noFill/>
                          </wps:spPr>
                          <wps:txb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الأعمال والاستراتيجيات</w:t>
                                </w:r>
                              </w:p>
                            </w:txbxContent>
                          </wps:txbx>
                          <wps:bodyPr wrap="square">
                            <a:noAutofit/>
                          </wps:bodyPr>
                        </wps:wsp>
                      </wpg:grpSp>
                      <wpg:grpSp>
                        <wpg:cNvPr id="2074269930" name="Group 2074269930"/>
                        <wpg:cNvGrpSpPr/>
                        <wpg:grpSpPr>
                          <a:xfrm>
                            <a:off x="6216209" y="1075912"/>
                            <a:ext cx="1643087" cy="3166429"/>
                            <a:chOff x="6216209" y="1075912"/>
                            <a:chExt cx="1643087" cy="3166429"/>
                          </a:xfrm>
                        </wpg:grpSpPr>
                        <wps:wsp>
                          <wps:cNvPr id="2074269931" name="Teardrop 2074269931"/>
                          <wps:cNvSpPr/>
                          <wps:spPr>
                            <a:xfrm rot="8100000">
                              <a:off x="6216209" y="1075912"/>
                              <a:ext cx="1643087" cy="1643086"/>
                            </a:xfrm>
                            <a:prstGeom prst="teardrop">
                              <a:avLst/>
                            </a:prstGeom>
                            <a:solidFill>
                              <a:schemeClr val="bg1"/>
                            </a:solidFill>
                            <a:ln w="38100">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32" name="TextBox 36"/>
                          <wps:cNvSpPr txBox="1"/>
                          <wps:spPr>
                            <a:xfrm>
                              <a:off x="6332579" y="3165835"/>
                              <a:ext cx="1408431" cy="1076506"/>
                            </a:xfrm>
                            <a:prstGeom prst="rect">
                              <a:avLst/>
                            </a:prstGeom>
                            <a:noFill/>
                          </wps:spPr>
                          <wps:txb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التقنية</w:t>
                                </w:r>
                              </w:p>
                            </w:txbxContent>
                          </wps:txbx>
                          <wps:bodyPr wrap="square">
                            <a:noAutofit/>
                          </wps:bodyPr>
                        </wps:wsp>
                      </wpg:grpSp>
                      <wpg:grpSp>
                        <wpg:cNvPr id="2074269933" name="Group 2074269933"/>
                        <wpg:cNvGrpSpPr/>
                        <wpg:grpSpPr>
                          <a:xfrm>
                            <a:off x="3140855" y="1079329"/>
                            <a:ext cx="1643087" cy="3286726"/>
                            <a:chOff x="3140855" y="1079329"/>
                            <a:chExt cx="1643087" cy="3286726"/>
                          </a:xfrm>
                        </wpg:grpSpPr>
                        <wps:wsp>
                          <wps:cNvPr id="2074269934" name="Teardrop 2074269934"/>
                          <wps:cNvSpPr/>
                          <wps:spPr>
                            <a:xfrm rot="8100000">
                              <a:off x="3140855" y="1079329"/>
                              <a:ext cx="1643087" cy="1643086"/>
                            </a:xfrm>
                            <a:prstGeom prst="teardrop">
                              <a:avLst/>
                            </a:prstGeom>
                            <a:solidFill>
                              <a:schemeClr val="bg1"/>
                            </a:solidFill>
                            <a:ln w="38100">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35" name="TextBox 39"/>
                          <wps:cNvSpPr txBox="1"/>
                          <wps:spPr>
                            <a:xfrm>
                              <a:off x="3257615" y="3289548"/>
                              <a:ext cx="1409066" cy="1076507"/>
                            </a:xfrm>
                            <a:prstGeom prst="rect">
                              <a:avLst/>
                            </a:prstGeom>
                            <a:noFill/>
                          </wps:spPr>
                          <wps:txb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الثقافة التنظيمية</w:t>
                                </w:r>
                              </w:p>
                            </w:txbxContent>
                          </wps:txbx>
                          <wps:bodyPr wrap="square">
                            <a:noAutofit/>
                          </wps:bodyPr>
                        </wps:wsp>
                      </wpg:grpSp>
                      <wpg:grpSp>
                        <wpg:cNvPr id="2074269936" name="Group 2074269936"/>
                        <wpg:cNvGrpSpPr/>
                        <wpg:grpSpPr>
                          <a:xfrm>
                            <a:off x="1478933" y="0"/>
                            <a:ext cx="1896821" cy="3018245"/>
                            <a:chOff x="1478933" y="0"/>
                            <a:chExt cx="1896821" cy="3018245"/>
                          </a:xfrm>
                        </wpg:grpSpPr>
                        <wps:wsp>
                          <wps:cNvPr id="2074269937" name="Teardrop 2074269937"/>
                          <wps:cNvSpPr/>
                          <wps:spPr>
                            <a:xfrm rot="18900000">
                              <a:off x="1478933" y="1121424"/>
                              <a:ext cx="1896821" cy="1896821"/>
                            </a:xfrm>
                            <a:prstGeom prst="teardrop">
                              <a:avLst/>
                            </a:prstGeom>
                            <a:solidFill>
                              <a:schemeClr val="bg1"/>
                            </a:solidFill>
                            <a:ln w="38100">
                              <a:solidFill>
                                <a:srgbClr val="9CA5B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38" name="TextBox 42"/>
                          <wps:cNvSpPr txBox="1"/>
                          <wps:spPr>
                            <a:xfrm>
                              <a:off x="1722750" y="0"/>
                              <a:ext cx="1408430" cy="1076506"/>
                            </a:xfrm>
                            <a:prstGeom prst="rect">
                              <a:avLst/>
                            </a:prstGeom>
                            <a:noFill/>
                          </wps:spPr>
                          <wps:txb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العملاء</w:t>
                                </w:r>
                              </w:p>
                            </w:txbxContent>
                          </wps:txbx>
                          <wps:bodyPr wrap="square">
                            <a:noAutofit/>
                          </wps:bodyPr>
                        </wps:wsp>
                      </wpg:grpSp>
                      <wpg:grpSp>
                        <wpg:cNvPr id="2074269939" name="Group 2074269939"/>
                        <wpg:cNvGrpSpPr/>
                        <wpg:grpSpPr>
                          <a:xfrm>
                            <a:off x="4549043" y="0"/>
                            <a:ext cx="1896821" cy="3018245"/>
                            <a:chOff x="4549043" y="0"/>
                            <a:chExt cx="1896821" cy="3018245"/>
                          </a:xfrm>
                        </wpg:grpSpPr>
                        <wps:wsp>
                          <wps:cNvPr id="2074269940" name="Teardrop 2074269940"/>
                          <wps:cNvSpPr/>
                          <wps:spPr>
                            <a:xfrm rot="18900000">
                              <a:off x="4549043" y="1121424"/>
                              <a:ext cx="1896821" cy="1896821"/>
                            </a:xfrm>
                            <a:prstGeom prst="teardrop">
                              <a:avLst/>
                            </a:prstGeom>
                            <a:solidFill>
                              <a:schemeClr val="bg1"/>
                            </a:solidFill>
                            <a:ln w="38100">
                              <a:solidFill>
                                <a:srgbClr val="9CA5B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941" name="TextBox 45"/>
                          <wps:cNvSpPr txBox="1"/>
                          <wps:spPr>
                            <a:xfrm>
                              <a:off x="4806857" y="0"/>
                              <a:ext cx="1409065" cy="1076506"/>
                            </a:xfrm>
                            <a:prstGeom prst="rect">
                              <a:avLst/>
                            </a:prstGeom>
                            <a:noFill/>
                          </wps:spPr>
                          <wps:txb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العمليات</w:t>
                                </w:r>
                              </w:p>
                            </w:txbxContent>
                          </wps:txbx>
                          <wps:bodyPr wrap="square">
                            <a:noAutofit/>
                          </wps:bodyPr>
                        </wps:wsp>
                      </wpg:grpSp>
                      <pic:pic xmlns:pic="http://schemas.openxmlformats.org/drawingml/2006/picture">
                        <pic:nvPicPr>
                          <pic:cNvPr id="2074269942" name="Picture 2074269942"/>
                          <pic:cNvPicPr>
                            <a:picLocks noChangeAspect="1"/>
                          </pic:cNvPicPr>
                        </pic:nvPicPr>
                        <pic:blipFill>
                          <a:blip r:embed="rId113"/>
                          <a:stretch>
                            <a:fillRect/>
                          </a:stretch>
                        </pic:blipFill>
                        <pic:spPr>
                          <a:xfrm>
                            <a:off x="3529100" y="1481635"/>
                            <a:ext cx="886980" cy="886980"/>
                          </a:xfrm>
                          <a:prstGeom prst="rect">
                            <a:avLst/>
                          </a:prstGeom>
                        </pic:spPr>
                      </pic:pic>
                      <pic:pic xmlns:pic="http://schemas.openxmlformats.org/drawingml/2006/picture">
                        <pic:nvPicPr>
                          <pic:cNvPr id="2074269943" name="Picture 2074269943"/>
                          <pic:cNvPicPr>
                            <a:picLocks noChangeAspect="1"/>
                          </pic:cNvPicPr>
                        </pic:nvPicPr>
                        <pic:blipFill>
                          <a:blip r:embed="rId114"/>
                          <a:stretch>
                            <a:fillRect/>
                          </a:stretch>
                        </pic:blipFill>
                        <pic:spPr>
                          <a:xfrm>
                            <a:off x="5067364" y="1481635"/>
                            <a:ext cx="888942" cy="888942"/>
                          </a:xfrm>
                          <a:prstGeom prst="rect">
                            <a:avLst/>
                          </a:prstGeom>
                        </pic:spPr>
                      </pic:pic>
                      <pic:pic xmlns:pic="http://schemas.openxmlformats.org/drawingml/2006/picture">
                        <pic:nvPicPr>
                          <pic:cNvPr id="2074269944" name="Picture 2074269944"/>
                          <pic:cNvPicPr>
                            <a:picLocks noChangeAspect="1"/>
                          </pic:cNvPicPr>
                        </pic:nvPicPr>
                        <pic:blipFill>
                          <a:blip r:embed="rId115"/>
                          <a:stretch>
                            <a:fillRect/>
                          </a:stretch>
                        </pic:blipFill>
                        <pic:spPr>
                          <a:xfrm>
                            <a:off x="6707983" y="1664804"/>
                            <a:ext cx="703811" cy="703811"/>
                          </a:xfrm>
                          <a:prstGeom prst="rect">
                            <a:avLst/>
                          </a:prstGeom>
                        </pic:spPr>
                      </pic:pic>
                      <pic:pic xmlns:pic="http://schemas.openxmlformats.org/drawingml/2006/picture">
                        <pic:nvPicPr>
                          <pic:cNvPr id="2074269945" name="Picture 2074269945"/>
                          <pic:cNvPicPr>
                            <a:picLocks noChangeAspect="1"/>
                          </pic:cNvPicPr>
                        </pic:nvPicPr>
                        <pic:blipFill>
                          <a:blip r:embed="rId116"/>
                          <a:stretch>
                            <a:fillRect/>
                          </a:stretch>
                        </pic:blipFill>
                        <pic:spPr>
                          <a:xfrm>
                            <a:off x="334411" y="1517970"/>
                            <a:ext cx="850645" cy="850645"/>
                          </a:xfrm>
                          <a:prstGeom prst="rect">
                            <a:avLst/>
                          </a:prstGeom>
                        </pic:spPr>
                      </pic:pic>
                      <pic:pic xmlns:pic="http://schemas.openxmlformats.org/drawingml/2006/picture">
                        <pic:nvPicPr>
                          <pic:cNvPr id="2074269946" name="Picture 2074269946"/>
                          <pic:cNvPicPr>
                            <a:picLocks noChangeAspect="1"/>
                          </pic:cNvPicPr>
                        </pic:nvPicPr>
                        <pic:blipFill>
                          <a:blip r:embed="rId117"/>
                          <a:stretch>
                            <a:fillRect/>
                          </a:stretch>
                        </pic:blipFill>
                        <pic:spPr>
                          <a:xfrm>
                            <a:off x="2048883" y="1565971"/>
                            <a:ext cx="802644" cy="802644"/>
                          </a:xfrm>
                          <a:prstGeom prst="rect">
                            <a:avLst/>
                          </a:prstGeom>
                        </pic:spPr>
                      </pic:pic>
                    </wpg:wgp>
                  </a:graphicData>
                </a:graphic>
              </wp:inline>
            </w:drawing>
          </mc:Choice>
          <mc:Fallback>
            <w:pict>
              <v:group id="Group 51" o:spid="_x0000_s1592" style="width:409.15pt;height:227.3pt;mso-position-horizontal-relative:char;mso-position-vertical-relative:line" coordsize="78592,43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">
                <v:group id="Group 2074269927" o:spid="_x0000_s1593" style="position:absolute;top:10793;width:17138;height:32423" coordorigin=",10793" coordsize="17138,32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BHtP8&#10;zAAAAOMAAAAPAAAAAAAAAAAAAAAAAKoCAABkcnMvZG93bnJldi54bWxQSwUGAAAAAAQABAD6AAAA&#10;owMAAAAA&#10;">
                  <v:shape id="Teardrop 2074269928" o:spid="_x0000_s1594" style="position:absolute;left:707;top:10793;width:16431;height:16431;rotation:135;visibility:visible;mso-wrap-style:square;v-text-anchor:middle" coordsize="1643087,1643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4XR8cA&#10;AADjAAAADwAAAGRycy9kb3ducmV2LnhtbERPz2vCMBS+D/Y/hDfwNtMVdWtnLGVDkJ2cE8Tbo3m2&#10;Yc1LabK2/vfmMPD48f1eF5NtxUC9N44VvMwTEMSV04ZrBcef7fMbCB+QNbaOScGVPBSbx4c15tqN&#10;/E3DIdQihrDPUUETQpdL6auGLPq564gjd3G9xRBhX0vd4xjDbSvTJFlJi4ZjQ4MdfTRU/R7+rILP&#10;XXYhPsvWmS9n5OlYar3cKzV7msp3EIGmcBf/u3daQZq8LtJVlqVxdPwU/4D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F0fHAAAA4wAAAA8AAAAAAAAAAAAAAAAAmAIAAGRy&#10;cy9kb3ducmV2LnhtbFBLBQYAAAAABAAEAPUAAACMAwAAAAA=&#10;" path="m,821543c,367817,367818,,821544,r821543,l1643087,821543v,453726,-367818,821543,-821544,821543c367817,1643086,-1,1275269,-1,821543r1,xe" fillcolor="white [3212]" strokecolor="#168489" strokeweight="3pt">
                    <v:stroke joinstyle="miter"/>
                    <v:path arrowok="t" o:connecttype="custom" o:connectlocs="0,821543;821544,0;1643087,0;1643087,821543;821543,1643086;-1,821543;0,821543" o:connectangles="0,0,0,0,0,0,0"/>
                  </v:shape>
                  <v:shape id="TextBox 33" o:spid="_x0000_s1595" type="#_x0000_t202" style="position:absolute;top:32451;width:15963;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q7P8oA&#10;AADjAAAADwAAAGRycy9kb3ducmV2LnhtbESPzWrDMBCE74W+g9hCb4lUkz+7UUJpCeTUECcp9LZY&#10;G9vUWhlLjZ23rwKBHoeZ+YZZrgfbiAt1vnas4WWsQBAXztRcajgeNqMFCB+QDTaOScOVPKxXjw9L&#10;zIzreU+XPJQiQthnqKEKoc2k9EVFFv3YtcTRO7vOYoiyK6XpsI9w28hEqZm0WHNcqLCl94qKn/zX&#10;ajh9nr+/JmpXfthp27tBSbap1Pr5aXh7BRFoCP/he3trNCRqPklmaZqkcPsU/4Bc/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q6uz/KAAAA4wAAAA8AAAAAAAAAAAAAAAAAmAIA&#10;AGRycy9kb3ducmV2LnhtbFBLBQYAAAAABAAEAPUAAACPAwAAAAA=&#10;" filled="f" stroked="f">
                    <v:textbo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الأعمال والاستراتيجيات</w:t>
                          </w:r>
                        </w:p>
                      </w:txbxContent>
                    </v:textbox>
                  </v:shape>
                </v:group>
                <v:group id="Group 2074269930" o:spid="_x0000_s1596" style="position:absolute;left:62162;top:10759;width:16430;height:31664" coordorigin="62162,10759" coordsize="16430,31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su3VXL&#10;AAAA4wAAAA8AAAAAAAAAAAAAAAAAqgIAAGRycy9kb3ducmV2LnhtbFBLBQYAAAAABAAEAPoAAACi&#10;AwAAAAA=&#10;">
                  <v:shape id="Teardrop 2074269931" o:spid="_x0000_s1597" style="position:absolute;left:62162;top:10759;width:16430;height:16430;rotation:135;visibility:visible;mso-wrap-style:square;v-text-anchor:middle" coordsize="1643087,1643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0oB8oA&#10;AADjAAAADwAAAGRycy9kb3ducmV2LnhtbESPT2vCQBTE74LfYXlCb7ox/qlJXUUsBfFkrVC8PbLP&#10;ZGn2bchuNX77bkHwOMzMb5jlurO1uFLrjWMF41ECgrhw2nCp4PT1MVyA8AFZY+2YFNzJw3rV7y0x&#10;1+7Gn3Q9hlJECPscFVQhNLmUvqjIoh+5hjh6F9daDFG2pdQt3iLc1jJNkrm0aDguVNjQtqLi5/hr&#10;FbzvsgvxWdbO7J2R36eN1rODUi+DbvMGIlAXnuFHe6cVpMnrNJ1n2WQM/5/iH5Cr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ndKAfKAAAA4wAAAA8AAAAAAAAAAAAAAAAAmAIA&#10;AGRycy9kb3ducmV2LnhtbFBLBQYAAAAABAAEAPUAAACPAwAAAAA=&#10;" path="m,821543c,367817,367818,,821544,r821543,l1643087,821543v,453726,-367818,821543,-821544,821543c367817,1643086,-1,1275269,-1,821543r1,xe" fillcolor="white [3212]" strokecolor="#168489" strokeweight="3pt">
                    <v:stroke joinstyle="miter"/>
                    <v:path arrowok="t" o:connecttype="custom" o:connectlocs="0,821543;821544,0;1643087,0;1643087,821543;821543,1643086;-1,821543;0,821543" o:connectangles="0,0,0,0,0,0,0"/>
                  </v:shape>
                  <v:shape id="TextBox 36" o:spid="_x0000_s1598" type="#_x0000_t202" style="position:absolute;left:63325;top:31658;width:14085;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k8oA&#10;AADjAAAADwAAAGRycy9kb3ducmV2LnhtbESPQWvCQBSE70L/w/IEb7prtLaJrlIqBU+VWi14e2Sf&#10;SWj2bciuJv33bqHQ4zAz3zCrTW9rcaPWV441TCcKBHHuTMWFhuPn2/gZhA/IBmvHpOGHPGzWD4MV&#10;ZsZ1/EG3QyhEhLDPUEMZQpNJ6fOSLPqJa4ijd3GtxRBlW0jTYhfhtpaJUgtpseK4UGJDryXl34er&#10;1XB6v5y/5mpfbO1j07leSbap1Ho07F+WIAL14T/8194ZDYl6mieLNJ0l8Psp/gG5v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HHv5PKAAAA4wAAAA8AAAAAAAAAAAAAAAAAmAIA&#10;AGRycy9kb3ducmV2LnhtbFBLBQYAAAAABAAEAPUAAACPAwAAAAA=&#10;" filled="f" stroked="f">
                    <v:textbo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التقنية</w:t>
                          </w:r>
                        </w:p>
                      </w:txbxContent>
                    </v:textbox>
                  </v:shape>
                </v:group>
                <v:group id="Group 2074269933" o:spid="_x0000_s1599" style="position:absolute;left:31408;top:10793;width:16431;height:32867" coordorigin="31408,10793" coordsize="16430,328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7/EMi&#10;zAAAAOMAAAAPAAAAAAAAAAAAAAAAAKoCAABkcnMvZG93bnJldi54bWxQSwUGAAAAAAQABAD6AAAA&#10;owMAAAAA&#10;">
                  <v:shape id="Teardrop 2074269934" o:spid="_x0000_s1600" style="position:absolute;left:31408;top:10793;width:16431;height:16431;rotation:135;visibility:visible;mso-wrap-style:square;v-text-anchor:middle" coordsize="1643087,1643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qLn8kA&#10;AADjAAAADwAAAGRycy9kb3ducmV2LnhtbESPT2vCQBTE74V+h+UVetNNU6smuopUCtKT/0C8PbLP&#10;ZDH7NmRXTb+9Kwg9DjPzG2Y672wtrtR641jBRz8BQVw4bbhUsN/99MYgfEDWWDsmBX/kYT57fZli&#10;rt2NN3TdhlJECPscFVQhNLmUvqjIou+7hjh6J9daDFG2pdQt3iLc1jJNkqG0aDguVNjQd0XFeXux&#10;Cpar7ER8lLUzv87Iw36h9ddaqfe3bjEBEagL/+Fne6UVpMlokA6z7HMAj0/xD8jZ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aqLn8kAAADjAAAADwAAAAAAAAAAAAAAAACYAgAA&#10;ZHJzL2Rvd25yZXYueG1sUEsFBgAAAAAEAAQA9QAAAI4DAAAAAA==&#10;" path="m,821543c,367817,367818,,821544,r821543,l1643087,821543v,453726,-367818,821543,-821544,821543c367817,1643086,-1,1275269,-1,821543r1,xe" fillcolor="white [3212]" strokecolor="#168489" strokeweight="3pt">
                    <v:stroke joinstyle="miter"/>
                    <v:path arrowok="t" o:connecttype="custom" o:connectlocs="0,821543;821544,0;1643087,0;1643087,821543;821543,1643086;-1,821543;0,821543" o:connectangles="0,0,0,0,0,0,0"/>
                  </v:shape>
                  <v:shape id="TextBox 39" o:spid="_x0000_s1601" type="#_x0000_t202" style="position:absolute;left:32576;top:32895;width:14090;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4n58sA&#10;AADjAAAADwAAAGRycy9kb3ducmV2LnhtbESPT2vCQBTE7wW/w/KE3upu45+a1FXEUvBUqa2F3h7Z&#10;ZxLMvg3ZrYnf3hUKHoeZ+Q2zWPW2FmdqfeVYw/NIgSDOnam40PD99f40B+EDssHaMWm4kIfVcvCw&#10;wMy4jj/pvA+FiBD2GWooQ2gyKX1ekkU/cg1x9I6utRiibAtpWuwi3NYyUWomLVYcF0psaFNSftr/&#10;WQ2Hj+Pvz0Ttijc7bTrXK8k2lVo/Dvv1K4hAfbiH/9tboyFRL5NklqbjKdw+xT8gl1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uLifnywAAAOMAAAAPAAAAAAAAAAAAAAAAAJgC&#10;AABkcnMvZG93bnJldi54bWxQSwUGAAAAAAQABAD1AAAAkAMAAAAA&#10;" filled="f" stroked="f">
                    <v:textbo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الثقافة التنظيمية</w:t>
                          </w:r>
                        </w:p>
                      </w:txbxContent>
                    </v:textbox>
                  </v:shape>
                </v:group>
                <v:group id="Group 2074269936" o:spid="_x0000_s1602" style="position:absolute;left:14789;width:18968;height:30182" coordorigin="14789" coordsize="18968,30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i+C6&#10;zAAAAOMAAAAPAAAAAAAAAAAAAAAAAKoCAABkcnMvZG93bnJldi54bWxQSwUGAAAAAAQABAD6AAAA&#10;owMAAAAA&#10;">
                  <v:shape id="Teardrop 2074269937" o:spid="_x0000_s1603" style="position:absolute;left:14789;top:11214;width:18968;height:18968;rotation:-45;visibility:visible;mso-wrap-style:square;v-text-anchor:middle" coordsize="1896821,1896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m1Cc0A&#10;AADjAAAADwAAAGRycy9kb3ducmV2LnhtbESPQWvCQBSE74X+h+UVequ7pkVr6iolpCAeCmoPenvN&#10;PpPY7Ns0u43x33eFQo/DzHzDzJeDbURPna8daxiPFAjiwpmaSw0fu7eHZxA+IBtsHJOGC3lYLm5v&#10;5pgad+YN9dtQighhn6KGKoQ2ldIXFVn0I9cSR+/oOoshyq6UpsNzhNtGJkpNpMWa40KFLWUVFV/b&#10;H6vhdMizfv29zhTv8v3neJW/90FpfX83vL6ACDSE//Bfe2U0JGr6lExms8cpXD/FPyAXv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GPJtQnNAAAA4wAAAA8AAAAAAAAAAAAAAAAA&#10;mAIAAGRycy9kb3ducmV2LnhtbFBLBQYAAAAABAAEAPUAAACSAwAAAAA=&#10;" path="m,948411c,424618,424618,,948411,r948410,l1896821,948411v,523793,-424618,948411,-948411,948411c424617,1896822,-1,1472204,-1,948411r1,xe" fillcolor="white [3212]" strokecolor="#9ca5b2" strokeweight="3pt">
                    <v:stroke joinstyle="miter"/>
                    <v:path arrowok="t" o:connecttype="custom" o:connectlocs="0,948411;948411,0;1896821,0;1896821,948411;948410,1896822;-1,948411;0,948411" o:connectangles="0,0,0,0,0,0,0"/>
                  </v:shape>
                  <v:shape id="TextBox 42" o:spid="_x0000_s1604" type="#_x0000_t202" style="position:absolute;left:17227;width:14084;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IeccA&#10;AADjAAAADwAAAGRycy9kb3ducmV2LnhtbERPz2vCMBS+D/Y/hDfwpsmq62xnFFEGO010Kuz2aJ5t&#10;WfNSmmi7/345CDt+fL8Xq8E24kadrx1reJ4oEMSFMzWXGo5f7+M5CB+QDTaOScMveVgtHx8WmBvX&#10;855uh1CKGMI+Rw1VCG0upS8qsugnriWO3MV1FkOEXSlNh30Mt41MlEqlxZpjQ4UtbSoqfg5Xq+H0&#10;efk+z9Su3NqXtneDkmwzqfXoaVi/gQg0hH/x3f1hNCTqdZakWTaNo+On+Af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viHnHAAAA4wAAAA8AAAAAAAAAAAAAAAAAmAIAAGRy&#10;cy9kb3ducmV2LnhtbFBLBQYAAAAABAAEAPUAAACMAwAAAAA=&#10;" filled="f" stroked="f">
                    <v:textbo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العملاء</w:t>
                          </w:r>
                        </w:p>
                      </w:txbxContent>
                    </v:textbox>
                  </v:shape>
                </v:group>
                <v:group id="Group 2074269939" o:spid="_x0000_s1605" style="position:absolute;left:45490;width:18968;height:30182" coordorigin="45490" coordsize="18968,30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FHTI&#10;zAAAAOMAAAAPAAAAAAAAAAAAAAAAAKoCAABkcnMvZG93bnJldi54bWxQSwUGAAAAAAQABAD6AAAA&#10;owMAAAAA&#10;">
                  <v:shape id="Teardrop 2074269940" o:spid="_x0000_s1606" style="position:absolute;left:45490;top:11214;width:18968;height:18968;rotation:-45;visibility:visible;mso-wrap-style:square;v-text-anchor:middle" coordsize="1896821,1896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eAMsA&#10;AADjAAAADwAAAGRycy9kb3ducmV2LnhtbESPzWrCQBSF90LfYbiCO50xiNbUUUpIQVwUql20u9vM&#10;bZKauZNmxpi+fWchuDycP77NbrCN6KnztWMN85kCQVw4U3Op4f30Mn0E4QOywcYxafgjD7vtw2iD&#10;qXFXfqP+GEoRR9inqKEKoU2l9EVFFv3MtcTR+3adxRBlV0rT4TWO20YmSi2lxZrjQ4UtZRUV5+PF&#10;avj5zLP+8HvIFJ/yj6/5Pn/tg9J6Mh6en0AEGsI9fGvvjYZErRbJcr1eRIrIFHlAbv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0Jl4AywAAAOMAAAAPAAAAAAAAAAAAAAAAAJgC&#10;AABkcnMvZG93bnJldi54bWxQSwUGAAAAAAQABAD1AAAAkAMAAAAA&#10;" path="m,948411c,424618,424618,,948411,r948410,l1896821,948411v,523793,-424618,948411,-948411,948411c424617,1896822,-1,1472204,-1,948411r1,xe" fillcolor="white [3212]" strokecolor="#9ca5b2" strokeweight="3pt">
                    <v:stroke joinstyle="miter"/>
                    <v:path arrowok="t" o:connecttype="custom" o:connectlocs="0,948411;948411,0;1896821,0;1896821,948411;948410,1896822;-1,948411;0,948411" o:connectangles="0,0,0,0,0,0,0"/>
                  </v:shape>
                  <v:shape id="TextBox 45" o:spid="_x0000_s1607" type="#_x0000_t202" style="position:absolute;left:48068;width:14091;height:1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SmcoA&#10;AADjAAAADwAAAGRycy9kb3ducmV2LnhtbESPT2vCQBTE7wW/w/IKvemuIdomdRVpETwp2j/Q2yP7&#10;TEKzb0N2a+K3dwWhx2FmfsMsVoNtxJk6XzvWMJ0oEMSFMzWXGj4/NuMXED4gG2wck4YLeVgtRw8L&#10;zI3r+UDnYyhFhLDPUUMVQptL6YuKLPqJa4mjd3KdxRBlV0rTYR/htpGJUnNpsea4UGFLbxUVv8c/&#10;q+Frd/r5TtW+fLeztneDkmwzqfXT47B+BRFoCP/he3trNCTqOU3mWZZO4fYp/gG5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kTUpnKAAAA4wAAAA8AAAAAAAAAAAAAAAAAmAIA&#10;AGRycy9kb3ducmV2LnhtbFBLBQYAAAAABAAEAPUAAACPAwAAAAA=&#10;" filled="f" stroked="f">
                    <v:textbox>
                      <w:txbxContent>
                        <w:p w:rsidR="00FD5841" w:rsidRDefault="00FD5841" w:rsidP="00855B6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العمليات</w:t>
                          </w:r>
                        </w:p>
                      </w:txbxContent>
                    </v:textbox>
                  </v:shape>
                </v:group>
                <v:shape id="Picture 2074269942" o:spid="_x0000_s1608" type="#_x0000_t75" style="position:absolute;left:35291;top:14816;width:8869;height:8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H2GXMAAAA4wAAAA8AAABkcnMvZG93bnJldi54bWxEj0FrwkAUhO+F/oflFbyUunGVqKmrSEEQ&#10;pNKqzfmRfU1Cs2/T7Krx33cLhR6HmfmGWax624gLdb52rGE0TEAQF87UXGo4HTdPMxA+IBtsHJOG&#10;G3lYLe/vFpgZd+V3uhxCKSKEfYYaqhDaTEpfVGTRD11LHL1P11kMUXalNB1eI9w2UiVJKi3WHBcq&#10;bOmlouLrcLYa9tSE28dunL++Tfvjd/poW5XnWg8e+vUziEB9+A//tbdGg0qmE5XO5xMFv5/i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wfYZcwAAADjAAAADwAAAAAA&#10;AAAAAAAAAACfAgAAZHJzL2Rvd25yZXYueG1sUEsFBgAAAAAEAAQA9wAAAJgDAAAAAA==&#10;">
                  <v:imagedata r:id="rId118" o:title=""/>
                  <v:path arrowok="t"/>
                </v:shape>
                <v:shape id="Picture 2074269943" o:spid="_x0000_s1609" type="#_x0000_t75" style="position:absolute;left:50673;top:14816;width:8890;height:8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hgXoMwAAADjAAAADwAAAAAA&#10;AAAAAAAAAACfAgAAZHJzL2Rvd25yZXYueG1sUEsFBgAAAAAEAAQA9wAAAJgDAAAAAA==&#10;">
                  <v:imagedata r:id="rId119" o:title=""/>
                  <v:path arrowok="t"/>
                </v:shape>
                <v:shape id="Picture 2074269944" o:spid="_x0000_s1610" type="#_x0000_t75" style="position:absolute;left:67079;top:16648;width:7038;height:70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jy53MAAAA4wAAAA8AAABkcnMvZG93bnJldi54bWxEj0FLw0AUhO+C/2F5gje7MYS0jd2WUlD0&#10;UrAWpbdn9pkszb5Ns2s3/feuIHgcZuYbZrEabSfONHjjWMH9JANBXDttuFGwf3u8m4HwAVlj55gU&#10;XMjDanl9tcBKu8ivdN6FRiQI+woVtCH0lZS+bsmin7ieOHlfbrAYkhwaqQeMCW47mWdZKS0aTgst&#10;9rRpqT7uvq0Cs42fm5Mp2X4cni7H6fblPcaDUrc34/oBRKAx/If/2s9aQZ5Ni7ycz4sCfj+lPyC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0uPLncwAAADjAAAADwAAAAAA&#10;AAAAAAAAAACfAgAAZHJzL2Rvd25yZXYueG1sUEsFBgAAAAAEAAQA9wAAAJgDAAAAAA==&#10;">
                  <v:imagedata r:id="rId120" o:title=""/>
                  <v:path arrowok="t"/>
                </v:shape>
                <v:shape id="Picture 2074269945" o:spid="_x0000_s1611" type="#_x0000_t75" style="position:absolute;left:3344;top:15179;width:8506;height:85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N09XJAAAA4wAAAA8AAABkcnMvZG93bnJldi54bWxEj81qwzAQhO+FvIPYQG+NXMdNaydKCCmF&#10;HJufB1isjW1qrYQlO26fvgoEchxm5htmtRlNKwbqfGNZwessAUFcWt1wpeB8+nr5AOEDssbWMin4&#10;JQ+b9eRphYW2Vz7QcAyViBD2BSqoQ3CFlL6syaCfWUccvYvtDIYou0rqDq8RblqZJslCGmw4LtTo&#10;aFdT+XPsjYJ5hv355D77vHfWfQ8m3/KfVup5Om6XIAKN4RG+t/daQZq8Z+kiz7M3uH2Kf0Cu/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83T1ckAAADjAAAADwAAAAAAAAAA&#10;AAAAAACfAgAAZHJzL2Rvd25yZXYueG1sUEsFBgAAAAAEAAQA9wAAAJUDAAAAAA==&#10;">
                  <v:imagedata r:id="rId121" o:title=""/>
                  <v:path arrowok="t"/>
                </v:shape>
                <v:shape id="Picture 2074269946" o:spid="_x0000_s1612" type="#_x0000_t75" style="position:absolute;left:20488;top:15659;width:8027;height:80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IYj/KAAAA4wAAAA8AAABkcnMvZG93bnJldi54bWxEj81qwzAQhO+FvIPYQG+NXGPcxIkSiqHQ&#10;U8kvvi7WxnZqrYwlx87bV4VCj8PMfMNsdpNpxZ1611hW8LqIQBCXVjdcKTifPl6WIJxH1thaJgUP&#10;crDbzp42mGk78oHuR1+JAGGXoYLa+y6T0pU1GXQL2xEH72p7gz7IvpK6xzHATSvjKEqlwYbDQo0d&#10;5TWV38fBKLjlQ1EUj8J87ZOLq5bnfX4YRqWe59P7GoSnyf+H/9qfWkEcvSVxulolKfx+Cn9Ab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HIYj/KAAAA4wAAAA8AAAAAAAAA&#10;AAAAAAAAnwIAAGRycy9kb3ducmV2LnhtbFBLBQYAAAAABAAEAPcAAACWAwAAAAA=&#10;">
                  <v:imagedata r:id="rId122" o:title=""/>
                  <v:path arrowok="t"/>
                </v:shape>
                <w10:wrap anchorx="page"/>
                <w10:anchorlock/>
              </v:group>
            </w:pict>
          </mc:Fallback>
        </mc:AlternateContent>
      </w:r>
    </w:p>
    <w:p w:rsidR="004A6D71" w:rsidRPr="00081A2A" w:rsidRDefault="001A2196" w:rsidP="002F37B7">
      <w:pPr>
        <w:pageBreakBefore/>
        <w:rPr>
          <w:rFonts w:ascii="Sakkal Majalla" w:hAnsi="Sakkal Majalla"/>
          <w:b/>
          <w:bCs/>
          <w:sz w:val="32"/>
          <w:szCs w:val="32"/>
        </w:rPr>
      </w:pPr>
      <w:r w:rsidRPr="002A078C">
        <w:rPr>
          <w:rFonts w:ascii="Sakkal Majalla" w:hAnsi="Sakkal Majalla"/>
          <w:noProof/>
          <w:sz w:val="34"/>
        </w:rPr>
        <w:lastRenderedPageBreak/>
        <mc:AlternateContent>
          <mc:Choice Requires="wpg">
            <w:drawing>
              <wp:inline distT="0" distB="0" distL="0" distR="0" wp14:anchorId="76E05E73" wp14:editId="526EF6AD">
                <wp:extent cx="5731510" cy="892088"/>
                <wp:effectExtent l="0" t="0" r="2540" b="22860"/>
                <wp:docPr id="15798567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29" name="مجموعة 47"/>
                        <wpg:cNvGrpSpPr/>
                        <wpg:grpSpPr>
                          <a:xfrm>
                            <a:off x="0" y="0"/>
                            <a:ext cx="5731510" cy="895351"/>
                            <a:chOff x="0" y="0"/>
                            <a:chExt cx="5878196" cy="918845"/>
                          </a:xfrm>
                        </wpg:grpSpPr>
                        <wpg:grpSp>
                          <wpg:cNvPr id="1579856730" name="مجموعة 48"/>
                          <wpg:cNvGrpSpPr/>
                          <wpg:grpSpPr>
                            <a:xfrm>
                              <a:off x="0" y="0"/>
                              <a:ext cx="5878196" cy="918845"/>
                              <a:chOff x="0" y="0"/>
                              <a:chExt cx="6240348" cy="919070"/>
                            </a:xfrm>
                          </wpg:grpSpPr>
                          <wpg:grpSp>
                            <wpg:cNvPr id="1579856731" name="مجموعة 49"/>
                            <wpg:cNvGrpSpPr/>
                            <wpg:grpSpPr>
                              <a:xfrm>
                                <a:off x="0" y="169208"/>
                                <a:ext cx="5433072" cy="580613"/>
                                <a:chOff x="0" y="169208"/>
                                <a:chExt cx="5433072" cy="580613"/>
                              </a:xfrm>
                            </wpg:grpSpPr>
                            <wps:wsp>
                              <wps:cNvPr id="15798567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5"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التقنية</w:t>
                                </w:r>
                              </w:p>
                            </w:txbxContent>
                          </wps:txbx>
                          <wps:bodyPr wrap="square" rtlCol="1">
                            <a:spAutoFit/>
                          </wps:bodyPr>
                        </wps:wsp>
                      </wpg:grpSp>
                      <pic:pic xmlns:pic="http://schemas.openxmlformats.org/drawingml/2006/picture">
                        <pic:nvPicPr>
                          <pic:cNvPr id="38850769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DDatt/hBwAA5B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6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rSoyyQAA&#10;AOMAAAAPAAAAAAAAAAAAAAAAAKoCAABkcnMvZG93bnJldi54bWxQSwUGAAAAAAQABAD6AAAAoAMA&#10;AAAA&#10;">
                  <v:group id="مجموعة 48" o:spid="_x0000_s16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6k4V&#10;cs0AAADjAAAADwAAAAAAAAAAAAAAAACqAgAAZHJzL2Rvd25yZXYueG1sUEsFBgAAAAAEAAQA+gAA&#10;AKQDAAAAAA==&#10;">
                    <v:group id="مجموعة 49" o:spid="_x0000_s16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FArDpyQAA&#10;AOMAAAAPAAAAAAAAAAAAAAAAAKoCAABkcnMvZG93bnJldi54bWxQSwUGAAAAAAQABAD6AAAAoAMA&#10;AAAA&#10;">
                      <v:shape id="شكل حر 50" o:spid="_x0000_s16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ZxncYA&#10;AADjAAAADwAAAGRycy9kb3ducmV2LnhtbERPzYrCMBC+C75DGGFvmqq0utUoIgiyeNCustehGdti&#10;MylNVrtvbwRhj/P9z3LdmVrcqXWVZQXjUQSCOLe64kLB+Xs3nINwHlljbZkU/JGD9arfW2Kq7YNP&#10;dM98IUIIuxQVlN43qZQuL8mgG9mGOHBX2xr04WwLqVt8hHBTy0kUJdJgxaGhxIa2JeW37NcoSL7i&#10;n+Mx38WnbD89ODL6oq1X6mPQbRYgPHX+X/x273WYH88+53Eym07g9VMA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Zxn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W8pMYA&#10;AADjAAAADwAAAGRycy9kb3ducmV2LnhtbERPX2vCMBB/H/gdwgl7kTV1UnW1UcaGsMdNZc9nc0uL&#10;zaU2Wa3ffhGEPd7v/xWbwTaip87XjhVMkxQEcel0zUbBYb99WoLwAVlj45gUXMnDZj16KDDX7sJf&#10;1O+CETGEfY4KqhDaXEpfVmTRJ64ljtyP6yyGeHZG6g4vMdw28jlN59JizbGhwpbeKipPu1+rAM/2&#10;8/vogvP90Zj3SdYOE50p9TgeXlcgAg3hX3x3f+g4P1u8LLP5YjaD208RAL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W8pMYAAADjAAAADwAAAAAAAAAAAAAAAACYAgAAZHJz&#10;L2Rvd25yZXYueG1sUEsFBgAAAAAEAAQA9QAAAIsDAAAAAA==&#10;" fillcolor="#a5a5a5 [2092]" stroked="f" strokeweight="1pt">
                        <v:stroke joinstyle="miter"/>
                      </v:roundrect>
                    </v:group>
                    <v:oval id="شكل بيضاوي 52" o:spid="_x0000_s16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8ZMgA&#10;AADjAAAADwAAAGRycy9kb3ducmV2LnhtbERPX2vCMBB/H/gdwg18m+m6WV01ikyECRNc3Xw+mrMt&#10;NpfSRFu//TIQ9ni//zdf9qYWV2pdZVnB8ygCQZxbXXGh4PuweZqCcB5ZY22ZFNzIwXIxeJhjqm3H&#10;X3TNfCFCCLsUFZTeN6mULi/JoBvZhjhwJ9sa9OFsC6lb7EK4qWUcRYk0WHFoKLGh95Lyc3YxCvbn&#10;08/tuP2MdoXtsqQz6zjWB6WGj/1qBsJT7//Fd/eHDvPHk7fpOJm8vMLfTwEA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oHxkyAAAAOMAAAAPAAAAAAAAAAAAAAAAAJgCAABk&#10;cnMvZG93bnJldi54bWxQSwUGAAAAAAQABAD1AAAAjQMAAAAA&#10;" filled="f" strokecolor="#168489" strokeweight="1pt">
                      <v:stroke joinstyle="miter"/>
                    </v:oval>
                  </v:group>
                  <v:shape id="مربع نص 41" o:spid="_x0000_s162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qfm8YA&#10;AADjAAAADwAAAGRycy9kb3ducmV2LnhtbERPzU7CQBC+m/gOmyHxJlskBSwshIgmHLyI9T7pDt2G&#10;7mzTHWl5e9fExON8/7PZjb5VV+pjE9jAbJqBIq6Cbbg2UH6+Pa5ARUG22AYmAzeKsNve322wsGHg&#10;D7qepFYphGOBBpxIV2gdK0ce4zR0xIk7h96jpLOvte1xSOG+1U9ZttAeG04NDjt6cVRdTt/egIjd&#10;z27lq4/Hr/H9MLisyrE05mEy7teghEb5F/+5jzbNz5fPq3yxnO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qfm8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التقنية</w:t>
                          </w:r>
                        </w:p>
                      </w:txbxContent>
                    </v:textbox>
                  </v:shape>
                </v:group>
                <v:shape id="صورة 54" o:spid="_x0000_s16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op0XMAAAA4gAAAA8AAABkcnMvZG93bnJldi54bWxEj0FLAzEUhO9C/0N4BW82q4vtdm1aVCoI&#10;PbWr4vG5ee6uTV7WJLbrvzdCocdhZr5hFqvBGnEgHzrHCq4nGQji2umOGwUv1dNVASJEZI3GMSn4&#10;pQCr5ehigaV2R97SYRcbkSAcSlTQxtiXUoa6JYth4nri5H06bzEm6RupPR4T3Bp5k2VTabHjtNBi&#10;T48t1fvdj1Ww8Q8fX/PqzVTf2/d1YfLZ6369UepyPNzfgYg0xHP41H7WCvKiuM1m03kO/5fSHZDL&#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0KinRcwAAADi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512C5E">
        <w:rPr>
          <w:rFonts w:ascii="Sakkal Majalla" w:hAnsi="Sakkal Majalla"/>
          <w:sz w:val="32"/>
          <w:szCs w:val="32"/>
          <w:rtl/>
        </w:rPr>
        <w:t>يتضمن استخدام الأدوات والتقنيات الحديثة مثل الذكاء الاصطناعي، والبيانات الضخمة، والحوسبة السحابية.</w:t>
      </w:r>
    </w:p>
    <w:p w:rsidR="004A6D71" w:rsidRPr="00512C5E" w:rsidRDefault="004A6D71" w:rsidP="004A6D71">
      <w:pPr>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كفاءة العمليات.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تسريع الابتكار وتطوير المنتجات.</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ACF7B2F" wp14:editId="66481801">
                <wp:extent cx="5731510" cy="892088"/>
                <wp:effectExtent l="0" t="0" r="2540" b="22860"/>
                <wp:docPr id="3885077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704" name="مجموعة 47"/>
                        <wpg:cNvGrpSpPr/>
                        <wpg:grpSpPr>
                          <a:xfrm>
                            <a:off x="0" y="0"/>
                            <a:ext cx="5731510" cy="895351"/>
                            <a:chOff x="0" y="0"/>
                            <a:chExt cx="5878196" cy="918845"/>
                          </a:xfrm>
                        </wpg:grpSpPr>
                        <wpg:grpSp>
                          <wpg:cNvPr id="388507705" name="مجموعة 48"/>
                          <wpg:cNvGrpSpPr/>
                          <wpg:grpSpPr>
                            <a:xfrm>
                              <a:off x="0" y="0"/>
                              <a:ext cx="5878196" cy="918845"/>
                              <a:chOff x="0" y="0"/>
                              <a:chExt cx="6240348" cy="919070"/>
                            </a:xfrm>
                          </wpg:grpSpPr>
                          <wpg:grpSp>
                            <wpg:cNvPr id="1246116224" name="مجموعة 49"/>
                            <wpg:cNvGrpSpPr/>
                            <wpg:grpSpPr>
                              <a:xfrm>
                                <a:off x="0" y="169208"/>
                                <a:ext cx="5433072" cy="580613"/>
                                <a:chOff x="0" y="169208"/>
                                <a:chExt cx="5433072" cy="580613"/>
                              </a:xfrm>
                            </wpg:grpSpPr>
                            <wps:wsp>
                              <wps:cNvPr id="12461162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8"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العمليات</w:t>
                                </w:r>
                              </w:p>
                            </w:txbxContent>
                          </wps:txbx>
                          <wps:bodyPr wrap="square" rtlCol="1">
                            <a:spAutoFit/>
                          </wps:bodyPr>
                        </wps:wsp>
                      </wpg:grpSp>
                      <pic:pic xmlns:pic="http://schemas.openxmlformats.org/drawingml/2006/picture">
                        <pic:nvPicPr>
                          <pic:cNvPr id="124611622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EpLrlHhBwAA4h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6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UXtvDL&#10;AAAA4gAAAA8AAAAAAAAAAAAAAAAAqgIAAGRycy9kb3ducmV2LnhtbFBLBQYAAAAABAAEAPoAAACi&#10;AwAAAAA=&#10;">
                  <v:group id="مجموعة 48" o:spid="_x0000_s16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pbE2vL&#10;AAAA4gAAAA8AAAAAAAAAAAAAAAAAqgIAAGRycy9kb3ducmV2LnhtbFBLBQYAAAAABAAEAPoAAACi&#10;AwAAAAA=&#10;">
                    <v:group id="مجموعة 49" o:spid="_x0000_s16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1jswpyQAA&#10;AOMAAAAPAAAAAAAAAAAAAAAAAKoCAABkcnMvZG93bnJldi54bWxQSwUGAAAAAAQABAD6AAAAoAMA&#10;AAAA&#10;">
                      <v:shape id="شكل حر 50" o:spid="_x0000_s16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Q2scYA&#10;AADjAAAADwAAAGRycy9kb3ducmV2LnhtbERPzWrCQBC+F3yHZQRvdZPYBImuIgVBpAeNitchOybB&#10;7GzIbjW+fbdQ6HG+/1muB9OKB/WusawgnkYgiEurG64UnE/b9zkI55E1tpZJwYscrFejtyXm2j75&#10;SI/CVyKEsMtRQe19l0vpypoMuqntiAN3s71BH86+krrHZwg3rUyiKJMGGw4NNXb0WVN5L76Ngmyf&#10;Xg+Hcpsei93sy5HRF229UpPxsFmA8DT4f/Gfe6fD/OQji+MsSVL4/SkA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Q2s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AZMUA&#10;AADjAAAADwAAAGRycy9kb3ducmV2LnhtbERPX2vCMBB/H/gdwgm+iKYts0g1ikyEPW4qPp/NmRab&#10;S9fE2n37ZTDY4/3+33o72Eb01PnasYJ0noAgLp2u2Sg4nw6zJQgfkDU2jknBN3nYbkYvayy0e/In&#10;9cdgRAxhX6CCKoS2kNKXFVn0c9cSR+7mOoshnp2RusNnDLeNzJIklxZrjg0VtvRWUXk/PqwC/LIf&#10;l6sLzvdXY/bTRTtM9UKpyXjYrUAEGsK/+M/9ruP87DVP0zzLcvj9KQI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cBkxQAAAOMAAAAPAAAAAAAAAAAAAAAAAJgCAABkcnMv&#10;ZG93bnJldi54bWxQSwUGAAAAAAQABAD1AAAAigMAAAAA&#10;" fillcolor="#a5a5a5 [2092]" stroked="f" strokeweight="1pt">
                        <v:stroke joinstyle="miter"/>
                      </v:roundrect>
                    </v:group>
                    <v:oval id="شكل بيضاوي 52" o:spid="_x0000_s16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k9S8cA&#10;AADjAAAADwAAAGRycy9kb3ducmV2LnhtbERPX2vCMBB/H+w7hBv4NtMG6UY1imwICg5m3fZ8NGdb&#10;bC6libZ+ezMY7PF+/2+xGm0rrtT7xrGGdJqAIC6dabjS8HXcPL+C8AHZYOuYNNzIw2r5+LDA3LiB&#10;D3QtQiViCPscNdQhdLmUvqzJop+6jjhyJ9dbDPHsK2l6HGK4baVKkkxabDg21NjRW03lubhYDZ/n&#10;0/ftZ7dPPio3FNlg35UyR60nT+N6DiLQGP7Ff+6tifPVLEvTTKkX+P0pAi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JPUvHAAAA4wAAAA8AAAAAAAAAAAAAAAAAmAIAAGRy&#10;cy9kb3ducmV2LnhtbFBLBQYAAAAABAAEAPUAAACMAwAAAAA=&#10;" filled="f" strokecolor="#168489" strokeweight="1pt">
                      <v:stroke joinstyle="miter"/>
                    </v:oval>
                  </v:group>
                  <v:shape id="مربع نص 41" o:spid="_x0000_s162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DvXcgA&#10;AADjAAAADwAAAGRycy9kb3ducmV2LnhtbESPQWvDMAyF74P+B6PCbquTsIWS1S2l26CHXdamdxFr&#10;cWgsh9hr0n8/HQY7Su/pvU+b3ex7daMxdoEN5KsMFHETbMetgfr88bQGFROyxT4wGbhThN128bDB&#10;yoaJv+h2Sq2SEI4VGnApDZXWsXHkMa7CQCzadxg9JhnHVtsRJwn3vS6yrNQeO5YGhwMdHDXX0483&#10;kJLd5/f63cfjZf58m1zWvGBtzONy3r+CSjSnf/Pf9dEKfvFc5nlZFAItP8kC9P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O9dyAAAAOMAAAAPAAAAAAAAAAAAAAAAAJgCAABk&#10;cnMvZG93bnJldi54bWxQSwUGAAAAAAQABAD1AAAAjQ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العمليات</w:t>
                          </w:r>
                        </w:p>
                      </w:txbxContent>
                    </v:textbox>
                  </v:shape>
                </v:group>
                <v:shape id="صورة 54" o:spid="_x0000_s16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7A2bJAAAA4wAAAA8AAABkcnMvZG93bnJldi54bWxET19LwzAQfxf8DuEE31zaKnWry4bKBGFP&#10;W3Xs8WzOti651CRu9dsbQfDxfv9vvhytEUfyoXesIJ9kIIgbp3tuFbzUT1dTECEiazSOScE3BVgu&#10;zs/mWGl34g0dt7EVKYRDhQq6GIdKytB0ZDFM3ECcuHfnLcZ0+lZqj6cUbo0ssqyUFntODR0O9NhR&#10;c9h+WQVr//D2Mat3pv7c7FdTc337elitlbq8GO/vQEQa47/4z/2s0/zipszzsihm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1/sDZskAAADjAAAADwAAAAAAAAAA&#10;AAAAAACfAgAAZHJzL2Rvd25yZXYueG1sUEsFBgAAAAAEAAQA9wAAAJUDAAAAAA==&#10;">
                  <v:imagedata r:id="rId70"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055A94">
        <w:rPr>
          <w:rFonts w:ascii="Sakkal Majalla" w:hAnsi="Sakkal Majalla"/>
          <w:sz w:val="32"/>
          <w:szCs w:val="32"/>
          <w:rtl/>
        </w:rPr>
        <w:t>إعادة تصميم العمليات التجارية لتكون أكثر مرونة وسرعة باستخدام التكنولوجيا.</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تقليل التكاليف وزيادة الإنتاجية.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جودة الخدمات المقدمة.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B377984" wp14:editId="46247944">
                <wp:extent cx="5731510" cy="892088"/>
                <wp:effectExtent l="0" t="0" r="2540" b="22860"/>
                <wp:docPr id="12461162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31" name="مجموعة 47"/>
                        <wpg:cNvGrpSpPr/>
                        <wpg:grpSpPr>
                          <a:xfrm>
                            <a:off x="0" y="0"/>
                            <a:ext cx="5731510" cy="895351"/>
                            <a:chOff x="0" y="0"/>
                            <a:chExt cx="5878196" cy="918845"/>
                          </a:xfrm>
                        </wpg:grpSpPr>
                        <wpg:grpSp>
                          <wpg:cNvPr id="1246116232" name="مجموعة 48"/>
                          <wpg:cNvGrpSpPr/>
                          <wpg:grpSpPr>
                            <a:xfrm>
                              <a:off x="0" y="0"/>
                              <a:ext cx="5878196" cy="918845"/>
                              <a:chOff x="0" y="0"/>
                              <a:chExt cx="6240348" cy="919070"/>
                            </a:xfrm>
                          </wpg:grpSpPr>
                          <wpg:grpSp>
                            <wpg:cNvPr id="1246116233" name="مجموعة 49"/>
                            <wpg:cNvGrpSpPr/>
                            <wpg:grpSpPr>
                              <a:xfrm>
                                <a:off x="0" y="169208"/>
                                <a:ext cx="5433072" cy="580613"/>
                                <a:chOff x="0" y="169208"/>
                                <a:chExt cx="5433072" cy="580613"/>
                              </a:xfrm>
                            </wpg:grpSpPr>
                            <wps:wsp>
                              <wps:cNvPr id="12461162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7" name="مربع نص 41"/>
                          <wps:cNvSpPr txBox="1"/>
                          <wps:spPr>
                            <a:xfrm>
                              <a:off x="204466" y="256424"/>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الثقافة التنظيمية</w:t>
                                </w:r>
                              </w:p>
                            </w:txbxContent>
                          </wps:txbx>
                          <wps:bodyPr wrap="square" rtlCol="1">
                            <a:spAutoFit/>
                          </wps:bodyPr>
                        </wps:wsp>
                      </wpg:grpSp>
                      <pic:pic xmlns:pic="http://schemas.openxmlformats.org/drawingml/2006/picture">
                        <pic:nvPicPr>
                          <pic:cNvPr id="124611623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N8eD4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TfHg+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6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D5bMgAAADjAAAADwAAAGRycy9kb3ducmV2LnhtbERPS2vCQBC+F/oflin0&#10;Vjcb21Ciq4jY0oMUfEDxNmTHJJidDdk1if++Wyh4nO898+VoG9FT52vHGtQkAUFcOFNzqeF4+Hh5&#10;B+EDssHGMWm4kYfl4vFhjrlxA++o34dSxBD2OWqoQmhzKX1RkUU/cS1x5M6usxji2ZXSdDjEcNvI&#10;NEkyabHm2FBhS+uKisv+ajV8DjispmrTby/n9e10ePv+2SrS+vlpXM1ABBrDXfzv/jJxfvqa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Ag+WzIAAAA&#10;4wAAAA8AAAAAAAAAAAAAAAAAqgIAAGRycy9kb3ducmV2LnhtbFBLBQYAAAAABAAEAPoAAACfAwAA&#10;AAA=&#10;">
                  <v:group id="مجموعة 48" o:spid="_x0000_s16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Q8mcbyQAA&#10;AOMAAAAPAAAAAAAAAAAAAAAAAKoCAABkcnMvZG93bnJldi54bWxQSwUGAAAAAAQABAD6AAAAoAMA&#10;AAAA&#10;">
                    <v:group id="مجموعة 49" o:spid="_x0000_s16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woDIAAAA&#10;4wAAAA8AAAAAAAAAAAAAAAAAqgIAAGRycy9kb3ducmV2LnhtbFBLBQYAAAAABAAEAPoAAACfAwAA&#10;AAA=&#10;">
                      <v:shape id="شكل حر 50" o:spid="_x0000_s16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EF98YA&#10;AADjAAAADwAAAGRycy9kb3ducmV2LnhtbERPzYrCMBC+C/sOYQRvmrZqka5RFkEQ8aB1F69DM9sW&#10;m0lponbffiMIHuf7n+W6N424U+dqywriSQSCuLC65lLB93k7XoBwHlljY5kU/JGD9epjsMRM2wef&#10;6J77UoQQdhkqqLxvMyldUZFBN7EtceB+bWfQh7Mrpe7wEcJNI5MoSqXBmkNDhS1tKiqu+c0oSPfz&#10;y/FYbOenfDc9ODL6R1uv1GjYf32C8NT7t/jl3ukwP5mlcZwm0xk8fwoA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EF9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IzsYA&#10;AADjAAAADwAAAGRycy9kb3ducmV2LnhtbERPX2vCMBB/H+w7hBN8EU3brUWqUcZE8HFzY89nc6bF&#10;5tI1sdZvvwwGe7zf/1tvR9uKgXrfOFaQLhIQxJXTDRsFnx/7+RKED8gaW8ek4E4etpvHhzWW2t34&#10;nYZjMCKGsC9RQR1CV0rpq5os+oXriCN3dr3FEM/eSN3jLYbbVmZJUkiLDceGGjt6ram6HK9WAX7b&#10;t6+TC84PJ2N2s7wbZzpXajoZX1YgAo3hX/znPug4P3su0rTInnL4/SkC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LIzsYAAADjAAAADwAAAAAAAAAAAAAAAACYAgAAZHJz&#10;L2Rvd25yZXYueG1sUEsFBgAAAAAEAAQA9QAAAIsDAAAAAA==&#10;" fillcolor="#a5a5a5 [2092]" stroked="f" strokeweight="1pt">
                        <v:stroke joinstyle="miter"/>
                      </v:roundrect>
                    </v:group>
                    <v:oval id="شكل بيضاوي 52" o:spid="_x0000_s16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ODccA&#10;AADjAAAADwAAAGRycy9kb3ducmV2LnhtbERPX0vDMBB/F/wO4QTfXNooYXTLxtgQFBRcN30+mltb&#10;1lxKE9fu2xtB8PF+/2+5nlwnLjSE1rOBfJaBIK68bbk2cDw8P8xBhIhssfNMBq4UYL26vVliYf3I&#10;e7qUsRYphEOBBpoY+0LKUDXkMMx8T5y4kx8cxnQOtbQDjincdVJlmZYOW04NDfa0bag6l9/OwMf5&#10;9Hn9en3L3ms/lnp0O6XswZj7u2mzABFpiv/iP/eLTfPVk85zrR41/P6UAJ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cDg3HAAAA4wAAAA8AAAAAAAAAAAAAAAAAmAIAAGRy&#10;cy9kb3ducmV2LnhtbFBLBQYAAAAABAAEAPUAAACMAwAAAAA=&#10;" filled="f" strokecolor="#168489" strokeweight="1pt">
                      <v:stroke joinstyle="miter"/>
                    </v:oval>
                  </v:group>
                  <v:shape id="مربع نص 41" o:spid="_x0000_s1638" type="#_x0000_t202" style="position:absolute;left:2044;top:2564;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t8sUA&#10;AADjAAAADwAAAGRycy9kb3ducmV2LnhtbERPzUrDQBC+C77DMoI3u0nUKLHbUqqFHrxY433Ijtlg&#10;djZkp0369l1B8Djf/yzXs+/VicbYBTaQLzJQxE2wHbcG6s/d3TOoKMgW+8Bk4EwR1qvrqyVWNkz8&#10;QaeDtCqFcKzQgBMZKq1j48hjXISBOHHfYfQo6RxbbUecUrjvdZFlpfbYcWpwONDWUfNzOHoDInaT&#10;n+s3H/df8/vr5LLmEWtjbm/mzQsooVn+xX/uvU3zi4cyz8vi/gl+f0oA6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u3yxQAAAOMAAAAPAAAAAAAAAAAAAAAAAJgCAABkcnMv&#10;ZG93bnJldi54bWxQSwUGAAAAAAQABAD1AAAAig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الثقافة التنظيمية</w:t>
                          </w:r>
                        </w:p>
                      </w:txbxContent>
                    </v:textbox>
                  </v:shape>
                </v:group>
                <v:shape id="صورة 54" o:spid="_x0000_s16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1uMCDNAAAA4wAAAA8AAAAA&#10;AAAAAAAAAAAAnwIAAGRycy9kb3ducmV2LnhtbFBLBQYAAAAABAAEAPcAAACZAw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512C5E">
        <w:rPr>
          <w:rFonts w:ascii="Sakkal Majalla" w:hAnsi="Sakkal Majalla"/>
          <w:sz w:val="32"/>
          <w:szCs w:val="32"/>
          <w:rtl/>
        </w:rPr>
        <w:t>تشجيع الثقافة التي تدعم الابتكار والتكيف السريع مع التغيرات.</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التعاون بين الفرق.</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تجربة الموظفين وزيادة مشاركتهم.</w:t>
      </w:r>
    </w:p>
    <w:p w:rsidR="004A6D71" w:rsidRPr="00055A94" w:rsidRDefault="001A2196" w:rsidP="004A6D71">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4E642A3F" wp14:editId="12A561BD">
                <wp:extent cx="5731510" cy="892088"/>
                <wp:effectExtent l="0" t="0" r="2540" b="22860"/>
                <wp:docPr id="12461162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40" name="مجموعة 47"/>
                        <wpg:cNvGrpSpPr/>
                        <wpg:grpSpPr>
                          <a:xfrm>
                            <a:off x="0" y="0"/>
                            <a:ext cx="5731510" cy="895351"/>
                            <a:chOff x="0" y="0"/>
                            <a:chExt cx="5878196" cy="918845"/>
                          </a:xfrm>
                        </wpg:grpSpPr>
                        <wpg:grpSp>
                          <wpg:cNvPr id="1246116241" name="مجموعة 48"/>
                          <wpg:cNvGrpSpPr/>
                          <wpg:grpSpPr>
                            <a:xfrm>
                              <a:off x="0" y="0"/>
                              <a:ext cx="5878196" cy="918845"/>
                              <a:chOff x="0" y="0"/>
                              <a:chExt cx="6240348" cy="919070"/>
                            </a:xfrm>
                          </wpg:grpSpPr>
                          <wpg:grpSp>
                            <wpg:cNvPr id="1246116242" name="مجموعة 49"/>
                            <wpg:cNvGrpSpPr/>
                            <wpg:grpSpPr>
                              <a:xfrm>
                                <a:off x="0" y="169208"/>
                                <a:ext cx="5433072" cy="580613"/>
                                <a:chOff x="0" y="169208"/>
                                <a:chExt cx="5433072" cy="580613"/>
                              </a:xfrm>
                            </wpg:grpSpPr>
                            <wps:wsp>
                              <wps:cNvPr id="12461162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6"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العملاء</w:t>
                                </w:r>
                              </w:p>
                            </w:txbxContent>
                          </wps:txbx>
                          <wps:bodyPr wrap="square" rtlCol="1">
                            <a:spAutoFit/>
                          </wps:bodyPr>
                        </wps:wsp>
                      </wpg:grpSp>
                      <pic:pic xmlns:pic="http://schemas.openxmlformats.org/drawingml/2006/picture">
                        <pic:nvPicPr>
                          <pic:cNvPr id="124611624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moIsl+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6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dqL4rL&#10;AAAA4wAAAA8AAAAAAAAAAAAAAAAAqgIAAGRycy9kb3ducmV2LnhtbFBLBQYAAAAABAAEAPoAAACi&#10;AwAAAAA=&#10;">
                  <v:group id="مجموعة 48" o:spid="_x0000_s16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aKEcgAAADjAAAADwAAAGRycy9kb3ducmV2LnhtbERPS2vCQBC+F/oflin0&#10;Vjeb2lCiq4jY0oMUfEDxNmTHJJidDdk1if++Wyh4nO898+VoG9FT52vHGtQkAUFcOFNzqeF4+Hh5&#10;B+EDssHGMWm4kYfl4vFhjrlxA++o34dSxBD2OWqoQmhzKX1RkUU/cS1x5M6usxji2ZXSdDjEcNvI&#10;NEkyabHm2FBhS+uKisv+ajV8DjisXtWm317O69vp8Pb9s1Wk9fPTuJqBCDSGu/jf/WXi/HSa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mihHIAAAA&#10;4wAAAA8AAAAAAAAAAAAAAAAAqgIAAGRycy9kb3ducmV2LnhtbFBLBQYAAAAABAAEAPoAAACfAwAA&#10;AAA=&#10;">
                    <v:group id="مجموعة 49" o:spid="_x0000_s16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I9BRmyQAA&#10;AOMAAAAPAAAAAAAAAAAAAAAAAKoCAABkcnMvZG93bnJldi54bWxQSwUGAAAAAAQABAD6AAAAoAMA&#10;AAAA&#10;">
                      <v:shape id="شكل حر 50" o:spid="_x0000_s16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7u/sYA&#10;AADjAAAADwAAAGRycy9kb3ducmV2LnhtbERPzYrCMBC+C/sOYQRvmrZqka5RFkEQ8aB1F69DM9sW&#10;m0lponbffiMIHuf7n+W6N424U+dqywriSQSCuLC65lLB93k7XoBwHlljY5kU/JGD9epjsMRM2wef&#10;6J77UoQQdhkqqLxvMyldUZFBN7EtceB+bWfQh7Mrpe7wEcJNI5MoSqXBmkNDhS1tKiqu+c0oSPfz&#10;y/FYbOenfDc9ODL6R1uv1GjYf32C8NT7t/jl3ukwP5mlcZwmsyk8fwoA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7u/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geKMYA&#10;AADjAAAADwAAAGRycy9kb3ducmV2LnhtbERPS2vDMAy+D/YfjAa7lNVJSMPI6payUdixL3ZWYs0J&#10;i+U0dtPs38+Fwo763lquJ9uJkQbfOlaQzhMQxLXTLRsFp+P25RWED8gaO8ek4Jc8rFePD0sstbvy&#10;nsZDMCKGsC9RQRNCX0rp64Ys+rnriSP37QaLIZ6DkXrAawy3ncySpJAWW44NDfb03lD9c7hYBXi2&#10;u6/KBefHypiP2aKfZnqh1PPTtHkDEWgK/+K7+1PH+VlepGmR5TncfooA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geKMYAAADjAAAADwAAAAAAAAAAAAAAAACYAgAAZHJz&#10;L2Rvd25yZXYueG1sUEsFBgAAAAAEAAQA9QAAAIsDAAAAAA==&#10;" fillcolor="#a5a5a5 [2092]" stroked="f" strokeweight="1pt">
                        <v:stroke joinstyle="miter"/>
                      </v:roundrect>
                    </v:group>
                    <v:oval id="شكل بيضاوي 52" o:spid="_x0000_s16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jjB8cA&#10;AADjAAAADwAAAGRycy9kb3ducmV2LnhtbERPX2vCMBB/H+w7hBv4NtMGLaMaZWwMJihsdfP5aM62&#10;2FxKk9n67Y0g7PF+/2+5Hm0rztT7xrGGdJqAIC6dabjS8LP/eH4B4QOywdYxabiQh/Xq8WGJuXED&#10;f9O5CJWIIexz1FCH0OVS+rImi37qOuLIHV1vMcSzr6TpcYjhtpUqSTJpseHYUGNHbzWVp+LPavg6&#10;HX8vh8022VVuKLLBvitl9lpPnsbXBYhAY/gX392fJs5XsyxNMzWbw+2nCIB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I4wfHAAAA4wAAAA8AAAAAAAAAAAAAAAAAmAIAAGRy&#10;cy9kb3ducmV2LnhtbFBLBQYAAAAABAAEAPUAAACMAwAAAAA=&#10;" filled="f" strokecolor="#168489" strokeweight="1pt">
                      <v:stroke joinstyle="miter"/>
                    </v:oval>
                  </v:group>
                  <v:shape id="مربع نص 41" o:spid="_x0000_s164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7FMgA&#10;AADjAAAADwAAAGRycy9kb3ducmV2LnhtbERPwWrDMAy9F/YPRoPdWidlCyWrW8rWQQ+7tM3uItbi&#10;sFgOsdqkfz8PBr08kJ7ee3rr7eQ7daUhtoEN5IsMFHEdbMuNger8MV+BioJssQtMBm4UYbt5mK2x&#10;tGHkI11P0qhkwrFEA06kL7WOtSOPcRF64sR9h8GjpHFotB1wTOa+08ssK7THllOCw57eHNU/p4s3&#10;IGJ3+a3a+3j4mj7fR5fVL1gZ8/Q47V5BCU1yP/5XH2x6f/lc5HmREP46pQXo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bDsUyAAAAOMAAAAPAAAAAAAAAAAAAAAAAJgCAABk&#10;cnMvZG93bnJldi54bWxQSwUGAAAAAAQABAD1AAAAjQ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العملاء</w:t>
                          </w:r>
                        </w:p>
                      </w:txbxContent>
                    </v:textbox>
                  </v:shape>
                </v:group>
                <v:shape id="صورة 54" o:spid="_x0000_s16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31y/JAAAA4wAAAA8AAABkcnMvZG93bnJldi54bWxET19LwzAQfxf8DuEE31zaOrpZlw2VCcKe&#10;tqr4eDZnW5dcahK3+u0XQfDxfv9vsRqtEQfyoXesIJ9kIIgbp3tuFTzXj1dzECEiazSOScEPBVgt&#10;z88WWGl35C0ddrEVKYRDhQq6GIdKytB0ZDFM3ECcuA/nLcZ0+lZqj8cUbo0ssqyUFntODR0O9NBR&#10;s999WwUbf//+eVO/mvpr+7aem+vZy369UeryYry7BRFpjP/iP/eTTvOLaZnnZTGdwe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PfXL8kAAADjAAAADwAAAAAAAAAA&#10;AAAAAACfAgAAZHJzL2Rvd25yZXYueG1sUEsFBgAAAAAEAAQA9wAAAJU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512C5E">
        <w:rPr>
          <w:rFonts w:ascii="Sakkal Majalla" w:hAnsi="Sakkal Majalla"/>
          <w:sz w:val="32"/>
          <w:szCs w:val="32"/>
          <w:rtl/>
        </w:rPr>
        <w:t>تحسين التفاعل مع العملاء من خلال تقديم حلول رقمية مخصصة.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تجربة العملاء وزيادة رضاهم.</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الولاء والعلاقات طويلة الأمد.</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15FB786" wp14:editId="1F500096">
                <wp:extent cx="5731510" cy="892088"/>
                <wp:effectExtent l="0" t="0" r="2540" b="22860"/>
                <wp:docPr id="12461162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49" name="مجموعة 47"/>
                        <wpg:cNvGrpSpPr/>
                        <wpg:grpSpPr>
                          <a:xfrm>
                            <a:off x="0" y="0"/>
                            <a:ext cx="5731510" cy="895351"/>
                            <a:chOff x="0" y="0"/>
                            <a:chExt cx="5878196" cy="918845"/>
                          </a:xfrm>
                        </wpg:grpSpPr>
                        <wpg:grpSp>
                          <wpg:cNvPr id="1246116250" name="مجموعة 48"/>
                          <wpg:cNvGrpSpPr/>
                          <wpg:grpSpPr>
                            <a:xfrm>
                              <a:off x="0" y="0"/>
                              <a:ext cx="5878196" cy="918845"/>
                              <a:chOff x="0" y="0"/>
                              <a:chExt cx="6240348" cy="919070"/>
                            </a:xfrm>
                          </wpg:grpSpPr>
                          <wpg:grpSp>
                            <wpg:cNvPr id="1024" name="مجموعة 49"/>
                            <wpg:cNvGrpSpPr/>
                            <wpg:grpSpPr>
                              <a:xfrm>
                                <a:off x="0" y="169208"/>
                                <a:ext cx="5433072" cy="580613"/>
                                <a:chOff x="0" y="169208"/>
                                <a:chExt cx="5433072" cy="580613"/>
                              </a:xfrm>
                            </wpg:grpSpPr>
                            <wps:wsp>
                              <wps:cNvPr id="10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9"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الأعمال والاستراتيجيات</w:t>
                                </w:r>
                              </w:p>
                            </w:txbxContent>
                          </wps:txbx>
                          <wps:bodyPr wrap="square" rtlCol="1">
                            <a:spAutoFit/>
                          </wps:bodyPr>
                        </wps:wsp>
                      </wpg:grpSp>
                      <pic:pic xmlns:pic="http://schemas.openxmlformats.org/drawingml/2006/picture">
                        <pic:nvPicPr>
                          <pic:cNvPr id="103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">
                <v:group id="مجموعة 47" o:spid="_x0000_s16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GUIYXyQAA&#10;AOMAAAAPAAAAAAAAAAAAAAAAAKoCAABkcnMvZG93bnJldi54bWxQSwUGAAAAAAQABAD6AAAAoAMA&#10;AAAA&#10;">
                  <v:group id="مجموعة 48" o:spid="_x0000_s16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KzuVfL&#10;AAAA4wAAAA8AAAAAAAAAAAAAAAAAqgIAAGRycy9kb3ducmV2LnhtbFBLBQYAAAAABAAEAPoAAACi&#10;AwAAAAA=&#10;">
                    <v:group id="مجموعة 49" o:spid="_x0000_s16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QzAMUAAADdAAAADwAAAGRycy9kb3ducmV2LnhtbERPS2vCQBC+F/wPywi9&#10;1U1iKyV1FREtPUjBRCi9DdkxCWZnQ3bN4993C4Xe5uN7zno7mkb01LnasoJ4EYEgLqyuuVRwyY9P&#10;ryCcR9bYWCYFEznYbmYPa0y1HfhMfeZLEULYpaig8r5NpXRFRQbdwrbEgbvazqAPsCul7nAI4aaR&#10;SRStpMGaQ0OFLe0rKm7Z3Sh4H3DYLeNDf7pd99N3/vL5dYpJqcf5uHsD4Wn0/+I/94cO86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UMwDFAAAA3QAA&#10;AA8AAAAAAAAAAAAAAAAAqgIAAGRycy9kb3ducmV2LnhtbFBLBQYAAAAABAAEAPoAAACcAwAAAAA=&#10;">
                      <v:shape id="شكل حر 50" o:spid="_x0000_s16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er8A&#10;AADdAAAADwAAAGRycy9kb3ducmV2LnhtbERPy6rCMBDdC/5DGMGdpioVqUYRQZCLC62K26EZ22Iz&#10;KU2u1r83guBuDuc5i1VrKvGgxpWWFYyGEQjizOqScwXn03YwA+E8ssbKMil4kYPVsttZYKLtk4/0&#10;SH0uQgi7BBUU3teJlC4ryKAb2po4cDfbGPQBNrnUDT5DuKnkOIqm0mDJoaHAmjYFZff03yiY/sXX&#10;wyHbxsd0N9k7MvqirVeq32vXcxCeWv8Tf907HeZH4xg+34QT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34J6vwAAAN0AAAAPAAAAAAAAAAAAAAAAAJgCAABkcnMvZG93bnJl&#10;di54bWxQSwUGAAAAAAQABAD1AAAAh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lT8AA&#10;AADdAAAADwAAAGRycy9kb3ducmV2LnhtbERPS4vCMBC+C/6HMAteZJsqKNI1lUVZ2OP6wPPYjGmx&#10;mdQm1vrvN4LgbT6+5yxXva1FR62vHCuYJCkI4sLpio2Cw/7ncwHCB2SNtWNS8CAPq3w4WGKm3Z23&#10;1O2CETGEfYYKyhCaTEpflGTRJ64hjtzZtRZDhK2RusV7DLe1nKbpXFqsODaU2NC6pOKyu1kFeLV/&#10;x5MLzncnYzbjWdOP9Uyp0Uf//QUiUB/e4pf7V8f56XQOz2/iCT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GplT8AAAADdAAAADwAAAAAAAAAAAAAAAACYAgAAZHJzL2Rvd25y&#10;ZXYueG1sUEsFBgAAAAAEAAQA9QAAAIUDAAAAAA==&#10;" fillcolor="#a5a5a5 [2092]" stroked="f" strokeweight="1pt">
                        <v:stroke joinstyle="miter"/>
                      </v:roundrect>
                    </v:group>
                    <v:oval id="شكل بيضاوي 52" o:spid="_x0000_s16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5JtcIA&#10;AADdAAAADwAAAGRycy9kb3ducmV2LnhtbERPTWvCQBC9C/0PyxR6011zUEldRSyFFipoYj0P2TEJ&#10;ZmdDdmviv+8Kgrd5vM9ZrgfbiCt1vnasYTpRIIgLZ2ouNRzzz/EChA/IBhvHpOFGHtarl9ESU+N6&#10;PtA1C6WIIexT1FCF0KZS+qIii37iWuLInV1nMUTYldJ02Mdw28hEqZm0WHNsqLClbUXFJfuzGvaX&#10;8+/t9P2jdqXrs1lvP5LE5Fq/vQ6bdxCBhvAUP9xfJs5XyRzu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nkm1wgAAAN0AAAAPAAAAAAAAAAAAAAAAAJgCAABkcnMvZG93&#10;bnJldi54bWxQSwUGAAAAAAQABAD1AAAAhwMAAAAA&#10;" filled="f" strokecolor="#168489" strokeweight="1pt">
                      <v:stroke joinstyle="miter"/>
                    </v:oval>
                  </v:group>
                  <v:shape id="مربع نص 41" o:spid="_x0000_s165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aMEA&#10;AADdAAAADwAAAGRycy9kb3ducmV2LnhtbERPTWsCMRC9F/ofwhS81UTBYrdGkdqCh17U7X3YTDdL&#10;N5NlM7rrv28Kgrd5vM9ZbcbQqgv1qYlsYTY1oIir6BquLZSnz+clqCTIDtvIZOFKCTbrx4cVFi4O&#10;fKDLUWqVQzgVaMGLdIXWqfIUME1jR5y5n9gHlAz7WrsehxweWj035kUHbDg3eOzo3VP1ezwHCyJu&#10;O7uWHyHtv8ev3eBNtcDS2snTuH0DJTTKXXxz712eb+av8P9NPkG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bgGjBAAAA3QAAAA8AAAAAAAAAAAAAAAAAmAIAAGRycy9kb3du&#10;cmV2LnhtbFBLBQYAAAAABAAEAPUAAACGAw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الأعمال والاستراتيجيات</w:t>
                          </w:r>
                        </w:p>
                      </w:txbxContent>
                    </v:textbox>
                  </v:shape>
                </v:group>
                <v:shape id="صورة 54" o:spid="_x0000_s16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QZ3DFAAAA3QAAAA8AAABkcnMvZG93bnJldi54bWxET01PAjEQvZP4H5ox8cZ2kURhpRA1mJhw&#10;ggXCcdiOuyvtdG0rrP/ekph4m5f3ObNFb404kw+tYwWjLAdBXDndcq1gW74NJyBCRNZoHJOCHwqw&#10;mN8MZlhod+E1nTexFimEQ4EKmhi7QspQNWQxZK4jTtyH8xZjgr6W2uMlhVsj7/P8QVpsOTU02NFr&#10;Q9Vp820VrPzL8XNa7k35tT4sJ2b8uDstV0rd3fbPTyAi9fFf/Od+12l+Ph7B9Zt0gp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UGdwxQAAAN0AAAAPAAAAAAAAAAAAAAAA&#10;AJ8CAABkcnMvZG93bnJldi54bWxQSwUGAAAAAAQABAD3AAAAkQMAAAAA&#10;">
                  <v:imagedata r:id="rId70"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r w:rsidRPr="00055A94">
        <w:rPr>
          <w:rFonts w:ascii="Sakkal Majalla" w:hAnsi="Sakkal Majalla"/>
          <w:sz w:val="32"/>
          <w:szCs w:val="32"/>
          <w:rtl/>
        </w:rPr>
        <w:t>إعادة النظر في نماذج الأعمال والاستراتيجيات لتتناسب مع البيئة الرقمية.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اكتشاف فرص جديدة للنمو.</w:t>
      </w:r>
    </w:p>
    <w:p w:rsidR="004A6D71"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بناء ميزة تنافسية مستدامة.</w:t>
      </w:r>
    </w:p>
    <w:p w:rsidR="00765F8F" w:rsidRDefault="00765F8F" w:rsidP="00765F8F">
      <w:pPr>
        <w:spacing w:line="360" w:lineRule="auto"/>
        <w:rPr>
          <w:rFonts w:ascii="Sakkal Majalla" w:hAnsi="Sakkal Majalla"/>
          <w:sz w:val="32"/>
          <w:szCs w:val="32"/>
          <w:rtl/>
        </w:rPr>
      </w:pPr>
    </w:p>
    <w:p w:rsidR="00765F8F" w:rsidRPr="00765F8F" w:rsidRDefault="00765F8F" w:rsidP="00765F8F">
      <w:pPr>
        <w:spacing w:line="360" w:lineRule="auto"/>
        <w:jc w:val="center"/>
        <w:rPr>
          <w:rFonts w:ascii="Sakkal Majalla" w:hAnsi="Sakkal Majalla"/>
          <w:sz w:val="32"/>
          <w:szCs w:val="32"/>
        </w:rPr>
      </w:pPr>
      <w:r>
        <w:rPr>
          <w:rFonts w:ascii="Sakkal Majalla" w:hAnsi="Sakkal Majalla"/>
          <w:noProof/>
          <w:sz w:val="32"/>
          <w:szCs w:val="32"/>
        </w:rPr>
        <w:drawing>
          <wp:inline distT="0" distB="0" distL="0" distR="0" wp14:anchorId="17D46A4F" wp14:editId="6E4A9658">
            <wp:extent cx="1953928" cy="1953928"/>
            <wp:effectExtent l="0" t="0" r="0" b="0"/>
            <wp:docPr id="2074270265" name="Picture 2074270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961723" cy="1961723"/>
                    </a:xfrm>
                    <a:prstGeom prst="rect">
                      <a:avLst/>
                    </a:prstGeom>
                    <a:noFill/>
                    <a:ln>
                      <a:noFill/>
                    </a:ln>
                  </pic:spPr>
                </pic:pic>
              </a:graphicData>
            </a:graphic>
          </wp:inline>
        </w:drawing>
      </w:r>
    </w:p>
    <w:p w:rsidR="004A6D71" w:rsidRPr="00055A94" w:rsidRDefault="001A2196" w:rsidP="00765F8F">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4FC24137" wp14:editId="2940D94E">
                <wp:extent cx="5731510" cy="895350"/>
                <wp:effectExtent l="0" t="0" r="21590" b="19050"/>
                <wp:docPr id="842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27"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28" name="مجموعة 39"/>
                        <wpg:cNvGrpSpPr/>
                        <wpg:grpSpPr>
                          <a:xfrm>
                            <a:off x="0" y="0"/>
                            <a:ext cx="5731510" cy="895350"/>
                            <a:chOff x="0" y="0"/>
                            <a:chExt cx="5878196" cy="918845"/>
                          </a:xfrm>
                        </wpg:grpSpPr>
                        <wpg:grpSp>
                          <wpg:cNvPr id="8431" name="مجموعة 40"/>
                          <wpg:cNvGrpSpPr/>
                          <wpg:grpSpPr>
                            <a:xfrm>
                              <a:off x="0" y="0"/>
                              <a:ext cx="5878196" cy="918845"/>
                              <a:chOff x="0" y="0"/>
                              <a:chExt cx="6240348" cy="919070"/>
                            </a:xfrm>
                          </wpg:grpSpPr>
                          <wpg:grpSp>
                            <wpg:cNvPr id="8432" name="مجموعة 41"/>
                            <wpg:cNvGrpSpPr/>
                            <wpg:grpSpPr>
                              <a:xfrm>
                                <a:off x="0" y="169208"/>
                                <a:ext cx="5433072" cy="580613"/>
                                <a:chOff x="0" y="169208"/>
                                <a:chExt cx="5433072" cy="580613"/>
                              </a:xfrm>
                            </wpg:grpSpPr>
                            <wps:wsp>
                              <wps:cNvPr id="843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6" name="مربع نص 41"/>
                          <wps:cNvSpPr txBox="1"/>
                          <wps:spPr>
                            <a:xfrm>
                              <a:off x="204484" y="256918"/>
                              <a:ext cx="4616071" cy="387739"/>
                            </a:xfrm>
                            <a:prstGeom prst="rect">
                              <a:avLst/>
                            </a:prstGeom>
                            <a:noFill/>
                          </wps:spPr>
                          <wps:txbx>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فوائد التحوّل الرقمي</w:t>
                                </w:r>
                              </w:p>
                            </w:txbxContent>
                          </wps:txbx>
                          <wps:bodyPr wrap="square" rtlCol="1">
                            <a:spAutoFit/>
                          </wps:bodyPr>
                        </wps:wsp>
                      </wpg:grpSp>
                    </wpg:wgp>
                  </a:graphicData>
                </a:graphic>
              </wp:inline>
            </w:drawing>
          </mc:Choice>
          <mc:Fallback>
            <w:pict>
              <v:group id="_x0000_s16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FG+4wcAAG4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">
                <v:shape id="صورة 38" o:spid="_x0000_s165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pW/zGAAAA3QAAAA8AAABkcnMvZG93bnJldi54bWxEj09rwkAUxO+C32F5gjfd+IcqqauIKPQi&#10;rUmh10f2NRvMvo3ZNabfvlsoeBxm5jfMZtfbWnTU+sqxgtk0AUFcOF1xqeAzP03WIHxA1lg7JgU/&#10;5GG3HQ42mGr34At1WShFhLBPUYEJoUml9IUhi37qGuLofbvWYoiyLaVu8RHhtpbzJHmRFiuOCwYb&#10;OhgqrtndKlgcu/64OLyf/Zdp8ltm95W/fCg1HvX7VxCB+vAM/7fftIL1cr6CvzfxCcjt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6lb/MYAAADdAAAADwAAAAAAAAAAAAAA&#10;AACfAgAAZHJzL2Rvd25yZXYueG1sUEsFBgAAAAAEAAQA9wAAAJIDAAAAAA==&#10;">
                  <v:imagedata r:id="rId56" o:title=""/>
                </v:shape>
                <v:group id="مجموعة 39" o:spid="_x0000_s16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HnasQAAADdAAAADwAAAGRycy9kb3ducmV2LnhtbERPTWvCQBC9F/wPyxS8&#10;1U20lZC6BhErHqSgEUpvQ3ZMQrKzIbtN4r/vHgo9Pt73JptMKwbqXW1ZQbyIQBAXVtdcKrjlHy8J&#10;COeRNbaWScGDHGTb2dMGU21HvtBw9aUIIexSVFB536VSuqIig25hO+LA3W1v0AfYl1L3OIZw08pl&#10;FK2lwZpDQ4Ud7SsqmuuPUXAccdyt4sNwbu77x3f+9vl1jkmp+fO0ewfhafL/4j/3SStIXp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HnasQAAADdAAAA&#10;DwAAAAAAAAAAAAAAAACqAgAAZHJzL2Rvd25yZXYueG1sUEsFBgAAAAAEAAQA+gAAAJsDAAAAAA==&#10;">
                  <v:group id="مجموعة 40" o:spid="_x0000_s16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LYKscAAADdAAAADwAAAGRycy9kb3ducmV2LnhtbESPQWvCQBSE7wX/w/KE&#10;3uom2hZJ3YQgtvQgQlWQ3h7ZZxKSfRuy2yT++25B6HGYmW+YTTaZVgzUu9qygngRgSAurK65VHA+&#10;vT+tQTiPrLG1TApu5CBLZw8bTLQd+YuGoy9FgLBLUEHlfZdI6YqKDLqF7YiDd7W9QR9kX0rd4xjg&#10;ppXLKHqVBmsOCxV2tK2oaI4/RsHHiGO+infDvrlub9+nl8NlH5NSj/MpfwPhafL/4Xv7UytYP69i&#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LYKscAAADd&#10;AAAADwAAAAAAAAAAAAAAAACqAgAAZHJzL2Rvd25yZXYueG1sUEsFBgAAAAAEAAQA+gAAAJ4DAAAA&#10;AA==&#10;">
                    <v:group id="مجموعة 41" o:spid="_x0000_s16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BGXcYAAADdAAAADwAAAGRycy9kb3ducmV2LnhtbESPT4vCMBTE7wt+h/CE&#10;va1pdVekGkVElz2I4B8Qb4/m2Rabl9LEtn57Iwh7HGbmN8xs0ZlSNFS7wrKCeBCBIE6tLjhTcDpu&#10;viYgnEfWWFomBQ9ysJj3PmaYaNvynpqDz0SAsEtQQe59lUjp0pwMuoGtiIN3tbVBH2SdSV1jG+Cm&#10;lMMoGkuDBYeFHCta5ZTeDnej4LfFdjmK1832dl09Lsef3Xkbk1Kf/W45BeGp8//hd/tPK5h8j4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8EZdxgAAAN0A&#10;AAAPAAAAAAAAAAAAAAAAAKoCAABkcnMvZG93bnJldi54bWxQSwUGAAAAAAQABAD6AAAAnQMAAAAA&#10;">
                      <v:shape id="شكل حر 42" o:spid="_x0000_s16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rsg8UA&#10;AADdAAAADwAAAGRycy9kb3ducmV2LnhtbESPzWrDMBCE74W+g9hAb42U2iTBtRJKSGkOveTnARZr&#10;azm2Vq6lJO7bR4VCj8PMfMOU69F14kpDaDxrmE0VCOLKm4ZrDafj+/MSRIjIBjvPpOGHAqxXjw8l&#10;FsbfeE/XQ6xFgnAoUIONsS+kDJUlh2Hqe+LkffnBYUxyqKUZ8JbgrpMvSs2lw4bTgsWeNpaq9nBx&#10;GozKty5ffCxo8/1p1XlmYpsZrZ8m49sriEhj/A//tXdGwzLPMvh9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uyDxQAAAN0AAAAPAAAAAAAAAAAAAAAAAJgCAABkcnMv&#10;ZG93bnJldi54bWxQSwUGAAAAAAQABAD1AAAAig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AkMcA&#10;AADdAAAADwAAAGRycy9kb3ducmV2LnhtbESPQWvCQBSE7wX/w/KE3nSjFZU0G9GCpdQeqpb2+sg+&#10;k+Du25BdTfrvu4LQ4zAz3zDZqrdGXKn1tWMFk3ECgrhwuuZSwddxO1qC8AFZo3FMCn7JwyofPGSY&#10;atfxnq6HUIoIYZ+igiqEJpXSFxVZ9GPXEEfv5FqLIcq2lLrFLsKtkdMkmUuLNceFCht6qag4Hy5W&#10;weJze+n86/z4vvk2H3ViftbTHSv1OOzXzyAC9eE/fG+/aQXL2dMMbm/iE5D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AAJDHAAAA3QAAAA8AAAAAAAAAAAAAAAAAmAIAAGRy&#10;cy9kb3ducmV2LnhtbFBLBQYAAAAABAAEAPUAAACMAwAAAAA=&#10;" fillcolor="#168489" stroked="f" strokeweight="1pt">
                        <v:stroke joinstyle="miter"/>
                      </v:roundrect>
                    </v:group>
                    <v:oval id="شكل بيضاوي 44" o:spid="_x0000_s16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CqYsUA&#10;AADdAAAADwAAAGRycy9kb3ducmV2LnhtbESP3WoCMRSE7wu+QzhC72rW/oisRhFBlIIUow9w3Bw3&#10;q5uT7SbV7dubQsHLYWa+YabzztXiSm2oPCsYDjIQxIU3FZcKDvvVyxhEiMgGa8+k4JcCzGe9pynm&#10;xt94R1cdS5EgHHJUYGNscilDYclhGPiGOHkn3zqMSbalNC3eEtzV8jXLRtJhxWnBYkNLS8VF/zgF&#10;utvrr/WplH6r7edxePbfbrdR6rnfLSYgInXxEf5vb4yC8fvbB/y9SU9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KpixQAAAN0AAAAPAAAAAAAAAAAAAAAAAJgCAABkcnMv&#10;ZG93bnJldi54bWxQSwUGAAAAAAQABAD1AAAAigMAAAAA&#10;" filled="f" strokecolor="#a5a5a5 [2092]" strokeweight="1pt">
                      <v:stroke joinstyle="miter"/>
                    </v:oval>
                  </v:group>
                  <v:shape id="مربع نص 41" o:spid="_x0000_s1666"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VcqMQA&#10;AADdAAAADwAAAGRycy9kb3ducmV2LnhtbESPT2vCQBTE70K/w/IKvenGtoqkriL9Ax56Mab3R/aZ&#10;DWbfhuyrid++Kwg9DjPzG2a9HX2rLtTHJrCB+SwDRVwF23BtoDx+TVegoiBbbAOTgStF2G4eJmvM&#10;bRj4QJdCapUgHHM04ES6XOtYOfIYZ6EjTt4p9B4lyb7WtschwX2rn7NsqT02nBYcdvTuqDoXv96A&#10;iN3Nr+Wnj/uf8ftjcFm1wNKYp8dx9wZKaJT/8L29twZWry9LuL1JT0B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FXKjEAAAA3QAAAA8AAAAAAAAAAAAAAAAAmAIAAGRycy9k&#10;b3ducmV2LnhtbFBLBQYAAAAABAAEAPUAAACJAwAAAAA=&#10;" filled="f" stroked="f">
                    <v:textbox style="mso-fit-shape-to-text:t">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فوائد التحوّل الرقمي</w:t>
                          </w:r>
                        </w:p>
                      </w:txbxContent>
                    </v:textbox>
                  </v:shape>
                </v:group>
                <w10:wrap anchorx="page"/>
                <w10:anchorlock/>
              </v:group>
            </w:pict>
          </mc:Fallback>
        </mc:AlternateConten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color w:val="168489"/>
          <w:sz w:val="32"/>
          <w:szCs w:val="32"/>
          <w:rtl/>
        </w:rPr>
        <w:t xml:space="preserve">زيادة الكفاءة التشغيلية: </w:t>
      </w:r>
      <w:r w:rsidRPr="00512C5E">
        <w:rPr>
          <w:rFonts w:ascii="Sakkal Majalla" w:hAnsi="Sakkal Majalla" w:cs="Sakkal Majalla"/>
          <w:sz w:val="32"/>
          <w:szCs w:val="32"/>
          <w:rtl/>
        </w:rPr>
        <w:t>تقليل الوقت والجهد المطلوبين لإتمام العمليات.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color w:val="168489"/>
          <w:sz w:val="32"/>
          <w:szCs w:val="32"/>
          <w:rtl/>
        </w:rPr>
        <w:t xml:space="preserve">تعزيز الابتكار: </w:t>
      </w:r>
      <w:r w:rsidRPr="00512C5E">
        <w:rPr>
          <w:rFonts w:ascii="Sakkal Majalla" w:hAnsi="Sakkal Majalla" w:cs="Sakkal Majalla"/>
          <w:sz w:val="32"/>
          <w:szCs w:val="32"/>
          <w:rtl/>
        </w:rPr>
        <w:t>تطوير منتجات وخدمات جديدة تلبي احتياجات السوق المتغيرة.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color w:val="168489"/>
          <w:sz w:val="32"/>
          <w:szCs w:val="32"/>
          <w:rtl/>
        </w:rPr>
        <w:t xml:space="preserve">تحسين اتخاذ القرار: </w:t>
      </w:r>
      <w:r w:rsidRPr="00512C5E">
        <w:rPr>
          <w:rFonts w:ascii="Sakkal Majalla" w:hAnsi="Sakkal Majalla" w:cs="Sakkal Majalla"/>
          <w:sz w:val="32"/>
          <w:szCs w:val="32"/>
          <w:rtl/>
        </w:rPr>
        <w:t>استخدام التحليلات والبيانات لاتخاذ قرارات مستنيرة.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color w:val="168489"/>
          <w:sz w:val="32"/>
          <w:szCs w:val="32"/>
          <w:rtl/>
        </w:rPr>
        <w:t>توسيع الوصول إلى السوق</w:t>
      </w:r>
      <w:r w:rsidRPr="00512C5E">
        <w:rPr>
          <w:rFonts w:ascii="Sakkal Majalla" w:hAnsi="Sakkal Majalla" w:cs="Sakkal Majalla"/>
          <w:sz w:val="32"/>
          <w:szCs w:val="32"/>
          <w:rtl/>
        </w:rPr>
        <w:t>: الوصول إلى أسواق جديدة من خلال القنوات الرقمية.</w:t>
      </w:r>
    </w:p>
    <w:p w:rsidR="00081A2A" w:rsidRPr="00055A94" w:rsidRDefault="00081A2A" w:rsidP="004A6D71">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4C9397B7" wp14:editId="4A9AA1E0">
                <wp:extent cx="5731510" cy="895350"/>
                <wp:effectExtent l="0" t="0" r="21590" b="19050"/>
                <wp:docPr id="207426818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184"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185" name="مجموعة 39"/>
                        <wpg:cNvGrpSpPr/>
                        <wpg:grpSpPr>
                          <a:xfrm>
                            <a:off x="0" y="0"/>
                            <a:ext cx="5731510" cy="895350"/>
                            <a:chOff x="0" y="0"/>
                            <a:chExt cx="5878196" cy="918845"/>
                          </a:xfrm>
                        </wpg:grpSpPr>
                        <wpg:grpSp>
                          <wpg:cNvPr id="2074268186" name="مجموعة 40"/>
                          <wpg:cNvGrpSpPr/>
                          <wpg:grpSpPr>
                            <a:xfrm>
                              <a:off x="0" y="0"/>
                              <a:ext cx="5878196" cy="918845"/>
                              <a:chOff x="0" y="0"/>
                              <a:chExt cx="6240348" cy="919070"/>
                            </a:xfrm>
                          </wpg:grpSpPr>
                          <wpg:grpSp>
                            <wpg:cNvPr id="2074268187" name="مجموعة 41"/>
                            <wpg:cNvGrpSpPr/>
                            <wpg:grpSpPr>
                              <a:xfrm>
                                <a:off x="0" y="169208"/>
                                <a:ext cx="5433072" cy="580613"/>
                                <a:chOff x="0" y="169208"/>
                                <a:chExt cx="5433072" cy="580613"/>
                              </a:xfrm>
                            </wpg:grpSpPr>
                            <wps:wsp>
                              <wps:cNvPr id="207426818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8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9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91" name="مربع نص 41"/>
                          <wps:cNvSpPr txBox="1"/>
                          <wps:spPr>
                            <a:xfrm>
                              <a:off x="204484" y="256844"/>
                              <a:ext cx="4616071" cy="387740"/>
                            </a:xfrm>
                            <a:prstGeom prst="rect">
                              <a:avLst/>
                            </a:prstGeom>
                            <a:noFill/>
                          </wps:spPr>
                          <wps:txbx>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تحديات</w:t>
                                </w:r>
                                <w:r>
                                  <w:rPr>
                                    <w:rFonts w:eastAsia="Calibri" w:hAnsi="Adobe Arabic" w:cs="Adobe Arabic" w:hint="cs"/>
                                    <w:b/>
                                    <w:bCs/>
                                    <w:color w:val="FFFFFF"/>
                                    <w:kern w:val="24"/>
                                    <w:sz w:val="36"/>
                                    <w:szCs w:val="36"/>
                                    <w:rtl/>
                                    <w:lang w:bidi="ar-EG"/>
                                  </w:rPr>
                                  <w:t xml:space="preserve"> </w:t>
                                </w:r>
                                <w:r w:rsidRPr="00081A2A">
                                  <w:rPr>
                                    <w:rFonts w:eastAsia="Calibri" w:hAnsi="Adobe Arabic" w:cs="Adobe Arabic"/>
                                    <w:b/>
                                    <w:bCs/>
                                    <w:color w:val="FFFFFF"/>
                                    <w:kern w:val="24"/>
                                    <w:sz w:val="36"/>
                                    <w:szCs w:val="36"/>
                                    <w:rtl/>
                                    <w:lang w:bidi="ar-EG"/>
                                  </w:rPr>
                                  <w:t>التحوّل الرقمي</w:t>
                                </w:r>
                              </w:p>
                            </w:txbxContent>
                          </wps:txbx>
                          <wps:bodyPr wrap="square" rtlCol="1">
                            <a:spAutoFit/>
                          </wps:bodyPr>
                        </wps:wsp>
                      </wpg:grpSp>
                    </wpg:wgp>
                  </a:graphicData>
                </a:graphic>
              </wp:inline>
            </w:drawing>
          </mc:Choice>
          <mc:Fallback>
            <w:pict>
              <v:group id="_x0000_s166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">
                <v:shape id="صورة 38" o:spid="_x0000_s166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TOXKAAAA4wAAAA8AAABkcnMvZG93bnJldi54bWxEj0FrwkAUhO+F/oflFbzVjVFsSF1FRMGL&#10;tMZCr4/sazY0+zZm1xj/vVsoeBxm5htmsRpsI3rqfO1YwWScgCAuna65UvB12r1mIHxA1tg4JgU3&#10;8rBaPj8tMNfuykfqi1CJCGGfowITQptL6UtDFv3YtcTR+3GdxRBlV0nd4TXCbSPTJJlLizXHBYMt&#10;bQyVv8XFKphu+2E73Xwc/LdpT+fCrmt//FRq9DKs30EEGsIj/N/eawVp8jZL59kkm8Hfp/gH5PIO&#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cTOXKAAAA4wAAAA8AAAAAAAAA&#10;AAAAAAAAnwIAAGRycy9kb3ducmV2LnhtbFBLBQYAAAAABAAEAPcAAACWAwAAAAA=&#10;">
                  <v:imagedata r:id="rId56" o:title=""/>
                </v:shape>
                <v:group id="مجموعة 39" o:spid="_x0000_s16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MVoM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jdA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mIxWg&#10;zAAAAOMAAAAPAAAAAAAAAAAAAAAAAKoCAABkcnMvZG93bnJldi54bWxQSwUGAAAAAAQABAD6AAAA&#10;owMAAAAA&#10;">
                  <v:group id="مجموعة 40" o:spid="_x0000_s16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GL18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zlK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W8YvX&#10;zAAAAOMAAAAPAAAAAAAAAAAAAAAAAKoCAABkcnMvZG93bnJldi54bWxQSwUGAAAAAAQABAD6AAAA&#10;owMAAAAA&#10;">
                    <v:group id="مجموعة 41" o:spid="_x0000_s16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5vS5M&#10;zAAAAOMAAAAPAAAAAAAAAAAAAAAAAKoCAABkcnMvZG93bnJldi54bWxQSwUGAAAAAAQABAD6AAAA&#10;owMAAAAA&#10;">
                      <v:shape id="شكل حر 42" o:spid="_x0000_s16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jPs8YA&#10;AADjAAAADwAAAGRycy9kb3ducmV2LnhtbERPS27CMBDdI/UO1lRiB3ZCRKIUgypERRfdlPYAo3ga&#10;p8TjELsQbl8vKnX59P6b3eR6caUxdJ41ZEsFgrjxpuNWw+fHy6ICESKywd4zabhTgN32YbbB2vgb&#10;v9P1FFuRQjjUqMHGONRShsaSw7D0A3HivvzoMCY4ttKMeEvhrpe5UmvpsOPUYHGgvaXmfPpxGowq&#10;Dq4ojyXtL29WfWcmnldG6/nj9PwEItIU/8V/7lejIVdlka+rrEqj06f0B+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jPs8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RG2ssA&#10;AADjAAAADwAAAGRycy9kb3ducmV2LnhtbESPQUvDQBSE70L/w/IEb3a3QdIYuy1VqIj2oK3o9ZF9&#10;JqG7b0N228R/3y0IHoeZ+YZZrEZnxYn60HrWMJsqEMSVNy3XGj73m9sCRIjIBq1n0vBLAVbLydUC&#10;S+MH/qDTLtYiQTiUqKGJsSulDFVDDsPUd8TJ+/G9w5hkX0vT45DgzspMqVw6bDktNNjRU0PVYXd0&#10;Gubvm+MQnvP96+OX3bbKfq+zN9b65npcP4CINMb/8F/7xWjI1Pwuy4tZcQ+XT+kPyOUZ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dEbaywAAAOMAAAAPAAAAAAAAAAAAAAAAAJgC&#10;AABkcnMvZG93bnJldi54bWxQSwUGAAAAAAQABAD1AAAAkAMAAAAA&#10;" fillcolor="#168489" stroked="f" strokeweight="1pt">
                        <v:stroke joinstyle="miter"/>
                      </v:roundrect>
                    </v:group>
                    <v:oval id="شكل بيضاوي 44" o:spid="_x0000_s16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rLskA&#10;AADjAAAADwAAAGRycy9kb3ducmV2LnhtbESP32rCMBTG7wd7h3AG3s20RZyrRhnCmAxkGH2As+bY&#10;1DUntcm0e/vlQvDy4/vHb7EaXCsu1IfGs4J8nIEgrrxpuFZw2L8/z0CEiGyw9UwK/ijAavn4sMDS&#10;+Cvv6KJjLdIIhxIV2Bi7UspQWXIYxr4jTt7R9w5jkn0tTY/XNO5aWWTZVDpsOD1Y7GhtqfrRv06B&#10;Hvb66+NYS7/V9vM7P/mz222UGj0Nb3MQkYZ4D9/aG6OgyF4mxXSWvyaKxJR4QC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PbrLskAAADjAAAADwAAAAAAAAAAAAAAAACYAgAA&#10;ZHJzL2Rvd25yZXYueG1sUEsFBgAAAAAEAAQA9QAAAI4DAAAAAA==&#10;" filled="f" strokecolor="#a5a5a5 [2092]" strokeweight="1pt">
                      <v:stroke joinstyle="miter"/>
                    </v:oval>
                  </v:group>
                  <v:shape id="مربع نص 41" o:spid="_x0000_s1675" type="#_x0000_t202" style="position:absolute;left:2044;top:2568;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KsD8kA&#10;AADjAAAADwAAAGRycy9kb3ducmV2LnhtbESPzU7DMBCE70i8g7VI3KidCEoJdauKH6kHLi3hvoqX&#10;OCJeR/HSpG+PkZA4jmbmG816O4denWhMXWQLxcKAIm6i67i1UL+/3qxAJUF22EcmC2dKsN1cXqyx&#10;cnHiA52O0qoM4VShBS8yVFqnxlPAtIgDcfY+4xhQshxb7UacMjz0ujRmqQN2nBc8DvTkqfk6fgcL&#10;Im5XnOuXkPYf89vz5E1zh7W111fz7hGU0Cz/4b/23lkozf1tuVwVDw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2KsD8kAAADjAAAADwAAAAAAAAAAAAAAAACYAgAA&#10;ZHJzL2Rvd25yZXYueG1sUEsFBgAAAAAEAAQA9QAAAI4DAAAAAA==&#10;" filled="f" stroked="f">
                    <v:textbox style="mso-fit-shape-to-text:t">
                      <w:txbxContent>
                        <w:p w:rsidR="00FD5841" w:rsidRDefault="00FD5841" w:rsidP="00081A2A">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تحديات</w:t>
                          </w:r>
                          <w:r>
                            <w:rPr>
                              <w:rFonts w:eastAsia="Calibri" w:hAnsi="Adobe Arabic" w:cs="Adobe Arabic" w:hint="cs"/>
                              <w:b/>
                              <w:bCs/>
                              <w:color w:val="FFFFFF"/>
                              <w:kern w:val="24"/>
                              <w:sz w:val="36"/>
                              <w:szCs w:val="36"/>
                              <w:rtl/>
                              <w:lang w:bidi="ar-EG"/>
                            </w:rPr>
                            <w:t xml:space="preserve"> </w:t>
                          </w:r>
                          <w:r w:rsidRPr="00081A2A">
                            <w:rPr>
                              <w:rFonts w:eastAsia="Calibri" w:hAnsi="Adobe Arabic" w:cs="Adobe Arabic"/>
                              <w:b/>
                              <w:bCs/>
                              <w:color w:val="FFFFFF"/>
                              <w:kern w:val="24"/>
                              <w:sz w:val="36"/>
                              <w:szCs w:val="36"/>
                              <w:rtl/>
                              <w:lang w:bidi="ar-EG"/>
                            </w:rPr>
                            <w:t>التحوّل الرقمي</w:t>
                          </w:r>
                        </w:p>
                      </w:txbxContent>
                    </v:textbox>
                  </v:shape>
                </v:group>
                <w10:wrap anchorx="page"/>
                <w10:anchorlock/>
              </v:group>
            </w:pict>
          </mc:Fallback>
        </mc:AlternateConten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2F37B7">
        <w:rPr>
          <w:rFonts w:ascii="Sakkal Majalla" w:hAnsi="Sakkal Majalla" w:cs="Sakkal Majalla"/>
          <w:color w:val="168489"/>
          <w:sz w:val="32"/>
          <w:szCs w:val="32"/>
          <w:rtl/>
        </w:rPr>
        <w:t xml:space="preserve">المقاومة للتغيير: </w:t>
      </w:r>
      <w:r w:rsidRPr="00512C5E">
        <w:rPr>
          <w:rFonts w:ascii="Sakkal Majalla" w:hAnsi="Sakkal Majalla" w:cs="Sakkal Majalla"/>
          <w:sz w:val="32"/>
          <w:szCs w:val="32"/>
          <w:rtl/>
        </w:rPr>
        <w:t>تواجه المؤسسات مقاومة من الأفراد الذين يفضلون الطرق التقليدية.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2F37B7">
        <w:rPr>
          <w:rFonts w:ascii="Sakkal Majalla" w:hAnsi="Sakkal Majalla" w:cs="Sakkal Majalla"/>
          <w:color w:val="168489"/>
          <w:sz w:val="32"/>
          <w:szCs w:val="32"/>
          <w:rtl/>
        </w:rPr>
        <w:t>الأمن السيبراني</w:t>
      </w:r>
      <w:r w:rsidRPr="00512C5E">
        <w:rPr>
          <w:rFonts w:ascii="Sakkal Majalla" w:hAnsi="Sakkal Majalla" w:cs="Sakkal Majalla"/>
          <w:sz w:val="32"/>
          <w:szCs w:val="32"/>
          <w:rtl/>
        </w:rPr>
        <w:t>: زيادة التهديدات الأمنية مع التحوّل الرقمي.</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2F37B7">
        <w:rPr>
          <w:rFonts w:ascii="Sakkal Majalla" w:hAnsi="Sakkal Majalla" w:cs="Sakkal Majalla"/>
          <w:color w:val="168489"/>
          <w:sz w:val="32"/>
          <w:szCs w:val="32"/>
          <w:rtl/>
        </w:rPr>
        <w:t xml:space="preserve">نقص المهارات: </w:t>
      </w:r>
      <w:r w:rsidRPr="00512C5E">
        <w:rPr>
          <w:rFonts w:ascii="Sakkal Majalla" w:hAnsi="Sakkal Majalla" w:cs="Sakkal Majalla"/>
          <w:sz w:val="32"/>
          <w:szCs w:val="32"/>
          <w:rtl/>
        </w:rPr>
        <w:t>الحاجة إلى مهارات جديدة للتعامل مع التقنيات المتقدمة.</w: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الخلاصة</w:t>
      </w:r>
      <w:r w:rsidRPr="00512C5E">
        <w:rPr>
          <w:rFonts w:ascii="Sakkal Majalla" w:hAnsi="Sakkal Majalla" w:hint="cs"/>
          <w:color w:val="C00000"/>
          <w:sz w:val="32"/>
          <w:szCs w:val="32"/>
          <w:rtl/>
        </w:rPr>
        <w:t xml:space="preserve">: </w:t>
      </w:r>
      <w:r w:rsidRPr="00055A94">
        <w:rPr>
          <w:rFonts w:ascii="Sakkal Majalla" w:hAnsi="Sakkal Majalla"/>
          <w:sz w:val="32"/>
          <w:szCs w:val="32"/>
          <w:rtl/>
        </w:rPr>
        <w:t>ي</w:t>
      </w:r>
      <w:r>
        <w:rPr>
          <w:rFonts w:ascii="Sakkal Majalla" w:hAnsi="Sakkal Majalla" w:hint="cs"/>
          <w:sz w:val="32"/>
          <w:szCs w:val="32"/>
          <w:rtl/>
        </w:rPr>
        <w:t>ُ</w:t>
      </w:r>
      <w:r w:rsidRPr="00055A94">
        <w:rPr>
          <w:rFonts w:ascii="Sakkal Majalla" w:hAnsi="Sakkal Majalla"/>
          <w:sz w:val="32"/>
          <w:szCs w:val="32"/>
          <w:rtl/>
        </w:rPr>
        <w:t xml:space="preserve">عد </w:t>
      </w:r>
      <w:r>
        <w:rPr>
          <w:rFonts w:ascii="Sakkal Majalla" w:hAnsi="Sakkal Majalla"/>
          <w:sz w:val="32"/>
          <w:szCs w:val="32"/>
          <w:rtl/>
        </w:rPr>
        <w:t>التحوّل</w:t>
      </w:r>
      <w:r w:rsidRPr="00055A94">
        <w:rPr>
          <w:rFonts w:ascii="Sakkal Majalla" w:hAnsi="Sakkal Majalla"/>
          <w:sz w:val="32"/>
          <w:szCs w:val="32"/>
          <w:rtl/>
        </w:rPr>
        <w:t xml:space="preserve"> الرقمي ضرورة ملحة للمؤسسات التي تسعى لتحقيق النجاح في العصر الرقمي. من خلال تبني التكنولوجيا وتطوير الثقافة والعمليات، يمكن للمؤسسات تعزيز قدرتها على التكيف والنمو في سوق سريع التغير.</w:t>
      </w:r>
    </w:p>
    <w:tbl>
      <w:tblPr>
        <w:tblStyle w:val="TableGrid"/>
        <w:bidiVisual/>
        <w:tblW w:w="925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1A2196" w:rsidRPr="00563DBD" w:rsidTr="002714C1">
        <w:tc>
          <w:tcPr>
            <w:tcW w:w="1980" w:type="dxa"/>
            <w:tcBorders>
              <w:right w:val="single" w:sz="36" w:space="0" w:color="168489"/>
            </w:tcBorders>
            <w:shd w:val="clear" w:color="auto" w:fill="F2F2F2" w:themeFill="background1" w:themeFillShade="F2"/>
            <w:vAlign w:val="center"/>
          </w:tcPr>
          <w:p w:rsidR="001A2196" w:rsidRPr="008113E1" w:rsidRDefault="001A2196" w:rsidP="00FD5841">
            <w:pPr>
              <w:pStyle w:val="a1"/>
              <w:pageBreakBefore/>
              <w:jc w:val="center"/>
              <w:rPr>
                <w:rtl/>
              </w:rPr>
            </w:pPr>
            <w:r w:rsidRPr="008113E1">
              <w:rPr>
                <w:noProof/>
                <w:rtl/>
              </w:rPr>
              <w:lastRenderedPageBreak/>
              <w:drawing>
                <wp:inline distT="0" distB="0" distL="0" distR="0" wp14:anchorId="00211087" wp14:editId="0F83AB31">
                  <wp:extent cx="563984" cy="563914"/>
                  <wp:effectExtent l="0" t="0" r="7620" b="7620"/>
                  <wp:docPr id="131" name="Picture 13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1A2196" w:rsidRPr="00DC0C4F" w:rsidRDefault="001A2196" w:rsidP="001A2196">
            <w:pPr>
              <w:jc w:val="center"/>
              <w:rPr>
                <w:rFonts w:ascii="Adobe Arabic" w:eastAsia="Times New Roman" w:hAnsi="Adobe Arabic" w:cs="Adobe Arabic"/>
                <w:b/>
                <w:bCs/>
                <w:color w:val="168489"/>
                <w:kern w:val="24"/>
                <w:sz w:val="44"/>
                <w:szCs w:val="44"/>
                <w:rtl/>
                <w:lang w:bidi="ar-SY"/>
              </w:rPr>
            </w:pPr>
            <w:r w:rsidRPr="001A2196">
              <w:rPr>
                <w:rFonts w:ascii="Adobe Arabic" w:eastAsia="Times New Roman" w:hAnsi="Adobe Arabic" w:cs="Adobe Arabic" w:hint="cs"/>
                <w:b/>
                <w:bCs/>
                <w:color w:val="168489"/>
                <w:kern w:val="24"/>
                <w:sz w:val="44"/>
                <w:szCs w:val="44"/>
                <w:rtl/>
                <w:lang w:bidi="ar-SY"/>
              </w:rPr>
              <w:t>ما هي الاستراتيجيات التي يمكن اعتمادها للاستفادة من الفرص التي يتيحها التحوّل الرقمي؟</w:t>
            </w:r>
          </w:p>
        </w:tc>
      </w:tr>
      <w:tr w:rsidR="001A2196" w:rsidTr="002714C1">
        <w:tc>
          <w:tcPr>
            <w:tcW w:w="1980" w:type="dxa"/>
            <w:tcBorders>
              <w:right w:val="single" w:sz="36" w:space="0" w:color="168489"/>
            </w:tcBorders>
            <w:shd w:val="clear" w:color="auto" w:fill="F2F2F2" w:themeFill="background1" w:themeFillShade="F2"/>
            <w:vAlign w:val="center"/>
          </w:tcPr>
          <w:p w:rsidR="001A2196" w:rsidRPr="008113E1" w:rsidRDefault="001A2196" w:rsidP="00FD584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1A2196" w:rsidRDefault="001A2196" w:rsidP="00FD5841">
            <w:pPr>
              <w:pStyle w:val="a1"/>
              <w:rPr>
                <w:rtl/>
              </w:rPr>
            </w:pPr>
          </w:p>
        </w:tc>
      </w:tr>
    </w:tbl>
    <w:p w:rsidR="002714C1" w:rsidRDefault="002714C1" w:rsidP="002714C1">
      <w:pPr>
        <w:spacing w:line="259" w:lineRule="auto"/>
        <w:jc w:val="center"/>
        <w:rPr>
          <w:noProof/>
          <w:rtl/>
          <w:lang w:bidi="ar-SY"/>
        </w:rPr>
      </w:pPr>
    </w:p>
    <w:p w:rsidR="002714C1" w:rsidRDefault="002714C1" w:rsidP="002714C1">
      <w:pPr>
        <w:spacing w:line="259" w:lineRule="auto"/>
        <w:ind w:left="-897"/>
        <w:jc w:val="center"/>
        <w:rPr>
          <w:noProof/>
          <w:rtl/>
          <w:lang w:bidi="ar-SY"/>
        </w:rPr>
      </w:pPr>
      <w:r>
        <w:rPr>
          <w:noProof/>
        </w:rPr>
        <mc:AlternateContent>
          <mc:Choice Requires="wps">
            <w:drawing>
              <wp:inline distT="0" distB="0" distL="0" distR="0" wp14:anchorId="2CDB69A0" wp14:editId="319C6D98">
                <wp:extent cx="6734810" cy="6299200"/>
                <wp:effectExtent l="0" t="0" r="27940" b="25400"/>
                <wp:docPr id="128758580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4810" cy="629920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676" style="width:530.3pt;height:49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2714C1" w:rsidRDefault="002714C1" w:rsidP="002714C1">
      <w:pPr>
        <w:spacing w:line="259" w:lineRule="auto"/>
        <w:jc w:val="center"/>
        <w:rPr>
          <w:rFonts w:ascii="Sakkal Majalla" w:eastAsia="Times New Roman" w:hAnsi="Sakkal Majalla"/>
          <w:b/>
          <w:bCs/>
          <w:color w:val="FF0000"/>
          <w:sz w:val="32"/>
          <w:szCs w:val="32"/>
          <w:rtl/>
        </w:rPr>
      </w:pPr>
      <w:r w:rsidRPr="00F131A0">
        <w:rPr>
          <w:noProof/>
        </w:rPr>
        <w:drawing>
          <wp:inline distT="0" distB="0" distL="0" distR="0" wp14:anchorId="2E31D95C" wp14:editId="468A8199">
            <wp:extent cx="1140394" cy="1060892"/>
            <wp:effectExtent l="0" t="0" r="3175" b="6350"/>
            <wp:docPr id="132" name="Picture 13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2" cstate="print">
                      <a:duotone>
                        <a:schemeClr val="accent3">
                          <a:shade val="45000"/>
                          <a:satMod val="135000"/>
                        </a:schemeClr>
                        <a:prstClr val="white"/>
                      </a:duotone>
                      <a:extLst>
                        <a:ext uri="{BEBA8EAE-BF5A-486C-A8C5-ECC9F3942E4B}">
                          <a14:imgProps xmlns:a14="http://schemas.microsoft.com/office/drawing/2010/main">
                            <a14:imgLayer r:embed="rId7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rsidR="001A2196" w:rsidRDefault="001A2196" w:rsidP="002714C1">
      <w:pPr>
        <w:spacing w:line="259" w:lineRule="auto"/>
        <w:rPr>
          <w:rFonts w:ascii="Sakkal Majalla" w:eastAsia="Times New Roman" w:hAnsi="Sakkal Majalla"/>
          <w:b/>
          <w:bCs/>
          <w:color w:val="FF0000"/>
          <w:sz w:val="32"/>
          <w:szCs w:val="32"/>
          <w:rtl/>
        </w:rPr>
      </w:pPr>
      <w:r w:rsidRPr="002A078C">
        <w:rPr>
          <w:rFonts w:ascii="Sakkal Majalla" w:hAnsi="Sakkal Majalla"/>
          <w:noProof/>
          <w:color w:val="002060"/>
          <w:sz w:val="34"/>
        </w:rPr>
        <w:lastRenderedPageBreak/>
        <mc:AlternateContent>
          <mc:Choice Requires="wpg">
            <w:drawing>
              <wp:inline distT="0" distB="0" distL="0" distR="0" wp14:anchorId="6CDFA96D" wp14:editId="3DDF9CAE">
                <wp:extent cx="5731510" cy="895350"/>
                <wp:effectExtent l="0" t="0" r="21590" b="19050"/>
                <wp:docPr id="84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38"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39" name="مجموعة 39"/>
                        <wpg:cNvGrpSpPr/>
                        <wpg:grpSpPr>
                          <a:xfrm>
                            <a:off x="0" y="0"/>
                            <a:ext cx="5731510" cy="895350"/>
                            <a:chOff x="0" y="0"/>
                            <a:chExt cx="5878196" cy="918845"/>
                          </a:xfrm>
                        </wpg:grpSpPr>
                        <wpg:grpSp>
                          <wpg:cNvPr id="8440" name="مجموعة 40"/>
                          <wpg:cNvGrpSpPr/>
                          <wpg:grpSpPr>
                            <a:xfrm>
                              <a:off x="0" y="0"/>
                              <a:ext cx="5878196" cy="918845"/>
                              <a:chOff x="0" y="0"/>
                              <a:chExt cx="6240348" cy="919070"/>
                            </a:xfrm>
                          </wpg:grpSpPr>
                          <wpg:grpSp>
                            <wpg:cNvPr id="8441" name="مجموعة 41"/>
                            <wpg:cNvGrpSpPr/>
                            <wpg:grpSpPr>
                              <a:xfrm>
                                <a:off x="0" y="169208"/>
                                <a:ext cx="5433072" cy="580613"/>
                                <a:chOff x="0" y="169208"/>
                                <a:chExt cx="5433072" cy="580613"/>
                              </a:xfrm>
                            </wpg:grpSpPr>
                            <wps:wsp>
                              <wps:cNvPr id="84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5" name="مربع نص 41"/>
                          <wps:cNvSpPr txBox="1"/>
                          <wps:spPr>
                            <a:xfrm>
                              <a:off x="204484" y="257055"/>
                              <a:ext cx="4616071" cy="387740"/>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دوافع التحوّل الرقمي في المؤسسات الحديثة</w:t>
                                </w:r>
                              </w:p>
                            </w:txbxContent>
                          </wps:txbx>
                          <wps:bodyPr wrap="square" rtlCol="1">
                            <a:spAutoFit/>
                          </wps:bodyPr>
                        </wps:wsp>
                      </wpg:grpSp>
                    </wpg:wgp>
                  </a:graphicData>
                </a:graphic>
              </wp:inline>
            </w:drawing>
          </mc:Choice>
          <mc:Fallback>
            <w:pict>
              <v:group id="_x0000_s167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">
                <v:shape id="صورة 38" o:spid="_x0000_s167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vWVPDAAAA3QAAAA8AAABkcnMvZG93bnJldi54bWxET89rwjAUvg/8H8Ib7DbTrWNINYpIB17G&#10;ZhW8Ppq3pqx5qUls639vDoMdP77fq81kOzGQD61jBS/zDARx7XTLjYLT8eN5ASJEZI2dY1JwowCb&#10;9exhhYV2Ix9oqGIjUgiHAhWYGPtCylAbshjmridO3I/zFmOCvpHa45jCbSdfs+xdWmw5NRjsaWeo&#10;/q2uVkFeDlOZ774+w9n0x0tlt204fCv19DhtlyAiTfFf/OfeawWLtzzNTW/SE5D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9ZU8MAAADdAAAADwAAAAAAAAAAAAAAAACf&#10;AgAAZHJzL2Rvd25yZXYueG1sUEsFBgAAAAAEAAQA9wAAAI8DAAAAAA==&#10;">
                  <v:imagedata r:id="rId56" o:title=""/>
                </v:shape>
                <v:group id="مجموعة 39" o:spid="_x0000_s167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TULMcAAADdAAAADwAAAGRycy9kb3ducmV2LnhtbESPT2vCQBTE7wW/w/KE&#10;3nQTbUWjq4jU0oMI/gHx9sg+k2D2bciuSfz23YLQ4zAzv2EWq86UoqHaFZYVxMMIBHFqdcGZgvNp&#10;O5iCcB5ZY2mZFDzJwWrZe1tgom3LB2qOPhMBwi5BBbn3VSKlS3My6Ia2Ig7ezdYGfZB1JnWNbYCb&#10;Uo6iaCINFhwWcqxok1N6Pz6Mgu8W2/U4/mp299vmeT197i+7mJR673frOQhPnf8Pv9o/WsH0Yzy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FTULMcAAADd&#10;AAAADwAAAAAAAAAAAAAAAACqAgAAZHJzL2Rvd25yZXYueG1sUEsFBgAAAAAEAAQA+gAAAJ4DAAAA&#10;AA==&#10;">
                  <v:group id="مجموعة 40" o:spid="_x0000_s168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gOzMMAAADdAAAADwAAAGRycy9kb3ducmV2LnhtbERPTYvCMBC9C/sfwgh7&#10;07S7ukg1ioi7eBDBuiDehmZsi82kNLGt/94cBI+P971Y9aYSLTWutKwgHkcgiDOrS84V/J9+RzMQ&#10;ziNrrCyTggc5WC0/BgtMtO34SG3qcxFC2CWooPC+TqR0WUEG3djWxIG72sagD7DJpW6wC+Gmkl9R&#10;9CMNlhwaCqxpU1B2S+9GwV+H3fo73rb723XzuJymh/M+JqU+h/16DsJT79/il3unFcw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aA7MwwAAAN0AAAAP&#10;AAAAAAAAAAAAAAAAAKoCAABkcnMvZG93bnJldi54bWxQSwUGAAAAAAQABAD6AAAAmgMAAAAA&#10;">
                    <v:group id="مجموعة 41" o:spid="_x0000_s168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SrV8cAAADdAAAADwAAAGRycy9kb3ducmV2LnhtbESPT2vCQBTE7wW/w/KE&#10;3uom1hZJ3YgEFQ9SqBZKb4/sMwnJvg3ZNX++fbdQ6HGYmd8wm+1oGtFT5yrLCuJFBII4t7riQsHn&#10;9fC0BuE8ssbGMimYyME2nT1sMNF24A/qL74QAcIuQQWl920ipctLMugWtiUO3s12Bn2QXSF1h0OA&#10;m0Yuo+hVGqw4LJTYUlZSXl/uRsFxwGH3HO/7c33Lpu/ry/vXOSalHufj7g2Ep9H/h//aJ61gvVrF&#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iSrV8cAAADd&#10;AAAADwAAAAAAAAAAAAAAAACqAgAAZHJzL2Rvd25yZXYueG1sUEsFBgAAAAAEAAQA+gAAAJ4DAAAA&#10;AA==&#10;">
                      <v:shape id="شكل حر 42" o:spid="_x0000_s168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A6ZcQA&#10;AADdAAAADwAAAGRycy9kb3ducmV2LnhtbESPwW7CMBBE75X6D9YicSs2EBUUMKhCoHLopWk/YBUv&#10;cSBeh9hA+ve4EhLH0cy80SzXvWvElbpQe9YwHikQxKU3NVcafn92b3MQISIbbDyThj8KsF69viwx&#10;N/7G33QtYiUShEOOGmyMbS5lKC05DCPfEifv4DuHMcmukqbDW4K7Rk6UepcOa04LFlvaWCpPxcVp&#10;MCrbumz2OaPN+cuq49jE09RoPRz0HwsQkfr4DD/ae6NhnmUT+H+Tn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QOmXEAAAA3QAAAA8AAAAAAAAAAAAAAAAAmAIAAGRycy9k&#10;b3ducmV2LnhtbFBLBQYAAAAABAAEAPUAAACJ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8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rmccA&#10;AADdAAAADwAAAGRycy9kb3ducmV2LnhtbESPQWvCQBSE7wX/w/KE3nSjFZU0G9GCpdQeqpb2+sg+&#10;k+Du25BdTfrvu4LQ4zAz3zDZqrdGXKn1tWMFk3ECgrhwuuZSwddxO1qC8AFZo3FMCn7JwyofPGSY&#10;atfxnq6HUIoIYZ+igiqEJpXSFxVZ9GPXEEfv5FqLIcq2lLrFLsKtkdMkmUuLNceFCht6qag4Hy5W&#10;weJze+n86/z4vvk2H3ViftbTHSv1OOzXzyAC9eE/fG+/aQXL2ewJbm/iE5D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65nHAAAA3QAAAA8AAAAAAAAAAAAAAAAAmAIAAGRy&#10;cy9kb3ducmV2LnhtbFBLBQYAAAAABAAEAPUAAACMAwAAAAA=&#10;" fillcolor="#168489" stroked="f" strokeweight="1pt">
                        <v:stroke joinstyle="miter"/>
                      </v:roundrect>
                    </v:group>
                    <v:oval id="شكل بيضاوي 44" o:spid="_x0000_s168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p8hMQA&#10;AADdAAAADwAAAGRycy9kb3ducmV2LnhtbESP0WoCMRRE3wv+Q7iCbzVrWURWo4ggFaEUYz/gdnPd&#10;rG5utptUt3/fCIKPw8ycYRar3jXiSl2oPSuYjDMQxKU3NVcKvo7b1xmIEJENNp5JwR8FWC0HLwss&#10;jL/xga46ViJBOBSowMbYFlKG0pLDMPYtcfJOvnMYk+wqaTq8Jbhr5FuWTaXDmtOCxZY2lsqL/nUK&#10;dH/Un++nSvoPbfffk7P/cYedUqNhv56DiNTHZ/jR3hkFszzP4f4mP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6fITEAAAA3QAAAA8AAAAAAAAAAAAAAAAAmAIAAGRycy9k&#10;b3ducmV2LnhtbFBLBQYAAAAABAAEAPUAAACJAwAAAAA=&#10;" filled="f" strokecolor="#a5a5a5 [2092]" strokeweight="1pt">
                      <v:stroke joinstyle="miter"/>
                    </v:oval>
                  </v:group>
                  <v:shape id="مربع نص 41" o:spid="_x0000_s1685"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GxosMA&#10;AADdAAAADwAAAGRycy9kb3ducmV2LnhtbESPQWvCQBSE70L/w/IKvenGoiKpq0ir4MGLmt4f2dds&#10;aPZtyL6a+O+7guBxmJlvmNVm8I26UhfrwAamkwwUcRlszZWB4rIfL0FFQbbYBCYDN4qwWb+MVpjb&#10;0POJrmepVIJwzNGAE2lzrWPpyGOchJY4eT+h8yhJdpW2HfYJ7hv9nmUL7bHmtOCwpU9H5e/5zxsQ&#10;sdvprdj5ePgejl+9y8o5Fsa8vQ7bD1BCgzzDj/bBGljOZnO4v0lP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GxosMAAADdAAAADwAAAAAAAAAAAAAAAACYAgAAZHJzL2Rv&#10;d25yZXYueG1sUEsFBgAAAAAEAAQA9QAAAIg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دوافع التحوّل الرقمي في المؤسسات الحديثة</w:t>
                          </w:r>
                        </w:p>
                      </w:txbxContent>
                    </v:textbox>
                  </v:shape>
                </v:group>
                <w10:wrap anchorx="page"/>
                <w10:anchorlock/>
              </v:group>
            </w:pict>
          </mc:Fallback>
        </mc:AlternateConten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أصبح التحوّل الرقمي ضرورة ملحة للمؤسسات الحديثة لمواكبة التطورات التكنولوجية والتغيرات في السوق. تتعدد دوافع التحوّل الرقمي، مما يجعل المؤسسات تسعى لدمج التكنولوجيا في جميع عملياتها.</w:t>
      </w:r>
    </w:p>
    <w:p w:rsidR="007807D6" w:rsidRDefault="007807D6" w:rsidP="007807D6">
      <w:pPr>
        <w:jc w:val="center"/>
        <w:rPr>
          <w:rFonts w:ascii="Sakkal Majalla" w:hAnsi="Sakkal Majalla"/>
          <w:sz w:val="32"/>
          <w:szCs w:val="32"/>
          <w:rtl/>
        </w:rPr>
      </w:pPr>
      <w:r w:rsidRPr="007807D6">
        <w:rPr>
          <w:rFonts w:ascii="Sakkal Majalla" w:hAnsi="Sakkal Majalla"/>
          <w:noProof/>
          <w:sz w:val="32"/>
          <w:szCs w:val="32"/>
        </w:rPr>
        <mc:AlternateContent>
          <mc:Choice Requires="wpg">
            <w:drawing>
              <wp:inline distT="0" distB="0" distL="0" distR="0" wp14:anchorId="2178B626" wp14:editId="0F5CCF67">
                <wp:extent cx="5218158" cy="3664083"/>
                <wp:effectExtent l="0" t="0" r="0" b="0"/>
                <wp:docPr id="2074268336" name="Group 43"/>
                <wp:cNvGraphicFramePr/>
                <a:graphic xmlns:a="http://schemas.openxmlformats.org/drawingml/2006/main">
                  <a:graphicData uri="http://schemas.microsoft.com/office/word/2010/wordprocessingGroup">
                    <wpg:wgp>
                      <wpg:cNvGrpSpPr/>
                      <wpg:grpSpPr>
                        <a:xfrm>
                          <a:off x="0" y="0"/>
                          <a:ext cx="5218158" cy="3664083"/>
                          <a:chOff x="0" y="0"/>
                          <a:chExt cx="7061061" cy="4958132"/>
                        </a:xfrm>
                      </wpg:grpSpPr>
                      <wpg:grpSp>
                        <wpg:cNvPr id="2074268786" name="Group 2074268786"/>
                        <wpg:cNvGrpSpPr/>
                        <wpg:grpSpPr>
                          <a:xfrm>
                            <a:off x="4814117" y="803260"/>
                            <a:ext cx="2246944" cy="1360057"/>
                            <a:chOff x="4814117" y="803260"/>
                            <a:chExt cx="2246944" cy="1360057"/>
                          </a:xfrm>
                        </wpg:grpSpPr>
                        <wps:wsp>
                          <wps:cNvPr id="2074268787" name="Shape"/>
                          <wps:cNvSpPr/>
                          <wps:spPr>
                            <a:xfrm>
                              <a:off x="4814117" y="803260"/>
                              <a:ext cx="480771" cy="1360057"/>
                            </a:xfrm>
                            <a:custGeom>
                              <a:avLst/>
                              <a:gdLst/>
                              <a:ahLst/>
                              <a:cxnLst>
                                <a:cxn ang="0">
                                  <a:pos x="wd2" y="hd2"/>
                                </a:cxn>
                                <a:cxn ang="5400000">
                                  <a:pos x="wd2" y="hd2"/>
                                </a:cxn>
                                <a:cxn ang="10800000">
                                  <a:pos x="wd2" y="hd2"/>
                                </a:cxn>
                                <a:cxn ang="16200000">
                                  <a:pos x="wd2" y="hd2"/>
                                </a:cxn>
                              </a:cxnLst>
                              <a:rect l="0" t="0" r="r" b="b"/>
                              <a:pathLst>
                                <a:path w="19330" h="21600" extrusionOk="0">
                                  <a:moveTo>
                                    <a:pt x="9214" y="21600"/>
                                  </a:moveTo>
                                  <a:cubicBezTo>
                                    <a:pt x="12495" y="20844"/>
                                    <a:pt x="15776" y="20196"/>
                                    <a:pt x="19330" y="19656"/>
                                  </a:cubicBezTo>
                                  <a:cubicBezTo>
                                    <a:pt x="14135" y="14904"/>
                                    <a:pt x="11674" y="9612"/>
                                    <a:pt x="12495" y="4320"/>
                                  </a:cubicBezTo>
                                  <a:cubicBezTo>
                                    <a:pt x="9760" y="2700"/>
                                    <a:pt x="6479" y="1296"/>
                                    <a:pt x="3198" y="0"/>
                                  </a:cubicBezTo>
                                  <a:cubicBezTo>
                                    <a:pt x="-2270" y="6912"/>
                                    <a:pt x="-903" y="14580"/>
                                    <a:pt x="8667" y="21384"/>
                                  </a:cubicBezTo>
                                  <a:cubicBezTo>
                                    <a:pt x="8667" y="21384"/>
                                    <a:pt x="8940" y="21492"/>
                                    <a:pt x="9214" y="21600"/>
                                  </a:cubicBezTo>
                                  <a:close/>
                                </a:path>
                              </a:pathLst>
                            </a:custGeom>
                            <a:solidFill>
                              <a:srgbClr val="9FCFD1"/>
                            </a:solidFill>
                            <a:ln w="12700">
                              <a:miter lim="400000"/>
                            </a:ln>
                          </wps:spPr>
                          <wps:txbx>
                            <w:txbxContent>
                              <w:p w:rsidR="00FD5841" w:rsidRPr="007807D6" w:rsidRDefault="00FD5841" w:rsidP="007807D6">
                                <w:pPr>
                                  <w:bidi w:val="0"/>
                                  <w:jc w:val="center"/>
                                  <w:rPr>
                                    <w:rFonts w:asciiTheme="minorHAnsi" w:hAnsi="Calibri" w:cstheme="minorBidi"/>
                                    <w:color w:val="404040" w:themeColor="text1" w:themeTint="BF"/>
                                    <w:kern w:val="24"/>
                                    <w:sz w:val="22"/>
                                    <w:szCs w:val="22"/>
                                    <w:lang w:val="fr-CA"/>
                                  </w:rPr>
                                </w:pPr>
                                <w:r w:rsidRPr="007807D6">
                                  <w:rPr>
                                    <w:rFonts w:asciiTheme="minorHAnsi" w:hAnsi="Calibri" w:cstheme="minorBidi"/>
                                    <w:color w:val="404040" w:themeColor="text1" w:themeTint="BF"/>
                                    <w:kern w:val="24"/>
                                    <w:sz w:val="22"/>
                                    <w:szCs w:val="22"/>
                                    <w:lang w:val="fr-CA"/>
                                  </w:rPr>
                                  <w:t>02</w:t>
                                </w:r>
                              </w:p>
                            </w:txbxContent>
                          </wps:txbx>
                          <wps:bodyPr lIns="28575" tIns="28575" rIns="162000" bIns="28575" anchor="ctr"/>
                        </wps:wsp>
                        <wps:wsp>
                          <wps:cNvPr id="2074268788" name="TextBox 24"/>
                          <wps:cNvSpPr txBox="1"/>
                          <wps:spPr>
                            <a:xfrm>
                              <a:off x="5294414" y="1262108"/>
                              <a:ext cx="1766647" cy="898790"/>
                            </a:xfrm>
                            <a:prstGeom prst="rect">
                              <a:avLst/>
                            </a:prstGeom>
                            <a:noFill/>
                          </wps:spPr>
                          <wps:txbx>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زيادة الكفاءة التشغيلية</w:t>
                                </w:r>
                              </w:p>
                            </w:txbxContent>
                          </wps:txbx>
                          <wps:bodyPr wrap="square">
                            <a:spAutoFit/>
                          </wps:bodyPr>
                        </wps:wsp>
                      </wpg:grpSp>
                      <wpg:grpSp>
                        <wpg:cNvPr id="2074268789" name="Group 2074268789"/>
                        <wpg:cNvGrpSpPr/>
                        <wpg:grpSpPr>
                          <a:xfrm>
                            <a:off x="4474110" y="2435321"/>
                            <a:ext cx="2107179" cy="1527249"/>
                            <a:chOff x="4474110" y="2435321"/>
                            <a:chExt cx="2107179" cy="1527249"/>
                          </a:xfrm>
                        </wpg:grpSpPr>
                        <wps:wsp>
                          <wps:cNvPr id="2074268790" name="Shape"/>
                          <wps:cNvSpPr/>
                          <wps:spPr>
                            <a:xfrm>
                              <a:off x="4474110" y="2435321"/>
                              <a:ext cx="965639" cy="1088037"/>
                            </a:xfrm>
                            <a:custGeom>
                              <a:avLst/>
                              <a:gdLst/>
                              <a:ahLst/>
                              <a:cxnLst>
                                <a:cxn ang="0">
                                  <a:pos x="wd2" y="hd2"/>
                                </a:cxn>
                                <a:cxn ang="5400000">
                                  <a:pos x="wd2" y="hd2"/>
                                </a:cxn>
                                <a:cxn ang="10800000">
                                  <a:pos x="wd2" y="hd2"/>
                                </a:cxn>
                                <a:cxn ang="16200000">
                                  <a:pos x="wd2" y="hd2"/>
                                </a:cxn>
                              </a:cxnLst>
                              <a:rect l="0" t="0" r="r" b="b"/>
                              <a:pathLst>
                                <a:path w="21600" h="21600" extrusionOk="0">
                                  <a:moveTo>
                                    <a:pt x="152" y="18765"/>
                                  </a:moveTo>
                                  <a:cubicBezTo>
                                    <a:pt x="152" y="18900"/>
                                    <a:pt x="0" y="19035"/>
                                    <a:pt x="0" y="19170"/>
                                  </a:cubicBezTo>
                                  <a:cubicBezTo>
                                    <a:pt x="1977" y="19845"/>
                                    <a:pt x="3803" y="20655"/>
                                    <a:pt x="5780" y="21600"/>
                                  </a:cubicBezTo>
                                  <a:cubicBezTo>
                                    <a:pt x="9127" y="15930"/>
                                    <a:pt x="13994" y="10935"/>
                                    <a:pt x="20079" y="7155"/>
                                  </a:cubicBezTo>
                                  <a:cubicBezTo>
                                    <a:pt x="20839" y="4860"/>
                                    <a:pt x="21448" y="2430"/>
                                    <a:pt x="21600" y="0"/>
                                  </a:cubicBezTo>
                                  <a:cubicBezTo>
                                    <a:pt x="12169" y="3240"/>
                                    <a:pt x="4259" y="9855"/>
                                    <a:pt x="152" y="18765"/>
                                  </a:cubicBezTo>
                                  <a:close/>
                                </a:path>
                              </a:pathLst>
                            </a:custGeom>
                            <a:solidFill>
                              <a:srgbClr val="FFC000"/>
                            </a:solidFill>
                            <a:ln w="12700">
                              <a:miter lim="400000"/>
                            </a:ln>
                          </wps:spPr>
                          <wps:txbx>
                            <w:txbxContent>
                              <w:p w:rsidR="00FD5841" w:rsidRDefault="00FD5841"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03</w:t>
                                </w:r>
                              </w:p>
                            </w:txbxContent>
                          </wps:txbx>
                          <wps:bodyPr lIns="28575" tIns="28575" rIns="28575" bIns="108000" anchor="ctr"/>
                        </wps:wsp>
                        <wps:wsp>
                          <wps:cNvPr id="2074268791" name="TextBox 27"/>
                          <wps:cNvSpPr txBox="1"/>
                          <wps:spPr>
                            <a:xfrm>
                              <a:off x="4813783" y="3063780"/>
                              <a:ext cx="1767506" cy="898790"/>
                            </a:xfrm>
                            <a:prstGeom prst="rect">
                              <a:avLst/>
                            </a:prstGeom>
                            <a:noFill/>
                          </wps:spPr>
                          <wps:txbx>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الابتكار والتطوير المستمر</w:t>
                                </w:r>
                              </w:p>
                            </w:txbxContent>
                          </wps:txbx>
                          <wps:bodyPr wrap="square">
                            <a:spAutoFit/>
                          </wps:bodyPr>
                        </wps:wsp>
                      </wpg:grpSp>
                      <wpg:grpSp>
                        <wpg:cNvPr id="2074268792" name="Group 2074268792"/>
                        <wpg:cNvGrpSpPr/>
                        <wpg:grpSpPr>
                          <a:xfrm>
                            <a:off x="3250063" y="3659358"/>
                            <a:ext cx="2121317" cy="1298774"/>
                            <a:chOff x="3250063" y="3659358"/>
                            <a:chExt cx="2121317" cy="1298774"/>
                          </a:xfrm>
                        </wpg:grpSpPr>
                        <wps:wsp>
                          <wps:cNvPr id="2074268793" name="Shape"/>
                          <wps:cNvSpPr/>
                          <wps:spPr>
                            <a:xfrm>
                              <a:off x="3250063" y="3659358"/>
                              <a:ext cx="1360057" cy="396014"/>
                            </a:xfrm>
                            <a:custGeom>
                              <a:avLst/>
                              <a:gdLst/>
                              <a:ahLst/>
                              <a:cxnLst>
                                <a:cxn ang="0">
                                  <a:pos x="wd2" y="hd2"/>
                                </a:cxn>
                                <a:cxn ang="5400000">
                                  <a:pos x="wd2" y="hd2"/>
                                </a:cxn>
                                <a:cxn ang="10800000">
                                  <a:pos x="wd2" y="hd2"/>
                                </a:cxn>
                                <a:cxn ang="16200000">
                                  <a:pos x="wd2" y="hd2"/>
                                </a:cxn>
                              </a:cxnLst>
                              <a:rect l="0" t="0" r="r" b="b"/>
                              <a:pathLst>
                                <a:path w="21600" h="18498" extrusionOk="0">
                                  <a:moveTo>
                                    <a:pt x="324" y="3251"/>
                                  </a:moveTo>
                                  <a:cubicBezTo>
                                    <a:pt x="216" y="3251"/>
                                    <a:pt x="108" y="3569"/>
                                    <a:pt x="0" y="3569"/>
                                  </a:cubicBezTo>
                                  <a:cubicBezTo>
                                    <a:pt x="432" y="7698"/>
                                    <a:pt x="756" y="12145"/>
                                    <a:pt x="1080" y="16274"/>
                                  </a:cubicBezTo>
                                  <a:cubicBezTo>
                                    <a:pt x="6156" y="13416"/>
                                    <a:pt x="11448" y="14051"/>
                                    <a:pt x="16524" y="18498"/>
                                  </a:cubicBezTo>
                                  <a:cubicBezTo>
                                    <a:pt x="16632" y="18498"/>
                                    <a:pt x="16740" y="18180"/>
                                    <a:pt x="16956" y="18180"/>
                                  </a:cubicBezTo>
                                  <a:cubicBezTo>
                                    <a:pt x="18576" y="15957"/>
                                    <a:pt x="20196" y="13733"/>
                                    <a:pt x="21600" y="10875"/>
                                  </a:cubicBezTo>
                                  <a:cubicBezTo>
                                    <a:pt x="15336" y="74"/>
                                    <a:pt x="7668" y="-3102"/>
                                    <a:pt x="324" y="3251"/>
                                  </a:cubicBezTo>
                                  <a:close/>
                                </a:path>
                              </a:pathLst>
                            </a:custGeom>
                            <a:solidFill>
                              <a:srgbClr val="D1D1D1"/>
                            </a:solidFill>
                            <a:ln w="12700">
                              <a:miter lim="400000"/>
                            </a:ln>
                          </wps:spPr>
                          <wps:txbx>
                            <w:txbxContent>
                              <w:p w:rsidR="00FD5841" w:rsidRDefault="00FD5841" w:rsidP="007807D6">
                                <w:pPr>
                                  <w:bidi w:val="0"/>
                                  <w:jc w:val="center"/>
                                  <w:rPr>
                                    <w:rFonts w:asciiTheme="minorHAnsi" w:hAnsi="Calibri" w:cstheme="minorBidi"/>
                                    <w:color w:val="FFFFFF"/>
                                    <w:kern w:val="24"/>
                                    <w:sz w:val="30"/>
                                    <w:szCs w:val="30"/>
                                    <w:lang w:val="fr-CA"/>
                                  </w:rPr>
                                </w:pPr>
                                <w:r>
                                  <w:rPr>
                                    <w:rFonts w:asciiTheme="minorHAnsi" w:hAnsi="Calibri" w:cstheme="minorBidi"/>
                                    <w:color w:val="FFFFFF"/>
                                    <w:kern w:val="24"/>
                                    <w:sz w:val="30"/>
                                    <w:szCs w:val="30"/>
                                    <w:lang w:val="fr-CA"/>
                                  </w:rPr>
                                  <w:t>04</w:t>
                                </w:r>
                              </w:p>
                            </w:txbxContent>
                          </wps:txbx>
                          <wps:bodyPr lIns="28575" tIns="28575" rIns="28575" bIns="81000" anchor="ctr"/>
                        </wps:wsp>
                        <wps:wsp>
                          <wps:cNvPr id="2074268794" name="TextBox 30"/>
                          <wps:cNvSpPr txBox="1"/>
                          <wps:spPr>
                            <a:xfrm>
                              <a:off x="3603874" y="4059342"/>
                              <a:ext cx="1767506" cy="898790"/>
                            </a:xfrm>
                            <a:prstGeom prst="rect">
                              <a:avLst/>
                            </a:prstGeom>
                            <a:noFill/>
                          </wps:spPr>
                          <wps:txbx>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تحليل البيانات واتخاذ القرار</w:t>
                                </w:r>
                              </w:p>
                            </w:txbxContent>
                          </wps:txbx>
                          <wps:bodyPr wrap="square">
                            <a:spAutoFit/>
                          </wps:bodyPr>
                        </wps:wsp>
                      </wpg:grpSp>
                      <wpg:grpSp>
                        <wpg:cNvPr id="2074268876" name="Group 2074268876"/>
                        <wpg:cNvGrpSpPr/>
                        <wpg:grpSpPr>
                          <a:xfrm>
                            <a:off x="616491" y="2911338"/>
                            <a:ext cx="2313971" cy="1169645"/>
                            <a:chOff x="616491" y="2911338"/>
                            <a:chExt cx="2313971" cy="1169645"/>
                          </a:xfrm>
                        </wpg:grpSpPr>
                        <wps:wsp>
                          <wps:cNvPr id="2074268877" name="Shape"/>
                          <wps:cNvSpPr/>
                          <wps:spPr>
                            <a:xfrm>
                              <a:off x="2026026" y="2911338"/>
                              <a:ext cx="904436" cy="1169645"/>
                            </a:xfrm>
                            <a:custGeom>
                              <a:avLst/>
                              <a:gdLst/>
                              <a:ahLst/>
                              <a:cxnLst>
                                <a:cxn ang="0">
                                  <a:pos x="wd2" y="hd2"/>
                                </a:cxn>
                                <a:cxn ang="5400000">
                                  <a:pos x="wd2" y="hd2"/>
                                </a:cxn>
                                <a:cxn ang="10800000">
                                  <a:pos x="wd2" y="hd2"/>
                                </a:cxn>
                                <a:cxn ang="16200000">
                                  <a:pos x="wd2" y="hd2"/>
                                </a:cxn>
                              </a:cxnLst>
                              <a:rect l="0" t="0" r="r" b="b"/>
                              <a:pathLst>
                                <a:path w="21600" h="21600" extrusionOk="0">
                                  <a:moveTo>
                                    <a:pt x="4710" y="251"/>
                                  </a:moveTo>
                                  <a:cubicBezTo>
                                    <a:pt x="4547" y="126"/>
                                    <a:pt x="4385" y="126"/>
                                    <a:pt x="4223" y="0"/>
                                  </a:cubicBezTo>
                                  <a:cubicBezTo>
                                    <a:pt x="2923" y="1381"/>
                                    <a:pt x="1624" y="2763"/>
                                    <a:pt x="0" y="4144"/>
                                  </a:cubicBezTo>
                                  <a:cubicBezTo>
                                    <a:pt x="6009" y="8163"/>
                                    <a:pt x="10719" y="13186"/>
                                    <a:pt x="13805" y="19088"/>
                                  </a:cubicBezTo>
                                  <a:cubicBezTo>
                                    <a:pt x="16241" y="20093"/>
                                    <a:pt x="18839" y="20972"/>
                                    <a:pt x="21600" y="21600"/>
                                  </a:cubicBezTo>
                                  <a:cubicBezTo>
                                    <a:pt x="20138" y="13186"/>
                                    <a:pt x="14292" y="5400"/>
                                    <a:pt x="4710" y="251"/>
                                  </a:cubicBezTo>
                                  <a:close/>
                                </a:path>
                              </a:pathLst>
                            </a:custGeom>
                            <a:solidFill>
                              <a:srgbClr val="3D8E92"/>
                            </a:solidFill>
                            <a:ln w="12700">
                              <a:miter lim="400000"/>
                            </a:ln>
                          </wps:spPr>
                          <wps:txbx>
                            <w:txbxContent>
                              <w:p w:rsidR="00FD5841" w:rsidRDefault="00FD5841"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05</w:t>
                                </w:r>
                              </w:p>
                            </w:txbxContent>
                          </wps:txbx>
                          <wps:bodyPr lIns="162000" tIns="28575" rIns="28575" bIns="28575" anchor="ctr"/>
                        </wps:wsp>
                        <wps:wsp>
                          <wps:cNvPr id="2074268878" name="TextBox 33"/>
                          <wps:cNvSpPr txBox="1"/>
                          <wps:spPr>
                            <a:xfrm>
                              <a:off x="616491" y="3523230"/>
                              <a:ext cx="1767505" cy="511262"/>
                            </a:xfrm>
                            <a:prstGeom prst="rect">
                              <a:avLst/>
                            </a:prstGeom>
                            <a:noFill/>
                          </wps:spPr>
                          <wps:txbx>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الأمن السيبراني</w:t>
                                </w:r>
                              </w:p>
                            </w:txbxContent>
                          </wps:txbx>
                          <wps:bodyPr wrap="square">
                            <a:spAutoFit/>
                          </wps:bodyPr>
                        </wps:wsp>
                      </wpg:grpSp>
                      <wpg:grpSp>
                        <wpg:cNvPr id="2074268879" name="Group 2074268879"/>
                        <wpg:cNvGrpSpPr/>
                        <wpg:grpSpPr>
                          <a:xfrm>
                            <a:off x="0" y="1619293"/>
                            <a:ext cx="2186458" cy="1305650"/>
                            <a:chOff x="0" y="1619293"/>
                            <a:chExt cx="2186458" cy="1305650"/>
                          </a:xfrm>
                        </wpg:grpSpPr>
                        <wps:wsp>
                          <wps:cNvPr id="2074268880" name="Shape"/>
                          <wps:cNvSpPr/>
                          <wps:spPr>
                            <a:xfrm>
                              <a:off x="1618007" y="1619293"/>
                              <a:ext cx="568451" cy="1305650"/>
                            </a:xfrm>
                            <a:custGeom>
                              <a:avLst/>
                              <a:gdLst/>
                              <a:ahLst/>
                              <a:cxnLst>
                                <a:cxn ang="0">
                                  <a:pos x="wd2" y="hd2"/>
                                </a:cxn>
                                <a:cxn ang="5400000">
                                  <a:pos x="wd2" y="hd2"/>
                                </a:cxn>
                                <a:cxn ang="10800000">
                                  <a:pos x="wd2" y="hd2"/>
                                </a:cxn>
                                <a:cxn ang="16200000">
                                  <a:pos x="wd2" y="hd2"/>
                                </a:cxn>
                              </a:cxnLst>
                              <a:rect l="0" t="0" r="r" b="b"/>
                              <a:pathLst>
                                <a:path w="20518" h="21600" extrusionOk="0">
                                  <a:moveTo>
                                    <a:pt x="20373" y="337"/>
                                  </a:moveTo>
                                  <a:cubicBezTo>
                                    <a:pt x="20373" y="225"/>
                                    <a:pt x="20373" y="112"/>
                                    <a:pt x="20373" y="0"/>
                                  </a:cubicBezTo>
                                  <a:cubicBezTo>
                                    <a:pt x="16936" y="113"/>
                                    <a:pt x="13500" y="113"/>
                                    <a:pt x="10064" y="0"/>
                                  </a:cubicBezTo>
                                  <a:cubicBezTo>
                                    <a:pt x="9573" y="5625"/>
                                    <a:pt x="6136" y="11138"/>
                                    <a:pt x="0" y="16088"/>
                                  </a:cubicBezTo>
                                  <a:cubicBezTo>
                                    <a:pt x="736" y="17888"/>
                                    <a:pt x="1964" y="19800"/>
                                    <a:pt x="3436" y="21600"/>
                                  </a:cubicBezTo>
                                  <a:cubicBezTo>
                                    <a:pt x="14973" y="16088"/>
                                    <a:pt x="21600" y="8550"/>
                                    <a:pt x="20373" y="337"/>
                                  </a:cubicBezTo>
                                  <a:close/>
                                </a:path>
                              </a:pathLst>
                            </a:custGeom>
                            <a:solidFill>
                              <a:srgbClr val="9FCFD1"/>
                            </a:solidFill>
                            <a:ln w="12700">
                              <a:miter lim="400000"/>
                            </a:ln>
                          </wps:spPr>
                          <wps:txbx>
                            <w:txbxContent>
                              <w:p w:rsidR="00FD5841" w:rsidRDefault="00FD5841"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06</w:t>
                                </w:r>
                              </w:p>
                            </w:txbxContent>
                          </wps:txbx>
                          <wps:bodyPr lIns="81000" tIns="28575" rIns="27000" bIns="28575" anchor="ctr"/>
                        </wps:wsp>
                        <wps:wsp>
                          <wps:cNvPr id="2074268881" name="TextBox 36"/>
                          <wps:cNvSpPr txBox="1"/>
                          <wps:spPr>
                            <a:xfrm>
                              <a:off x="0" y="1871556"/>
                              <a:ext cx="1766646" cy="898789"/>
                            </a:xfrm>
                            <a:prstGeom prst="rect">
                              <a:avLst/>
                            </a:prstGeom>
                            <a:noFill/>
                          </wps:spPr>
                          <wps:txbx>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التفاعل والتواصل الفعال</w:t>
                                </w:r>
                              </w:p>
                            </w:txbxContent>
                          </wps:txbx>
                          <wps:bodyPr wrap="square">
                            <a:spAutoFit/>
                          </wps:bodyPr>
                        </wps:wsp>
                      </wpg:grpSp>
                      <wpg:grpSp>
                        <wpg:cNvPr id="2074268882" name="Group 2074268882"/>
                        <wpg:cNvGrpSpPr/>
                        <wpg:grpSpPr>
                          <a:xfrm>
                            <a:off x="876691" y="329625"/>
                            <a:ext cx="2271374" cy="876969"/>
                            <a:chOff x="876691" y="329625"/>
                            <a:chExt cx="2271374" cy="876969"/>
                          </a:xfrm>
                        </wpg:grpSpPr>
                        <wps:wsp>
                          <wps:cNvPr id="2074268883" name="Shape"/>
                          <wps:cNvSpPr/>
                          <wps:spPr>
                            <a:xfrm>
                              <a:off x="1822019" y="531251"/>
                              <a:ext cx="1326046" cy="675343"/>
                            </a:xfrm>
                            <a:custGeom>
                              <a:avLst/>
                              <a:gdLst/>
                              <a:ahLst/>
                              <a:cxnLst>
                                <a:cxn ang="0">
                                  <a:pos x="wd2" y="hd2"/>
                                </a:cxn>
                                <a:cxn ang="5400000">
                                  <a:pos x="wd2" y="hd2"/>
                                </a:cxn>
                                <a:cxn ang="10800000">
                                  <a:pos x="wd2" y="hd2"/>
                                </a:cxn>
                                <a:cxn ang="16200000">
                                  <a:pos x="wd2" y="hd2"/>
                                </a:cxn>
                              </a:cxnLst>
                              <a:rect l="0" t="0" r="r" b="b"/>
                              <a:pathLst>
                                <a:path w="21600" h="20430" extrusionOk="0">
                                  <a:moveTo>
                                    <a:pt x="21378" y="6994"/>
                                  </a:moveTo>
                                  <a:cubicBezTo>
                                    <a:pt x="21489" y="6789"/>
                                    <a:pt x="21600" y="6789"/>
                                    <a:pt x="21600" y="6583"/>
                                  </a:cubicBezTo>
                                  <a:cubicBezTo>
                                    <a:pt x="20603" y="4526"/>
                                    <a:pt x="19606" y="2263"/>
                                    <a:pt x="18720" y="0"/>
                                  </a:cubicBezTo>
                                  <a:cubicBezTo>
                                    <a:pt x="14289" y="6171"/>
                                    <a:pt x="8972" y="10286"/>
                                    <a:pt x="3323" y="11726"/>
                                  </a:cubicBezTo>
                                  <a:cubicBezTo>
                                    <a:pt x="2105" y="14400"/>
                                    <a:pt x="997" y="17280"/>
                                    <a:pt x="0" y="20160"/>
                                  </a:cubicBezTo>
                                  <a:cubicBezTo>
                                    <a:pt x="7532" y="21600"/>
                                    <a:pt x="15397" y="17280"/>
                                    <a:pt x="21378" y="6994"/>
                                  </a:cubicBezTo>
                                  <a:close/>
                                </a:path>
                              </a:pathLst>
                            </a:custGeom>
                            <a:solidFill>
                              <a:srgbClr val="FFC000"/>
                            </a:solidFill>
                            <a:ln w="12700">
                              <a:miter lim="400000"/>
                            </a:ln>
                          </wps:spPr>
                          <wps:txbx>
                            <w:txbxContent>
                              <w:p w:rsidR="00FD5841" w:rsidRDefault="00FD5841" w:rsidP="007807D6">
                                <w:pPr>
                                  <w:bidi w:val="0"/>
                                  <w:jc w:val="center"/>
                                  <w:rPr>
                                    <w:rFonts w:asciiTheme="minorHAnsi" w:hAnsi="Calibri" w:cstheme="minorBidi"/>
                                    <w:color w:val="FFFFFF"/>
                                    <w:kern w:val="24"/>
                                    <w:sz w:val="30"/>
                                    <w:szCs w:val="30"/>
                                    <w:lang w:val="fr-CA"/>
                                  </w:rPr>
                                </w:pPr>
                                <w:r>
                                  <w:rPr>
                                    <w:rFonts w:asciiTheme="minorHAnsi" w:hAnsi="Calibri" w:cstheme="minorBidi"/>
                                    <w:color w:val="FFFFFF"/>
                                    <w:kern w:val="24"/>
                                    <w:sz w:val="30"/>
                                    <w:szCs w:val="30"/>
                                    <w:lang w:val="fr-CA"/>
                                  </w:rPr>
                                  <w:t>07</w:t>
                                </w:r>
                              </w:p>
                            </w:txbxContent>
                          </wps:txbx>
                          <wps:bodyPr lIns="28575" tIns="188999" rIns="28575" bIns="28575" anchor="ctr"/>
                        </wps:wsp>
                        <wps:wsp>
                          <wps:cNvPr id="2074268884" name="TextBox 39"/>
                          <wps:cNvSpPr txBox="1"/>
                          <wps:spPr>
                            <a:xfrm>
                              <a:off x="876691" y="329625"/>
                              <a:ext cx="1767506" cy="511262"/>
                            </a:xfrm>
                            <a:prstGeom prst="rect">
                              <a:avLst/>
                            </a:prstGeom>
                            <a:noFill/>
                          </wps:spPr>
                          <wps:txbx>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استدامة الأعمال</w:t>
                                </w:r>
                              </w:p>
                            </w:txbxContent>
                          </wps:txbx>
                          <wps:bodyPr wrap="square">
                            <a:spAutoFit/>
                          </wps:bodyPr>
                        </wps:wsp>
                      </wpg:grpSp>
                      <wpg:grpSp>
                        <wpg:cNvPr id="2074269146" name="Group 2074269146"/>
                        <wpg:cNvGrpSpPr/>
                        <wpg:grpSpPr>
                          <a:xfrm>
                            <a:off x="3250068" y="0"/>
                            <a:ext cx="2446835" cy="1023545"/>
                            <a:chOff x="3250068" y="0"/>
                            <a:chExt cx="2446835" cy="1023545"/>
                          </a:xfrm>
                        </wpg:grpSpPr>
                        <wps:wsp>
                          <wps:cNvPr id="2074269147" name="Shape"/>
                          <wps:cNvSpPr/>
                          <wps:spPr>
                            <a:xfrm>
                              <a:off x="3250068" y="259247"/>
                              <a:ext cx="1237643" cy="764298"/>
                            </a:xfrm>
                            <a:custGeom>
                              <a:avLst/>
                              <a:gdLst/>
                              <a:ahLst/>
                              <a:cxnLst>
                                <a:cxn ang="0">
                                  <a:pos x="wd2" y="hd2"/>
                                </a:cxn>
                                <a:cxn ang="5400000">
                                  <a:pos x="wd2" y="hd2"/>
                                </a:cxn>
                                <a:cxn ang="10800000">
                                  <a:pos x="wd2" y="hd2"/>
                                </a:cxn>
                                <a:cxn ang="16200000">
                                  <a:pos x="wd2" y="hd2"/>
                                </a:cxn>
                              </a:cxnLst>
                              <a:rect l="0" t="0" r="r" b="b"/>
                              <a:pathLst>
                                <a:path w="21600" h="21484" extrusionOk="0">
                                  <a:moveTo>
                                    <a:pt x="20176" y="21484"/>
                                  </a:moveTo>
                                  <a:cubicBezTo>
                                    <a:pt x="20294" y="21484"/>
                                    <a:pt x="20413" y="21484"/>
                                    <a:pt x="20532" y="21484"/>
                                  </a:cubicBezTo>
                                  <a:cubicBezTo>
                                    <a:pt x="20769" y="18808"/>
                                    <a:pt x="21125" y="16323"/>
                                    <a:pt x="21600" y="13647"/>
                                  </a:cubicBezTo>
                                  <a:cubicBezTo>
                                    <a:pt x="15903" y="11162"/>
                                    <a:pt x="10681" y="6574"/>
                                    <a:pt x="6171" y="75"/>
                                  </a:cubicBezTo>
                                  <a:cubicBezTo>
                                    <a:pt x="4154" y="-116"/>
                                    <a:pt x="2136" y="75"/>
                                    <a:pt x="0" y="457"/>
                                  </a:cubicBezTo>
                                  <a:cubicBezTo>
                                    <a:pt x="4510" y="11353"/>
                                    <a:pt x="11631" y="19190"/>
                                    <a:pt x="20176" y="21484"/>
                                  </a:cubicBezTo>
                                  <a:close/>
                                </a:path>
                              </a:pathLst>
                            </a:custGeom>
                            <a:solidFill>
                              <a:srgbClr val="3D8E92"/>
                            </a:solidFill>
                            <a:ln w="12700">
                              <a:miter lim="400000"/>
                            </a:ln>
                          </wps:spPr>
                          <wps:txbx>
                            <w:txbxContent>
                              <w:p w:rsidR="00FD5841" w:rsidRDefault="00FD5841"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01</w:t>
                                </w:r>
                              </w:p>
                            </w:txbxContent>
                          </wps:txbx>
                          <wps:bodyPr lIns="28575" tIns="28575" rIns="28575" bIns="28575" anchor="ctr"/>
                        </wps:wsp>
                        <wps:wsp>
                          <wps:cNvPr id="2074269148" name="TextBox 42"/>
                          <wps:cNvSpPr txBox="1"/>
                          <wps:spPr>
                            <a:xfrm>
                              <a:off x="3930257" y="0"/>
                              <a:ext cx="1766646" cy="898789"/>
                            </a:xfrm>
                            <a:prstGeom prst="rect">
                              <a:avLst/>
                            </a:prstGeom>
                            <a:noFill/>
                          </wps:spPr>
                          <wps:txbx>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تحسين تجربة العملاء</w:t>
                                </w:r>
                              </w:p>
                            </w:txbxContent>
                          </wps:txbx>
                          <wps:bodyPr wrap="square">
                            <a:spAutoFit/>
                          </wps:bodyPr>
                        </wps:wsp>
                      </wpg:grpSp>
                    </wpg:wgp>
                  </a:graphicData>
                </a:graphic>
              </wp:inline>
            </w:drawing>
          </mc:Choice>
          <mc:Fallback>
            <w:pict>
              <v:group id="Group 43" o:spid="_x0000_s1686" style="width:410.9pt;height:288.5pt;mso-position-horizontal-relative:char;mso-position-vertical-relative:line" coordsize="70610,49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">
                <v:group id="Group 2074268786" o:spid="_x0000_s1687" style="position:absolute;left:48141;top:8032;width:22469;height:13601" coordorigin="48141,8032" coordsize="22469,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gukkv&#10;zAAAAOMAAAAPAAAAAAAAAAAAAAAAAKoCAABkcnMvZG93bnJldi54bWxQSwUGAAAAAAQABAD6AAAA&#10;owMAAAAA&#10;">
                  <v:shape id="Shape" o:spid="_x0000_s1688" style="position:absolute;left:48141;top:8032;width:4807;height:13601;visibility:visible;mso-wrap-style:square;v-text-anchor:middle" coordsize="1933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0heMsA&#10;AADjAAAADwAAAGRycy9kb3ducmV2LnhtbESPT2vCQBTE7wW/w/IKvRTdGMTE1FXUIgjqwT94fmRf&#10;k9Ds25Ddmvjtu0Khx2FmfsPMl72pxZ1aV1lWMB5FIIhzqysuFFwv22EKwnlkjbVlUvAgB8vF4GWO&#10;mbYdn+h+9oUIEHYZKii9bzIpXV6SQTeyDXHwvmxr0AfZFlK32AW4qWUcRVNpsOKwUGJDm5Ly7/OP&#10;UfA+SVYzPG5d4ztaHz5vt/3+ESv19tqvPkB46v1/+K+90wriKJnE0zRJE3h+Cn9AL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d3SF4ywAAAOMAAAAPAAAAAAAAAAAAAAAAAJgC&#10;AABkcnMvZG93bnJldi54bWxQSwUGAAAAAAQABAD1AAAAkAMAAAAA&#10;" adj="-11796480,,5400" path="m9214,21600v3281,-756,6562,-1404,10116,-1944c14135,14904,11674,9612,12495,4320,9760,2700,6479,1296,3198,,-2270,6912,-903,14580,8667,21384v,,273,108,547,216xe" fillcolor="#9fcfd1" stroked="f" strokeweight="1pt">
                    <v:stroke miterlimit="4" joinstyle="miter"/>
                    <v:formulas/>
                    <v:path arrowok="t" o:extrusionok="f" o:connecttype="custom" o:connectlocs="240386,680029;240386,680029;240386,680029;240386,680029" o:connectangles="0,90,180,270" textboxrect="0,0,19330,21600"/>
                    <v:textbox inset="2.25pt,2.25pt,4.5mm,2.25pt">
                      <w:txbxContent>
                        <w:p w:rsidR="00FD5841" w:rsidRPr="007807D6" w:rsidRDefault="00FD5841" w:rsidP="007807D6">
                          <w:pPr>
                            <w:bidi w:val="0"/>
                            <w:jc w:val="center"/>
                            <w:rPr>
                              <w:rFonts w:asciiTheme="minorHAnsi" w:hAnsi="Calibri" w:cstheme="minorBidi"/>
                              <w:color w:val="404040" w:themeColor="text1" w:themeTint="BF"/>
                              <w:kern w:val="24"/>
                              <w:sz w:val="22"/>
                              <w:szCs w:val="22"/>
                              <w:lang w:val="fr-CA"/>
                            </w:rPr>
                          </w:pPr>
                          <w:r w:rsidRPr="007807D6">
                            <w:rPr>
                              <w:rFonts w:asciiTheme="minorHAnsi" w:hAnsi="Calibri" w:cstheme="minorBidi"/>
                              <w:color w:val="404040" w:themeColor="text1" w:themeTint="BF"/>
                              <w:kern w:val="24"/>
                              <w:sz w:val="22"/>
                              <w:szCs w:val="22"/>
                              <w:lang w:val="fr-CA"/>
                            </w:rPr>
                            <w:t>02</w:t>
                          </w:r>
                        </w:p>
                      </w:txbxContent>
                    </v:textbox>
                  </v:shape>
                  <v:shape id="TextBox 24" o:spid="_x0000_s1689" type="#_x0000_t202" style="position:absolute;left:52944;top:12621;width:17666;height:8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pRt8YA&#10;AADjAAAADwAAAGRycy9kb3ducmV2LnhtbERPO0/DMBDekfgP1iGxUbsRtFFat6p4SB1YKGE/xdc4&#10;Ij5H8dGk/x4PSIyfvvd2P4deXWhMXWQLy4UBRdxE13Frof58eyhBJUF22EcmC1dKsN/d3myxcnHi&#10;D7qcpFU5hFOFFrzIUGmdGk8B0yIOxJk7xzGgZDi22o045fDQ68KYlQ7YcW7wONCzp+b79BMsiLjD&#10;8lq/hnT8mt9fJm+aJ6ytvb+bDxtQQrP8i//cR2ehMOvHYlWuyzw6f8p/QO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pRt8YAAADjAAAADwAAAAAAAAAAAAAAAACYAgAAZHJz&#10;L2Rvd25yZXYueG1sUEsFBgAAAAAEAAQA9QAAAIsDAAAAAA==&#10;" filled="f" stroked="f">
                    <v:textbox style="mso-fit-shape-to-text:t">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زيادة الكفاءة التشغيلية</w:t>
                          </w:r>
                        </w:p>
                      </w:txbxContent>
                    </v:textbox>
                  </v:shape>
                </v:group>
                <v:group id="Group 2074268789" o:spid="_x0000_s1690" style="position:absolute;left:44741;top:24353;width:21071;height:15272" coordorigin="44741,24353" coordsize="21071,15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XdXc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bpJJ3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Jd1d&#10;zAAAAOMAAAAPAAAAAAAAAAAAAAAAAKoCAABkcnMvZG93bnJldi54bWxQSwUGAAAAAAQABAD6AAAA&#10;owMAAAAA&#10;">
                  <v:shape id="Shape" o:spid="_x0000_s1691" style="position:absolute;left:44741;top:24353;width:9656;height:10880;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9cEMsA&#10;AADjAAAADwAAAGRycy9kb3ducmV2LnhtbESP22rCQBCG74W+wzKF3pmNQTxEV7EV2wqixPYBhuyY&#10;BLOzIbuNqU/fvSh4+fOf+Jbr3tSio9ZVlhWMohgEcW51xYWC76/dcAbCeWSNtWVS8EsO1qunwRJT&#10;bW+cUXf2hQgj7FJUUHrfpFK6vCSDLrINcfAutjXog2wLqVu8hXFTyySOJ9JgxeGhxIbeSsqv5x+j&#10;gO7mlL1f9G57eP24nw52f+zmjVIvz/1mAcJT7x/h//anVpDE03EymU3ngSIwBR6Qq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Lr1wQywAAAOMAAAAPAAAAAAAAAAAAAAAAAJgC&#10;AABkcnMvZG93bnJldi54bWxQSwUGAAAAAAQABAD1AAAAkAMAAAAA&#10;" adj="-11796480,,5400" path="m152,18765v,135,-152,270,-152,405c1977,19845,3803,20655,5780,21600,9127,15930,13994,10935,20079,7155,20839,4860,21448,2430,21600,,12169,3240,4259,9855,152,18765xe" fillcolor="#ffc000" stroked="f" strokeweight="1pt">
                    <v:stroke miterlimit="4" joinstyle="miter"/>
                    <v:formulas/>
                    <v:path arrowok="t" o:extrusionok="f" o:connecttype="custom" o:connectlocs="482820,544019;482820,544019;482820,544019;482820,544019" o:connectangles="0,90,180,270" textboxrect="0,0,21600,21600"/>
                    <v:textbox inset="2.25pt,2.25pt,2.25pt,3mm">
                      <w:txbxContent>
                        <w:p w:rsidR="00FD5841" w:rsidRDefault="00FD5841"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03</w:t>
                          </w:r>
                        </w:p>
                      </w:txbxContent>
                    </v:textbox>
                  </v:shape>
                  <v:shape id="TextBox 27" o:spid="_x0000_s1692" type="#_x0000_t202" style="position:absolute;left:48137;top:30637;width:17675;height:8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lu98kA&#10;AADjAAAADwAAAGRycy9kb3ducmV2LnhtbESPzU7DMBCE70i8g7VI3KidCNoS6lYVP1IPXCjhvoqX&#10;OCJeR/HSpG+PkZA4jmbmG81mN4denWhMXWQLxcKAIm6i67i1UL+/3KxBJUF22EcmC2dKsNteXmyw&#10;cnHiNzodpVUZwqlCC15kqLROjaeAaREH4ux9xjGgZDm22o04ZXjodWnMUgfsOC94HOjRU/N1/A4W&#10;RNy+ONfPIR0+5tenyZvmDmtrr6/m/QMooVn+w3/tg7NQmtVtuVyv7g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Slu98kAAADjAAAADwAAAAAAAAAAAAAAAACYAgAA&#10;ZHJzL2Rvd25yZXYueG1sUEsFBgAAAAAEAAQA9QAAAI4DAAAAAA==&#10;" filled="f" stroked="f">
                    <v:textbox style="mso-fit-shape-to-text:t">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الابتكار والتطوير المستمر</w:t>
                          </w:r>
                        </w:p>
                      </w:txbxContent>
                    </v:textbox>
                  </v:shape>
                </v:group>
                <v:group id="Group 2074268792" o:spid="_x0000_s1693" style="position:absolute;left:32500;top:36593;width:21213;height:12988" coordorigin="32500,36593" coordsize="21213,129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WNnx&#10;zAAAAOMAAAAPAAAAAAAAAAAAAAAAAKoCAABkcnMvZG93bnJldi54bWxQSwUGAAAAAAQABAD6AAAA&#10;owMAAAAA&#10;">
                  <v:shape id="Shape" o:spid="_x0000_s1694" style="position:absolute;left:32500;top:36593;width:13601;height:3960;visibility:visible;mso-wrap-style:square;v-text-anchor:middle" coordsize="21600,184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2qsoA&#10;AADjAAAADwAAAGRycy9kb3ducmV2LnhtbESP0WrCQBRE3wv9h+UW+lY3icVodBUtSH1qre0HXLK3&#10;SWj2bthdY/TrXaHg4zAzZ5jFajCt6Mn5xrKCdJSAIC6tbrhS8PO9fZmC8AFZY2uZFJzJw2r5+LDA&#10;QtsTf1F/CJWIEPYFKqhD6AopfVmTQT+yHXH0fq0zGKJ0ldQOTxFuWpklyUQabDgu1NjRW03l3+Fo&#10;FOQX6arUUdrL8V6vPz6HfXjfKPX8NKznIAIN4R7+b++0gizJX7PJNJ+N4fYp/gG5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Rp9qrKAAAA4wAAAA8AAAAAAAAAAAAAAAAAmAIA&#10;AGRycy9kb3ducmV2LnhtbFBLBQYAAAAABAAEAPUAAACPAwAAAAA=&#10;" adj="-11796480,,5400" path="m324,3251c216,3251,108,3569,,3569v432,4129,756,8576,1080,12705c6156,13416,11448,14051,16524,18498v108,,216,-318,432,-318c18576,15957,20196,13733,21600,10875,15336,74,7668,-3102,324,3251xe" fillcolor="#d1d1d1" stroked="f" strokeweight="1pt">
                    <v:stroke miterlimit="4" joinstyle="miter"/>
                    <v:formulas/>
                    <v:path arrowok="t" o:extrusionok="f" o:connecttype="custom" o:connectlocs="680029,198007;680029,198007;680029,198007;680029,198007" o:connectangles="0,90,180,270" textboxrect="0,0,21600,18498"/>
                    <v:textbox inset="2.25pt,2.25pt,2.25pt,2.25mm">
                      <w:txbxContent>
                        <w:p w:rsidR="00FD5841" w:rsidRDefault="00FD5841" w:rsidP="007807D6">
                          <w:pPr>
                            <w:bidi w:val="0"/>
                            <w:jc w:val="center"/>
                            <w:rPr>
                              <w:rFonts w:asciiTheme="minorHAnsi" w:hAnsi="Calibri" w:cstheme="minorBidi"/>
                              <w:color w:val="FFFFFF"/>
                              <w:kern w:val="24"/>
                              <w:sz w:val="30"/>
                              <w:szCs w:val="30"/>
                              <w:lang w:val="fr-CA"/>
                            </w:rPr>
                          </w:pPr>
                          <w:r>
                            <w:rPr>
                              <w:rFonts w:asciiTheme="minorHAnsi" w:hAnsi="Calibri" w:cstheme="minorBidi"/>
                              <w:color w:val="FFFFFF"/>
                              <w:kern w:val="24"/>
                              <w:sz w:val="30"/>
                              <w:szCs w:val="30"/>
                              <w:lang w:val="fr-CA"/>
                            </w:rPr>
                            <w:t>04</w:t>
                          </w:r>
                        </w:p>
                      </w:txbxContent>
                    </v:textbox>
                  </v:shape>
                  <v:shape id="TextBox 30" o:spid="_x0000_s1695" type="#_x0000_t202" style="position:absolute;left:36038;top:40593;width:17675;height:8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7Nb8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K9elj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V7Nb8kAAADjAAAADwAAAAAAAAAAAAAAAACYAgAA&#10;ZHJzL2Rvd25yZXYueG1sUEsFBgAAAAAEAAQA9QAAAI4DAAAAAA==&#10;" filled="f" stroked="f">
                    <v:textbox style="mso-fit-shape-to-text:t">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تحليل البيانات واتخاذ القرار</w:t>
                          </w:r>
                        </w:p>
                      </w:txbxContent>
                    </v:textbox>
                  </v:shape>
                </v:group>
                <v:group id="Group 2074268876" o:spid="_x0000_s1696" style="position:absolute;left:6164;top:29113;width:23140;height:11696" coordorigin="6164,29113" coordsize="23139,11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j261e&#10;zAAAAOMAAAAPAAAAAAAAAAAAAAAAAKoCAABkcnMvZG93bnJldi54bWxQSwUGAAAAAAQABAD6AAAA&#10;owMAAAAA&#10;">
                  <v:shape id="Shape" o:spid="_x0000_s1697" style="position:absolute;left:20260;top:29113;width:9044;height:11696;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Yc8wA&#10;AADjAAAADwAAAGRycy9kb3ducmV2LnhtbESPQUvDQBSE74L/YXmCN7tpkCbEbksjWD0VWrXQ2zP7&#10;mqRm34bdNY3/visUPA4z8w0zX46mEwM531pWMJ0kIIgrq1uuFXy8vzzkIHxA1thZJgW/5GG5uL2Z&#10;Y6Htmbc07EItIoR9gQqaEPpCSl81ZNBPbE8cvaN1BkOUrpba4TnCTSfTJJlJgy3HhQZ7em6o+t79&#10;GAWb9PT1Wu77o/PDYZ1tVuWnW5dK3d+NqycQgcbwH76237SCNMke01meZxn8fYp/QC4u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2zYc8wAAADjAAAADwAAAAAAAAAAAAAAAACY&#10;AgAAZHJzL2Rvd25yZXYueG1sUEsFBgAAAAAEAAQA9QAAAJEDAAAAAA==&#10;" adj="-11796480,,5400" path="m4710,251c4547,126,4385,126,4223,,2923,1381,1624,2763,,4144v6009,4019,10719,9042,13805,14944c16241,20093,18839,20972,21600,21600,20138,13186,14292,5400,4710,251xe" fillcolor="#3d8e92" stroked="f" strokeweight="1pt">
                    <v:stroke miterlimit="4" joinstyle="miter"/>
                    <v:formulas/>
                    <v:path arrowok="t" o:extrusionok="f" o:connecttype="custom" o:connectlocs="452218,584823;452218,584823;452218,584823;452218,584823" o:connectangles="0,90,180,270" textboxrect="0,0,21600,21600"/>
                    <v:textbox inset="4.5mm,2.25pt,2.25pt,2.25pt">
                      <w:txbxContent>
                        <w:p w:rsidR="00FD5841" w:rsidRDefault="00FD5841"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05</w:t>
                          </w:r>
                        </w:p>
                      </w:txbxContent>
                    </v:textbox>
                  </v:shape>
                  <v:shape id="TextBox 33" o:spid="_x0000_s1698" type="#_x0000_t202" style="position:absolute;left:6164;top:35232;width:17675;height:5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u1xsYA&#10;AADjAAAADwAAAGRycy9kb3ducmV2LnhtbERPO0/DMBDekfgP1iGxUbsRtFFat6p4SB1YKGE/xdc4&#10;Ij5H8dGk/x4PSIyfvvd2P4deXWhMXWQLy4UBRdxE13Frof58eyhBJUF22EcmC1dKsN/d3myxcnHi&#10;D7qcpFU5hFOFFrzIUGmdGk8B0yIOxJk7xzGgZDi22o045fDQ68KYlQ7YcW7wONCzp+b79BMsiLjD&#10;8lq/hnT8mt9fJm+aJ6ytvb+bDxtQQrP8i//cR2ehMOvHYlWW6zw6f8p/QO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u1xsYAAADjAAAADwAAAAAAAAAAAAAAAACYAgAAZHJz&#10;L2Rvd25yZXYueG1sUEsFBgAAAAAEAAQA9QAAAIsDAAAAAA==&#10;" filled="f" stroked="f">
                    <v:textbox style="mso-fit-shape-to-text:t">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الأمن السيبراني</w:t>
                          </w:r>
                        </w:p>
                      </w:txbxContent>
                    </v:textbox>
                  </v:shape>
                </v:group>
                <v:group id="Group 2074268879" o:spid="_x0000_s1699" style="position:absolute;top:16192;width:21864;height:13057" coordorigin=",16192" coordsize="21864,130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Q5LM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ZpOpn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RDks&#10;zAAAAOMAAAAPAAAAAAAAAAAAAAAAAKoCAABkcnMvZG93bnJldi54bWxQSwUGAAAAAAQABAD6AAAA&#10;owMAAAAA&#10;">
                  <v:shape id="Shape" o:spid="_x0000_s1700" style="position:absolute;left:16180;top:16192;width:5684;height:13057;visibility:visible;mso-wrap-style:square;v-text-anchor:middle" coordsize="20518,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ZL1MkA&#10;AADjAAAADwAAAGRycy9kb3ducmV2LnhtbESPy2rDMBBF94H+g5hAd7Ect6TGjRJMSKGbLvKAdjlY&#10;E8vEGrmS4rh/Xy0KXV7ui7PeTrYXI/nQOVawzHIQxI3THbcKzqe3RQkiRGSNvWNS8EMBtpuH2Ror&#10;7e58oPEYW5FGOFSowMQ4VFKGxpDFkLmBOHkX5y3GJH0rtcd7Gre9LPJ8JS12nB4MDrQz1FyPN6tg&#10;NMOhtpfaf9FVfk9kPz/2uyelHudT/Qoi0hT/w3/td62gyF+ei1VZlokiMSUek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XZL1MkAAADjAAAADwAAAAAAAAAAAAAAAACYAgAA&#10;ZHJzL2Rvd25yZXYueG1sUEsFBgAAAAAEAAQA9QAAAI4DAAAAAA==&#10;" adj="-11796480,,5400" path="m20373,337v,-112,,-225,,-337c16936,113,13500,113,10064,,9573,5625,6136,11138,,16088v736,1800,1964,3712,3436,5512c14973,16088,21600,8550,20373,337xe" fillcolor="#9fcfd1" stroked="f" strokeweight="1pt">
                    <v:stroke miterlimit="4" joinstyle="miter"/>
                    <v:formulas/>
                    <v:path arrowok="t" o:extrusionok="f" o:connecttype="custom" o:connectlocs="284226,652825;284226,652825;284226,652825;284226,652825" o:connectangles="0,90,180,270" textboxrect="0,0,20518,21600"/>
                    <v:textbox inset="2.25mm,2.25pt,.75mm,2.25pt">
                      <w:txbxContent>
                        <w:p w:rsidR="00FD5841" w:rsidRDefault="00FD5841"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06</w:t>
                          </w:r>
                        </w:p>
                      </w:txbxContent>
                    </v:textbox>
                  </v:shape>
                  <v:shape id="TextBox 36" o:spid="_x0000_s1701" type="#_x0000_t202" style="position:absolute;top:18715;width:17666;height:8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sfMgA&#10;AADjAAAADwAAAGRycy9kb3ducmV2LnhtbESPT0vEMBTE74LfITzBm5u06FrqZpfFP7AHL671/mie&#10;TbF5Kc1z2/32RhA8DjPzG2azW8KgTjSlPrKFYmVAEbfR9dxZaN5fbipQSZAdDpHJwpkS7LaXFxus&#10;XZz5jU5H6VSGcKrRghcZa61T6ylgWsWROHufcQooWU6ddhPOGR4GXRqz1gF7zgseR3r01H4dv4MF&#10;Ebcvzs1zSIeP5fVp9qa9w8ba66tl/wBKaJH/8F/74CyU5v62XFdVVcD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RGx8yAAAAOMAAAAPAAAAAAAAAAAAAAAAAJgCAABk&#10;cnMvZG93bnJldi54bWxQSwUGAAAAAAQABAD1AAAAjQMAAAAA&#10;" filled="f" stroked="f">
                    <v:textbox style="mso-fit-shape-to-text:t">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التفاعل والتواصل الفعال</w:t>
                          </w:r>
                        </w:p>
                      </w:txbxContent>
                    </v:textbox>
                  </v:shape>
                </v:group>
                <v:group id="Group 2074268882" o:spid="_x0000_s1702" style="position:absolute;left:8766;top:3296;width:22714;height:8769" coordorigin="8766,3296" coordsize="22713,87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pNdt6&#10;zAAAAOMAAAAPAAAAAAAAAAAAAAAAAKoCAABkcnMvZG93bnJldi54bWxQSwUGAAAAAAQABAD6AAAA&#10;owMAAAAA&#10;">
                  <v:shape id="Shape" o:spid="_x0000_s1703" style="position:absolute;left:18220;top:5312;width:13260;height:6753;visibility:visible;mso-wrap-style:square;v-text-anchor:middle" coordsize="21600,204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D3fsoA&#10;AADjAAAADwAAAGRycy9kb3ducmV2LnhtbESPQWvCQBSE7wX/w/IK3urGVDSkriKlQii9RCNeH9nX&#10;JDT7NuxuTfz33UKhx2FmvmG2+8n04kbOd5YVLBcJCOLa6o4bBdX5+JSB8AFZY2+ZFNzJw343e9hi&#10;ru3IJd1OoRERwj5HBW0IQy6lr1sy6Bd2II7ep3UGQ5SukdrhGOGml2mSrKXBjuNCiwO9tlR/nb6N&#10;gut7NRXl8uN4vry5puSq8KNdKTV/nA4vIAJN4T/81y60gjTZrNJ1lmXP8Psp/gG5+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9g937KAAAA4wAAAA8AAAAAAAAAAAAAAAAAmAIA&#10;AGRycy9kb3ducmV2LnhtbFBLBQYAAAAABAAEAPUAAACPAwAAAAA=&#10;" adj="-11796480,,5400" path="m21378,6994v111,-205,222,-205,222,-411c20603,4526,19606,2263,18720,,14289,6171,8972,10286,3323,11726,2105,14400,997,17280,,20160,7532,21600,15397,17280,21378,6994xe" fillcolor="#ffc000" stroked="f" strokeweight="1pt">
                    <v:stroke miterlimit="4" joinstyle="miter"/>
                    <v:formulas/>
                    <v:path arrowok="t" o:extrusionok="f" o:connecttype="custom" o:connectlocs="663023,337672;663023,337672;663023,337672;663023,337672" o:connectangles="0,90,180,270" textboxrect="0,0,21600,20430"/>
                    <v:textbox inset="2.25pt,5.24997mm,2.25pt,2.25pt">
                      <w:txbxContent>
                        <w:p w:rsidR="00FD5841" w:rsidRDefault="00FD5841" w:rsidP="007807D6">
                          <w:pPr>
                            <w:bidi w:val="0"/>
                            <w:jc w:val="center"/>
                            <w:rPr>
                              <w:rFonts w:asciiTheme="minorHAnsi" w:hAnsi="Calibri" w:cstheme="minorBidi"/>
                              <w:color w:val="FFFFFF"/>
                              <w:kern w:val="24"/>
                              <w:sz w:val="30"/>
                              <w:szCs w:val="30"/>
                              <w:lang w:val="fr-CA"/>
                            </w:rPr>
                          </w:pPr>
                          <w:r>
                            <w:rPr>
                              <w:rFonts w:asciiTheme="minorHAnsi" w:hAnsi="Calibri" w:cstheme="minorBidi"/>
                              <w:color w:val="FFFFFF"/>
                              <w:kern w:val="24"/>
                              <w:sz w:val="30"/>
                              <w:szCs w:val="30"/>
                              <w:lang w:val="fr-CA"/>
                            </w:rPr>
                            <w:t>07</w:t>
                          </w:r>
                        </w:p>
                      </w:txbxContent>
                    </v:textbox>
                  </v:shape>
                  <v:shape id="TextBox 39" o:spid="_x0000_s1704" type="#_x0000_t202" style="position:absolute;left:8766;top:3296;width:17675;height:5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P5MkA&#10;AADjAAAADwAAAGRycy9kb3ducmV2LnhtbESPzWrDMBCE74W+g9hCb40Uk6bGjRJCfyCHXpq498Xa&#10;WqbWyljb2Hn7qlDocZiZb5jNbg69OtOYusgWlgsDiriJruPWQn16vStBJUF22EcmCxdKsNteX22w&#10;cnHidzofpVUZwqlCC15kqLROjaeAaREH4ux9xjGgZDm22o04ZXjodWHMWgfsOC94HOjJU/N1/A4W&#10;RNx+ealfQjp8zG/PkzfNPdbW3t7M+0dQQrP8h//aB2ehMA+rYl2W5Qp+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jPP5MkAAADjAAAADwAAAAAAAAAAAAAAAACYAgAA&#10;ZHJzL2Rvd25yZXYueG1sUEsFBgAAAAAEAAQA9QAAAI4DAAAAAA==&#10;" filled="f" stroked="f">
                    <v:textbox style="mso-fit-shape-to-text:t">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استدامة الأعمال</w:t>
                          </w:r>
                        </w:p>
                      </w:txbxContent>
                    </v:textbox>
                  </v:shape>
                </v:group>
                <v:group id="Group 2074269146" o:spid="_x0000_s1705" style="position:absolute;left:32500;width:24469;height:10235" coordorigin="32500" coordsize="24468,10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PK9M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oaT1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k8r0&#10;zAAAAOMAAAAPAAAAAAAAAAAAAAAAAKoCAABkcnMvZG93bnJldi54bWxQSwUGAAAAAAQABAD6AAAA&#10;owMAAAAA&#10;">
                  <v:shape id="Shape" o:spid="_x0000_s1706" style="position:absolute;left:32500;top:2592;width:12377;height:7643;visibility:visible;mso-wrap-style:square;v-text-anchor:middle" coordsize="21600,214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6oUsoA&#10;AADjAAAADwAAAGRycy9kb3ducmV2LnhtbESP3YrCMBSE7xd8h3CEvVk0tRR/qlHEXcXL+vMAh+bY&#10;FpuT0mRtfXsjLOzlMDPfMKtNb2rxoNZVlhVMxhEI4tzqigsF18t+NAfhPLLG2jIpeJKDzXrwscJU&#10;245P9Dj7QgQIuxQVlN43qZQuL8mgG9uGOHg32xr0QbaF1C12AW5qGUfRVBqsOCyU2NCupPx+/jUK&#10;Dt/7r5/LyTXHZ+K6pLpn8UFnSn0O++0ShKfe/4f/2ketII5mSTxdTJIZvD+FPyDX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iuqFLKAAAA4wAAAA8AAAAAAAAAAAAAAAAAmAIA&#10;AGRycy9kb3ducmV2LnhtbFBLBQYAAAAABAAEAPUAAACPAwAAAAA=&#10;" adj="-11796480,,5400" path="m20176,21484v118,,237,,356,c20769,18808,21125,16323,21600,13647,15903,11162,10681,6574,6171,75,4154,-116,2136,75,,457,4510,11353,11631,19190,20176,21484xe" fillcolor="#3d8e92" stroked="f" strokeweight="1pt">
                    <v:stroke miterlimit="4" joinstyle="miter"/>
                    <v:formulas/>
                    <v:path arrowok="t" o:extrusionok="f" o:connecttype="custom" o:connectlocs="618822,382149;618822,382149;618822,382149;618822,382149" o:connectangles="0,90,180,270" textboxrect="0,0,21600,21484"/>
                    <v:textbox inset="2.25pt,2.25pt,2.25pt,2.25pt">
                      <w:txbxContent>
                        <w:p w:rsidR="00FD5841" w:rsidRDefault="00FD5841" w:rsidP="007807D6">
                          <w:pPr>
                            <w:bidi w:val="0"/>
                            <w:jc w:val="center"/>
                            <w:rPr>
                              <w:rFonts w:asciiTheme="minorHAnsi" w:hAnsi="Calibri" w:cstheme="minorBidi"/>
                              <w:color w:val="404040" w:themeColor="text1" w:themeTint="BF"/>
                              <w:kern w:val="24"/>
                              <w:sz w:val="30"/>
                              <w:szCs w:val="30"/>
                              <w:lang w:val="fr-CA"/>
                            </w:rPr>
                          </w:pPr>
                          <w:r>
                            <w:rPr>
                              <w:rFonts w:asciiTheme="minorHAnsi" w:hAnsi="Calibri" w:cstheme="minorBidi"/>
                              <w:color w:val="404040" w:themeColor="text1" w:themeTint="BF"/>
                              <w:kern w:val="24"/>
                              <w:sz w:val="30"/>
                              <w:szCs w:val="30"/>
                              <w:lang w:val="fr-CA"/>
                            </w:rPr>
                            <w:t>01</w:t>
                          </w:r>
                        </w:p>
                      </w:txbxContent>
                    </v:textbox>
                  </v:shape>
                  <v:shape id="TextBox 42" o:spid="_x0000_s1707" type="#_x0000_t202" style="position:absolute;left:39302;width:17667;height:8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PSbMYA&#10;AADjAAAADwAAAGRycy9kb3ducmV2LnhtbERPO0/DMBDekfgP1iGxUTtRKTTUrSoeUgcWSrqf4iOO&#10;iM9RfDTpv8cDEuOn773ZzaFXZxpTF9lCsTCgiJvoOm4t1J9vd4+gkiA77COThQsl2G2vrzZYuTjx&#10;B52P0qocwqlCC15kqLROjaeAaREH4sx9xTGgZDi22o045fDQ69KYlQ7YcW7wONCzp+b7+BMsiLh9&#10;calfQzqc5veXyZvmHmtrb2/m/RMooVn+xX/ug7NQmodluVoXyz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PSbMYAAADjAAAADwAAAAAAAAAAAAAAAACYAgAAZHJz&#10;L2Rvd25yZXYueG1sUEsFBgAAAAAEAAQA9QAAAIsDAAAAAA==&#10;" filled="f" stroked="f">
                    <v:textbox style="mso-fit-shape-to-text:t">
                      <w:txbxContent>
                        <w:p w:rsidR="00FD5841" w:rsidRDefault="00FD5841" w:rsidP="007807D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تحسين تجربة العملاء</w:t>
                          </w:r>
                        </w:p>
                      </w:txbxContent>
                    </v:textbox>
                  </v:shape>
                </v:group>
                <w10:wrap anchorx="page"/>
                <w10:anchorlock/>
              </v:group>
            </w:pict>
          </mc:Fallback>
        </mc:AlternateContent>
      </w:r>
    </w:p>
    <w:p w:rsidR="001A2196"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2A40285" wp14:editId="353FF254">
                <wp:extent cx="5731510" cy="892088"/>
                <wp:effectExtent l="0" t="0" r="2540" b="22860"/>
                <wp:docPr id="10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3" name="مجموعة 47"/>
                        <wpg:cNvGrpSpPr/>
                        <wpg:grpSpPr>
                          <a:xfrm>
                            <a:off x="0" y="0"/>
                            <a:ext cx="5731510" cy="895351"/>
                            <a:chOff x="0" y="0"/>
                            <a:chExt cx="5878196" cy="918845"/>
                          </a:xfrm>
                        </wpg:grpSpPr>
                        <wpg:grpSp>
                          <wpg:cNvPr id="1034" name="مجموعة 48"/>
                          <wpg:cNvGrpSpPr/>
                          <wpg:grpSpPr>
                            <a:xfrm>
                              <a:off x="0" y="0"/>
                              <a:ext cx="5878196" cy="918845"/>
                              <a:chOff x="0" y="0"/>
                              <a:chExt cx="6240348" cy="919070"/>
                            </a:xfrm>
                          </wpg:grpSpPr>
                          <wpg:grpSp>
                            <wpg:cNvPr id="1035" name="مجموعة 49"/>
                            <wpg:cNvGrpSpPr/>
                            <wpg:grpSpPr>
                              <a:xfrm>
                                <a:off x="0" y="169208"/>
                                <a:ext cx="5433072" cy="580613"/>
                                <a:chOff x="0" y="169208"/>
                                <a:chExt cx="5433072" cy="580613"/>
                              </a:xfrm>
                            </wpg:grpSpPr>
                            <wps:wsp>
                              <wps:cNvPr id="10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2"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تجربة العملاء</w:t>
                                </w:r>
                              </w:p>
                            </w:txbxContent>
                          </wps:txbx>
                          <wps:bodyPr wrap="square" rtlCol="1">
                            <a:spAutoFit/>
                          </wps:bodyPr>
                        </wps:wsp>
                      </wpg:grpSp>
                      <pic:pic xmlns:pic="http://schemas.openxmlformats.org/drawingml/2006/picture">
                        <pic:nvPicPr>
                          <pic:cNvPr id="104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ROZzf90HAACv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17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group id="مجموعة 48" o:spid="_x0000_s17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2l3cMAAADdAAAADwAAAGRycy9kb3ducmV2LnhtbERPS4vCMBC+L/gfwgje&#10;1rTqilSjiLjiQQQfIN6GZmyLzaQ02bb++82CsLf5+J6zWHWmFA3VrrCsIB5GIIhTqwvOFFwv358z&#10;EM4jaywtk4IXOVgtex8LTLRt+UTN2WcihLBLUEHufZVI6dKcDLqhrYgD97C1QR9gnUldYxvCTSlH&#10;UTSVBgsODTlWtMkpfZ5/jIJdi+16HG+bw/Oxed0vX8fbISalBv1uPQfhqfP/4rd7r8P8a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aXdwwAAAN0AAAAP&#10;AAAAAAAAAAAAAAAAAKoCAABkcnMvZG93bnJldi54bWxQSwUGAAAAAAQABAD6AAAAmgMAAAAA&#10;">
                    <v:group id="مجموعة 49" o:spid="_x0000_s17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shape id="شكل حر 50" o:spid="_x0000_s17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vS8IA&#10;AADdAAAADwAAAGRycy9kb3ducmV2LnhtbERPS4vCMBC+C/sfwix4s+kqPqhNZVkQRDxoVbwOzdiW&#10;bSalidr99xtB8DYf33PSVW8acafO1ZYVfEUxCOLC6ppLBafjerQA4TyyxsYyKfgjB6vsY5Biou2D&#10;D3TPfSlCCLsEFVTet4mUrqjIoItsSxy4q+0M+gC7UuoOHyHcNHIcxzNpsObQUGFLPxUVv/nNKJht&#10;p5f9vlhPD/lmsnNk9Flbr9Tws/9egvDU+7f45d7oMD+ezOH5TThB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mC9LwgAAAN0AAAAPAAAAAAAAAAAAAAAAAJgCAABkcnMvZG93&#10;bnJldi54bWxQSwUGAAAAAAQABAD1AAAAhw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n4MAA&#10;AADdAAAADwAAAGRycy9kb3ducmV2LnhtbERPS4vCMBC+C/6HMIIX0XRdFK1GkZWFPfrC89iMabGZ&#10;1CbW7r83Cwve5uN7znLd2lI0VPvCsYKPUQKCOHO6YKPgdPwezkD4gKyxdEwKfsnDetXtLDHV7sl7&#10;ag7BiBjCPkUFeQhVKqXPcrLoR64ijtzV1RZDhLWRusZnDLelHCfJVFosODbkWNFXTtnt8LAK8G53&#10;54sLzjcXY7aDSdUO9ESpfq/dLEAEasNb/O/+0XF+8jmHv2/iC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xn4MAAAADdAAAADwAAAAAAAAAAAAAAAACYAgAAZHJzL2Rvd25y&#10;ZXYueG1sUEsFBgAAAAAEAAQA9QAAAIUDAAAAAA==&#10;" fillcolor="#a5a5a5 [2092]" stroked="f" strokeweight="1pt">
                        <v:stroke joinstyle="miter"/>
                      </v:roundrect>
                    </v:group>
                    <v:oval id="شكل بيضاوي 52" o:spid="_x0000_s17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R+sIA&#10;AADdAAAADwAAAGRycy9kb3ducmV2LnhtbERP32vCMBB+F/Y/hBvsTRPLEKlGEcfAwQazVZ+P5myL&#10;zaU00db/fhkIvt3H9/OW68E24kadrx1rmE4UCOLCmZpLDYf8czwH4QOywcYxabiTh/XqZbTE1Lie&#10;93TLQiliCPsUNVQhtKmUvqjIop+4ljhyZ9dZDBF2pTQd9jHcNjJRaiYt1hwbKmxpW1Fxya5Ww+/l&#10;fLyfvr7VT+n6bNbbjyQxudZvr8NmASLQEJ7ih3tn4nz1PoX/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5JH6wgAAAN0AAAAPAAAAAAAAAAAAAAAAAJgCAABkcnMvZG93&#10;bnJldi54bWxQSwUGAAAAAAQABAD1AAAAhwMAAAAA&#10;" filled="f" strokecolor="#168489" strokeweight="1pt">
                      <v:stroke joinstyle="miter"/>
                    </v:oval>
                  </v:group>
                  <v:shape id="مربع نص 41" o:spid="_x0000_s171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D3ucEA&#10;AADdAAAADwAAAGRycy9kb3ducmV2LnhtbERPTWsCMRC9F/ofwhS81USxUrZGkdqCh17U7X3YTDdL&#10;N5NlM7rrv28Kgrd5vM9ZbcbQqgv1qYlsYTY1oIir6BquLZSnz+dXUEmQHbaRycKVEmzWjw8rLFwc&#10;+ECXo9Qqh3Aq0IIX6QqtU+UpYJrGjjhzP7EPKBn2tXY9Djk8tHpuzFIHbDg3eOzo3VP1ezwHCyJu&#10;O7uWHyHtv8ev3eBN9YKltZOncfsGSmiUu/jm3rs83yzm8P9NPkG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g97nBAAAA3QAAAA8AAAAAAAAAAAAAAAAAmAIAAGRycy9kb3du&#10;cmV2LnhtbFBLBQYAAAAABAAEAPUAAACGAw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تحسين تجربة العملاء</w:t>
                          </w:r>
                        </w:p>
                      </w:txbxContent>
                    </v:textbox>
                  </v:shape>
                </v:group>
                <v:shape id="صورة 54" o:spid="_x0000_s171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IL+HFAAAA3QAAAA8AAABkcnMvZG93bnJldi54bWxET01PAjEQvZP4H5ox8QZdhSiuFKIGEhJO&#10;sEA8jttxd6Wdrm2F9d9TEhNu8/I+ZzLrrBFH8qFxrOB+kIEgLp1uuFKwLRb9MYgQkTUax6TgjwLM&#10;pje9CebanXhNx02sRArhkKOCOsY2lzKUNVkMA9cSJ+7LeYsxQV9J7fGUwq2RD1n2KC02nBpqbOm9&#10;pvKw+bUKVv7t8/u52JviZ/0xH5vh0+4wXyl1d9u9voCI1MWr+N+91Gl+NhrC5Zt0gpy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yC/hxQAAAN0AAAAPAAAAAAAAAAAAAAAA&#10;AJ8CAABkcnMvZG93bnJldi54bWxQSwUGAAAAAAQABAD3AAAAkQMAAAAA&#10;">
                  <v:imagedata r:id="rId70" o:title=""/>
                  <v:path arrowok="t"/>
                </v:shape>
                <w10:wrap anchorx="page"/>
                <w10:anchorlock/>
              </v:group>
            </w:pict>
          </mc:Fallback>
        </mc:AlternateContent>
      </w:r>
    </w:p>
    <w:p w:rsidR="004A6D71" w:rsidRPr="00055A94" w:rsidRDefault="004A6D71" w:rsidP="004A6D71">
      <w:pPr>
        <w:rPr>
          <w:rFonts w:ascii="Sakkal Majalla" w:hAnsi="Sakkal Majalla"/>
          <w:sz w:val="32"/>
          <w:szCs w:val="32"/>
        </w:rPr>
      </w:pPr>
      <w:r w:rsidRPr="00512C5E">
        <w:rPr>
          <w:rFonts w:ascii="Sakkal Majalla" w:hAnsi="Sakkal Majalla"/>
          <w:color w:val="C00000"/>
          <w:sz w:val="32"/>
          <w:szCs w:val="32"/>
          <w:rtl/>
        </w:rPr>
        <w:t>الدافع:</w:t>
      </w:r>
      <w:r w:rsidRPr="00512C5E">
        <w:rPr>
          <w:rFonts w:ascii="Sakkal Majalla" w:hAnsi="Sakkal Majalla" w:hint="cs"/>
          <w:color w:val="C00000"/>
          <w:sz w:val="32"/>
          <w:szCs w:val="32"/>
          <w:rtl/>
        </w:rPr>
        <w:t xml:space="preserve"> </w:t>
      </w:r>
      <w:r w:rsidRPr="00055A94">
        <w:rPr>
          <w:rFonts w:ascii="Sakkal Majalla" w:hAnsi="Sakkal Majalla"/>
          <w:sz w:val="32"/>
          <w:szCs w:val="32"/>
          <w:rtl/>
        </w:rPr>
        <w:t>توقعات العملاء اليوم أعلى من أي وقت مضى، حيث يبحثون عن تجارب رقمية سلسة ومخصصة.</w:t>
      </w:r>
    </w:p>
    <w:p w:rsidR="004A6D71" w:rsidRPr="00512C5E" w:rsidRDefault="004A6D71" w:rsidP="004A6D71">
      <w:pPr>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زيادة رضا العملاء.</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الولاء وبناء علاقات طويلة الأمد.</w:t>
      </w:r>
    </w:p>
    <w:p w:rsidR="004A6D71" w:rsidRPr="00055A94" w:rsidRDefault="001A2196" w:rsidP="004A6D71">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5FFCECAF" wp14:editId="7F7FD191">
                <wp:extent cx="5731510" cy="892088"/>
                <wp:effectExtent l="0" t="0" r="2540" b="22860"/>
                <wp:docPr id="10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45" name="مجموعة 47"/>
                        <wpg:cNvGrpSpPr/>
                        <wpg:grpSpPr>
                          <a:xfrm>
                            <a:off x="0" y="0"/>
                            <a:ext cx="5731510" cy="895351"/>
                            <a:chOff x="0" y="0"/>
                            <a:chExt cx="5878196" cy="918845"/>
                          </a:xfrm>
                        </wpg:grpSpPr>
                        <wpg:grpSp>
                          <wpg:cNvPr id="1046" name="مجموعة 48"/>
                          <wpg:cNvGrpSpPr/>
                          <wpg:grpSpPr>
                            <a:xfrm>
                              <a:off x="0" y="0"/>
                              <a:ext cx="5878196" cy="918845"/>
                              <a:chOff x="0" y="0"/>
                              <a:chExt cx="6240348" cy="919070"/>
                            </a:xfrm>
                          </wpg:grpSpPr>
                          <wpg:grpSp>
                            <wpg:cNvPr id="1047" name="مجموعة 49"/>
                            <wpg:cNvGrpSpPr/>
                            <wpg:grpSpPr>
                              <a:xfrm>
                                <a:off x="0" y="169208"/>
                                <a:ext cx="5433072" cy="580613"/>
                                <a:chOff x="0" y="169208"/>
                                <a:chExt cx="5433072" cy="580613"/>
                              </a:xfrm>
                            </wpg:grpSpPr>
                            <wps:wsp>
                              <wps:cNvPr id="10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1"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زيادة الكفاءة التشغيلية</w:t>
                                </w:r>
                              </w:p>
                            </w:txbxContent>
                          </wps:txbx>
                          <wps:bodyPr wrap="square" rtlCol="1">
                            <a:spAutoFit/>
                          </wps:bodyPr>
                        </wps:wsp>
                      </wpg:grpSp>
                      <pic:pic xmlns:pic="http://schemas.openxmlformats.org/drawingml/2006/picture">
                        <pic:nvPicPr>
                          <pic:cNvPr id="105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">
                <v:group id="مجموعة 47" o:spid="_x0000_s17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dzO8MAAADdAAAADwAAAGRycy9kb3ducmV2LnhtbERPS4vCMBC+C/6HMIK3&#10;Na2usnSNIqLiQRZ8wLK3oRnbYjMpTWzrv98Igrf5+J4zX3amFA3VrrCsIB5FIIhTqwvOFFzO248v&#10;EM4jaywtk4IHOVgu+r05Jtq2fKTm5DMRQtglqCD3vkqkdGlOBt3IVsSBu9raoA+wzqSusQ3hppTj&#10;KJpJgwWHhhwrWueU3k53o2DXYruaxJvmcLuuH3/n6c/vISalhoNu9Q3CU+ff4pd7r8P86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h3M7wwAAAN0AAAAP&#10;AAAAAAAAAAAAAAAAAKoCAABkcnMvZG93bnJldi54bWxQSwUGAAAAAAQABAD6AAAAmgMAAAAA&#10;">
                  <v:group id="مجموعة 48" o:spid="_x0000_s17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XtTMMAAADdAAAADwAAAGRycy9kb3ducmV2LnhtbERPS4vCMBC+C/6HMII3&#10;Tau7snSNIqLiQRZ8wLK3oRnbYjMpTWzrv98Igrf5+J4zX3amFA3VrrCsIB5HIIhTqwvOFFzO29EX&#10;COeRNZaWScGDHCwX/d4cE21bPlJz8pkIIewSVJB7XyVSujQng25sK+LAXW1t0AdYZ1LX2IZwU8pJ&#10;FM2kwYJDQ44VrXNKb6e7UbBrsV1N401zuF3Xj7/z58/vISalhoNu9Q3CU+ff4pd7r8P86GM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Ve1MwwAAAN0AAAAP&#10;AAAAAAAAAAAAAAAAAKoCAABkcnMvZG93bnJldi54bWxQSwUGAAAAAAQABAD6AAAAmgMAAAAA&#10;">
                    <v:group id="مجموعة 49" o:spid="_x0000_s17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shape id="شكل حر 50" o:spid="_x0000_s17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IRMQA&#10;AADdAAAADwAAAGRycy9kb3ducmV2LnhtbESPQYvCQAyF78L+hyELe9PpuipSHWURBFk8aFW8hk5s&#10;i51M6cxq/ffmIHhLeC/vfZkvO1erG7Wh8mzge5CAIs69rbgwcDys+1NQISJbrD2TgQcFWC4+enNM&#10;rb/znm5ZLJSEcEjRQBljk2od8pIchoFviEW7+NZhlLUttG3xLuGu1sMkmWiHFUtDiQ2tSsqv2b8z&#10;MPkbn3e7fD3eZ5ufbSBnT9ZHY74+u98ZqEhdfJtf1xsr+MlIcOUbGUE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ByETEAAAA3QAAAA8AAAAAAAAAAAAAAAAAmAIAAGRycy9k&#10;b3ducmV2LnhtbFBLBQYAAAAABAAEAPUAAACJ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oUncAA&#10;AADdAAAADwAAAGRycy9kb3ducmV2LnhtbERPS4vCMBC+C/6HMIIX0XRlFa1GkZWFPfrC89iMabGZ&#10;1CbW7r83Cwve5uN7znLd2lI0VPvCsYKPUQKCOHO6YKPgdPwezkD4gKyxdEwKfsnDetXtLDHV7sl7&#10;ag7BiBjCPkUFeQhVKqXPcrLoR64ijtzV1RZDhLWRusZnDLelHCfJVFosODbkWNFXTtnt8LAK8G53&#10;54sLzjcXY7aDSdUO9ESpfq/dLEAEasNb/O/+0XF+8jmHv2/iC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CoUncAAAADdAAAADwAAAAAAAAAAAAAAAACYAgAAZHJzL2Rvd25y&#10;ZXYueG1sUEsFBgAAAAAEAAQA9QAAAIUDAAAAAA==&#10;" fillcolor="#a5a5a5 [2092]" stroked="f" strokeweight="1pt">
                        <v:stroke joinstyle="miter"/>
                      </v:roundrect>
                    </v:group>
                    <v:oval id="شكل بيضاوي 52" o:spid="_x0000_s17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GivMUA&#10;AADdAAAADwAAAGRycy9kb3ducmV2LnhtbESPQWvCQBCF74X+h2UK3upuA0pJXUUshRYUbGx7HrJj&#10;EszOhuzWxH/vHARvM7w3732zWI2+VWfqYxPYwsvUgCIug2u4svBz+Hh+BRUTssM2MFm4UITV8vFh&#10;gbkLA3/TuUiVkhCOOVqoU+pyrWNZk8c4DR2xaMfQe0yy9pV2PQ4S7ludGTPXHhuWhho72tRUnop/&#10;b2F/Ov5e/r62ZleFoZgP/j3L3MHaydO4fgOVaEx38+360wm+mQm/fCMj6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aK8xQAAAN0AAAAPAAAAAAAAAAAAAAAAAJgCAABkcnMv&#10;ZG93bnJldi54bWxQSwUGAAAAAAQABAD1AAAAigMAAAAA&#10;" filled="f" strokecolor="#168489" strokeweight="1pt">
                      <v:stroke joinstyle="miter"/>
                    </v:oval>
                  </v:group>
                  <v:shape id="مربع نص 41" o:spid="_x0000_s172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v/E8EA&#10;AADdAAAADwAAAGRycy9kb3ducmV2LnhtbERPS2vCQBC+F/oflin0VndTUCS6ivQBHnpR433ITrOh&#10;2dmQnZr477sFwdt8fM9Zb6fQqQsNqY1soZgZUMR1dC03FqrT58sSVBJkh11ksnClBNvN48MaSxdH&#10;PtDlKI3KIZxKtOBF+lLrVHsKmGaxJ87cdxwCSoZDo92AYw4PnX41ZqEDtpwbPPb05qn+Of4GCyJu&#10;V1yrj5D25+nrffSmnmNl7fPTtFuBEprkLr659y7PN/MC/r/JJ+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r/xPBAAAA3QAAAA8AAAAAAAAAAAAAAAAAmAIAAGRycy9kb3du&#10;cmV2LnhtbFBLBQYAAAAABAAEAPUAAACGAw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زيادة الكفاءة التشغيلية</w:t>
                          </w:r>
                        </w:p>
                      </w:txbxContent>
                    </v:textbox>
                  </v:shape>
                </v:group>
                <v:shape id="صورة 54" o:spid="_x0000_s172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dHKfFAAAA3QAAAA8AAABkcnMvZG93bnJldi54bWxET01PAjEQvZv4H5ox8SZdMSisFCIGEhNO&#10;sEA4jttxd6WdLm2F9d9TExNu8/I+ZzztrBEn8qFxrOCxl4EgLp1uuFKwKRYPQxAhIms0jknBLwWY&#10;Tm5vxphrd+YVndaxEimEQ44K6hjbXMpQ1mQx9FxLnLgv5y3GBH0ltcdzCrdG9rPsWVpsODXU2NJ7&#10;TeVh/WMVLP3s83tU7ExxXO3nQ/P0sj3Ml0rd33VvryAidfEq/nd/6DQ/G/Th75t0gpx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XRynxQAAAN0AAAAPAAAAAAAAAAAAAAAA&#10;AJ8CAABkcnMvZG93bnJldi54bWxQSwUGAAAAAAQABAD3AAAAkQM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sidRPr="00512C5E">
        <w:rPr>
          <w:rFonts w:ascii="Sakkal Majalla" w:hAnsi="Sakkal Majalla" w:hint="cs"/>
          <w:color w:val="C00000"/>
          <w:sz w:val="32"/>
          <w:szCs w:val="32"/>
          <w:rtl/>
        </w:rPr>
        <w:t xml:space="preserve"> </w:t>
      </w:r>
      <w:r w:rsidRPr="00512C5E">
        <w:rPr>
          <w:rFonts w:ascii="Sakkal Majalla" w:hAnsi="Sakkal Majalla"/>
          <w:sz w:val="32"/>
          <w:szCs w:val="32"/>
          <w:rtl/>
        </w:rPr>
        <w:t>الرغبة في تحسين العمليات وزيادة الإنتاجية.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 xml:space="preserve"> تقليل التكاليف.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سرعة وكفاءة العمليات.</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E2739F2" wp14:editId="15EA59C6">
                <wp:extent cx="5731510" cy="892088"/>
                <wp:effectExtent l="0" t="0" r="2540" b="22860"/>
                <wp:docPr id="10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4" name="مجموعة 47"/>
                        <wpg:cNvGrpSpPr/>
                        <wpg:grpSpPr>
                          <a:xfrm>
                            <a:off x="0" y="0"/>
                            <a:ext cx="5731510" cy="895351"/>
                            <a:chOff x="0" y="0"/>
                            <a:chExt cx="5878196" cy="918845"/>
                          </a:xfrm>
                        </wpg:grpSpPr>
                        <wpg:grpSp>
                          <wpg:cNvPr id="1055" name="مجموعة 48"/>
                          <wpg:cNvGrpSpPr/>
                          <wpg:grpSpPr>
                            <a:xfrm>
                              <a:off x="0" y="0"/>
                              <a:ext cx="5878196" cy="918845"/>
                              <a:chOff x="0" y="0"/>
                              <a:chExt cx="6240348" cy="919070"/>
                            </a:xfrm>
                          </wpg:grpSpPr>
                          <wpg:grpSp>
                            <wpg:cNvPr id="2074267456" name="مجموعة 49"/>
                            <wpg:cNvGrpSpPr/>
                            <wpg:grpSpPr>
                              <a:xfrm>
                                <a:off x="0" y="169208"/>
                                <a:ext cx="5433072" cy="580613"/>
                                <a:chOff x="0" y="169208"/>
                                <a:chExt cx="5433072" cy="580613"/>
                              </a:xfrm>
                            </wpg:grpSpPr>
                            <wps:wsp>
                              <wps:cNvPr id="20742674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74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60"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الابتكار والتطوير المستمر</w:t>
                                </w:r>
                              </w:p>
                            </w:txbxContent>
                          </wps:txbx>
                          <wps:bodyPr wrap="square" rtlCol="1">
                            <a:spAutoFit/>
                          </wps:bodyPr>
                        </wps:wsp>
                      </wpg:grpSp>
                      <pic:pic xmlns:pic="http://schemas.openxmlformats.org/drawingml/2006/picture">
                        <pic:nvPicPr>
                          <pic:cNvPr id="207426746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">
                <v:group id="مجموعة 47" o:spid="_x0000_s172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JAfcMAAADdAAAADwAAAGRycy9kb3ducmV2LnhtbERPS4vCMBC+C/6HMIK3&#10;Na2usnSNIqLiQRZ8wLK3oRnbYjMpTWzrv98Igrf5+J4zX3amFA3VrrCsIB5FIIhTqwvOFFzO248v&#10;EM4jaywtk4IHOVgu+r05Jtq2fKTm5DMRQtglqCD3vkqkdGlOBt3IVsSBu9raoA+wzqSusQ3hppTj&#10;KJpJgwWHhhwrWueU3k53o2DXYruaxJvmcLuuH3/n6c/vISalhoNu9Q3CU+ff4pd7r8P8a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EkB9wwAAAN0AAAAP&#10;AAAAAAAAAAAAAAAAAKoCAABkcnMvZG93bnJldi54bWxQSwUGAAAAAAQABAD6AAAAmgMAAAAA&#10;">
                  <v:group id="مجموعة 48" o:spid="_x0000_s172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7l5sQAAADdAAAADwAAAGRycy9kb3ducmV2LnhtbERPS2vCQBC+C/6HZYTe&#10;dJOWFImuImJLD6HQRCi9DdkxCWZnQ3abx7/vFgq9zcf3nP1xMq0YqHeNZQXxJgJBXFrdcKXgWrys&#10;tyCcR9bYWiYFMzk4HpaLPabajvxBQ+4rEULYpaig9r5LpXRlTQbdxnbEgbvZ3qAPsK+k7nEM4aaV&#10;j1H0LA02HBpq7OhcU3nPv42C1xHH01N8GbL77Tx/Fcn7ZxaTUg+r6bQD4Wny/+I/95sO86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7l5sQAAADdAAAA&#10;DwAAAAAAAAAAAAAAAACqAgAAZHJzL2Rvd25yZXYueG1sUEsFBgAAAAAEAAQA+gAAAJsDAAAAAA==&#10;">
                    <v:group id="مجموعة 49" o:spid="_x0000_s172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PIxA&#10;zAAAAOMAAAAPAAAAAAAAAAAAAAAAAKoCAABkcnMvZG93bnJldi54bWxQSwUGAAAAAAQABAD6AAAA&#10;owMAAAAA&#10;">
                      <v:shape id="شكل حر 50" o:spid="_x0000_s173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Z22MoA&#10;AADjAAAADwAAAGRycy9kb3ducmV2LnhtbESPQWvCQBSE74L/YXmCN90YTVJSV5GCIMWDRkuvj+xr&#10;Epp9G7JbTf+9Wyh4HGbmG2a9HUwrbtS7xrKCxTwCQVxa3XCl4HrZz15AOI+ssbVMCn7JwXYzHq0x&#10;1/bOZ7oVvhIBwi5HBbX3XS6lK2sy6Oa2Iw7el+0N+iD7Suoe7wFuWhlHUSoNNhwWauzorabyu/gx&#10;CtL35PN0KvfJuTgsj46M/tDWKzWdDLtXEJ4G/wz/tw9aQRxlqzjNVkkGf5/CH5Cb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Gmdt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3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aKCMYA&#10;AADjAAAADwAAAGRycy9kb3ducmV2LnhtbERPz2vCMBS+D/wfwhN2EU1XrEptKjIZ7Li54fnZPNNi&#10;81KbWLv/fjkMdvz4fhe70bZioN43jhW8LBIQxJXTDRsF319v8w0IH5A1to5JwQ952JWTpwJz7R78&#10;ScMxGBFD2OeooA6hy6X0VU0W/cJ1xJG7uN5iiLA3Uvf4iOG2lWmSrKTFhmNDjR291lRdj3erAG/2&#10;43R2wfnhbMxhlnXjTGdKPU/H/RZEoDH8i//c71pBmqyX6Wq9zOLo+Cn+AV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aKCMYAAADjAAAADwAAAAAAAAAAAAAAAACYAgAAZHJz&#10;L2Rvd25yZXYueG1sUEsFBgAAAAAEAAQA9QAAAIsDAAAAAA==&#10;" fillcolor="#a5a5a5 [2092]" stroked="f" strokeweight="1pt">
                        <v:stroke joinstyle="miter"/>
                      </v:roundrect>
                    </v:group>
                    <v:oval id="شكل بيضاوي 52" o:spid="_x0000_s173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Z3J8sA&#10;AADjAAAADwAAAGRycy9kb3ducmV2LnhtbESPUUvDMBSF3wX/Q7iCby4xzM51y4YogoLC1rk9X5q7&#10;tqy5KU1cu39vBMHHwznnO5zlenStOFMfGs8G7icKBHHpbcOVga/d690jiBCRLbaeycCFAqxX11dL&#10;zK0feEvnIlYiQTjkaKCOsculDGVNDsPEd8TJO/reYUyyr6TtcUhw10qtVCYdNpwWauzouabyVHw7&#10;A5vTcX85vH+oz8oPRTa4F63tzpjbm/FpASLSGP/Df+03a0Cr2VRns+nDHH4/pT8gV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EdncnywAAAOMAAAAPAAAAAAAAAAAAAAAAAJgC&#10;AABkcnMvZG93bnJldi54bWxQSwUGAAAAAAQABAD1AAAAkAMAAAAA&#10;" filled="f" strokecolor="#168489" strokeweight="1pt">
                      <v:stroke joinstyle="miter"/>
                    </v:oval>
                  </v:group>
                  <v:shape id="مربع نص 41" o:spid="_x0000_s173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SY8gA&#10;AADjAAAADwAAAGRycy9kb3ducmV2LnhtbESPy2rDMBBF94X+g5hCd40UkzrBiRJCH5BFN03d/WBN&#10;LVNrZKxp7Px9tSh0ebkvzu4wh15daExdZAvLhQFF3ETXcWuh/nh92IBKguywj0wWrpTgsL+92WHl&#10;4sTvdDlLq/IIpwoteJGh0jo1ngKmRRyIs/cVx4CS5dhqN+KUx0OvC2NKHbDj/OBxoCdPzff5J1gQ&#10;ccfltX4J6fQ5vz1P3jSPWFt7fzcft6CEZvkP/7VPzkJh1quiXK/KTJGZMg/o/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VlJjyAAAAOMAAAAPAAAAAAAAAAAAAAAAAJgCAABk&#10;cnMvZG93bnJldi54bWxQSwUGAAAAAAQABAD1AAAAjQ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081A2A">
                            <w:rPr>
                              <w:rFonts w:eastAsia="Calibri" w:hAnsi="Adobe Arabic" w:cs="Adobe Arabic"/>
                              <w:b/>
                              <w:bCs/>
                              <w:color w:val="FFFFFF"/>
                              <w:kern w:val="24"/>
                              <w:sz w:val="36"/>
                              <w:szCs w:val="36"/>
                              <w:rtl/>
                              <w:lang w:bidi="ar-EG"/>
                            </w:rPr>
                            <w:t>الابتكار والتطوير المستمر</w:t>
                          </w:r>
                        </w:p>
                      </w:txbxContent>
                    </v:textbox>
                  </v:shape>
                </v:group>
                <v:shape id="صورة 54" o:spid="_x0000_s173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vljMAAAA4wAAAA8AAABkcnMvZG93bnJldi54bWxEj0FLw0AUhO+C/2F5gje7aSxJjd0WlQpC&#10;T21UPD6zzyR2923cXdv477uC4HGYmW+YxWq0RhzIh96xgukkA0HcON1zq+C5fryagwgRWaNxTAp+&#10;KMBqeX62wEq7I2/psIutSBAOFSroYhwqKUPTkcUwcQNx8j6ctxiT9K3UHo8Jbo3Ms6yQFntOCx0O&#10;9NBRs999WwUbf//+eVO/mvpr+7aem+vyZb/eKHV5Md7dgog0xv/wX/tJK8izcpYX5ayYwu+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c2+WMwAAADjAAAADwAAAAAA&#10;AAAAAAAAAACfAgAAZHJzL2Rvd25yZXYueG1sUEsFBgAAAAAEAAQA9wAAAJgDAAAAAA==&#10;">
                  <v:imagedata r:id="rId70"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sidRPr="00512C5E">
        <w:rPr>
          <w:rFonts w:ascii="Sakkal Majalla" w:hAnsi="Sakkal Majalla" w:hint="cs"/>
          <w:color w:val="C00000"/>
          <w:sz w:val="32"/>
          <w:szCs w:val="32"/>
          <w:rtl/>
        </w:rPr>
        <w:t xml:space="preserve"> </w:t>
      </w:r>
      <w:r w:rsidRPr="00055A94">
        <w:rPr>
          <w:rFonts w:ascii="Sakkal Majalla" w:hAnsi="Sakkal Majalla"/>
          <w:sz w:val="32"/>
          <w:szCs w:val="32"/>
          <w:rtl/>
        </w:rPr>
        <w:t>الحاجة إلى الابتكار لتلبية احتياجات السوق المتغيرة والبقاء في المنافسة.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تقديم منتجات وخدمات جديدة.</w:t>
      </w:r>
    </w:p>
    <w:p w:rsidR="004A6D71" w:rsidRPr="00512C5E" w:rsidRDefault="004A6D71">
      <w:pPr>
        <w:pStyle w:val="ListParagraph"/>
        <w:numPr>
          <w:ilvl w:val="0"/>
          <w:numId w:val="15"/>
        </w:numPr>
        <w:spacing w:line="360" w:lineRule="auto"/>
        <w:ind w:left="454" w:hanging="454"/>
        <w:jc w:val="both"/>
        <w:rPr>
          <w:rFonts w:ascii="Sakkal Majalla" w:hAnsi="Sakkal Majalla"/>
          <w:sz w:val="32"/>
          <w:szCs w:val="32"/>
        </w:rPr>
      </w:pPr>
      <w:r w:rsidRPr="00512C5E">
        <w:rPr>
          <w:rFonts w:ascii="Sakkal Majalla" w:hAnsi="Sakkal Majalla" w:cs="Sakkal Majalla"/>
          <w:sz w:val="32"/>
          <w:szCs w:val="32"/>
          <w:rtl/>
        </w:rPr>
        <w:t>دخول أسواق جديدة واستكشاف فرص النمو</w:t>
      </w:r>
      <w:r w:rsidRPr="00512C5E">
        <w:rPr>
          <w:rFonts w:ascii="Sakkal Majalla" w:hAnsi="Sakkal Majalla"/>
          <w:sz w:val="32"/>
          <w:szCs w:val="32"/>
          <w:rtl/>
        </w:rPr>
        <w:t>.</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FC0CF2" wp14:editId="6F2032A8">
                <wp:extent cx="5731510" cy="892088"/>
                <wp:effectExtent l="0" t="0" r="2540" b="22860"/>
                <wp:docPr id="20742674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7463" name="مجموعة 47"/>
                        <wpg:cNvGrpSpPr/>
                        <wpg:grpSpPr>
                          <a:xfrm>
                            <a:off x="0" y="0"/>
                            <a:ext cx="5731510" cy="895351"/>
                            <a:chOff x="0" y="0"/>
                            <a:chExt cx="5878196" cy="918845"/>
                          </a:xfrm>
                        </wpg:grpSpPr>
                        <wpg:grpSp>
                          <wpg:cNvPr id="2074267464" name="مجموعة 48"/>
                          <wpg:cNvGrpSpPr/>
                          <wpg:grpSpPr>
                            <a:xfrm>
                              <a:off x="0" y="0"/>
                              <a:ext cx="5878196" cy="918845"/>
                              <a:chOff x="0" y="0"/>
                              <a:chExt cx="6240348" cy="919070"/>
                            </a:xfrm>
                          </wpg:grpSpPr>
                          <wpg:grpSp>
                            <wpg:cNvPr id="2074267465" name="مجموعة 49"/>
                            <wpg:cNvGrpSpPr/>
                            <wpg:grpSpPr>
                              <a:xfrm>
                                <a:off x="0" y="169208"/>
                                <a:ext cx="5433072" cy="580613"/>
                                <a:chOff x="0" y="169208"/>
                                <a:chExt cx="5433072" cy="580613"/>
                              </a:xfrm>
                            </wpg:grpSpPr>
                            <wps:wsp>
                              <wps:cNvPr id="20742674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74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69"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تحليل البيانات واتخاذ القرار</w:t>
                                </w:r>
                              </w:p>
                            </w:txbxContent>
                          </wps:txbx>
                          <wps:bodyPr wrap="square" rtlCol="1">
                            <a:spAutoFit/>
                          </wps:bodyPr>
                        </wps:wsp>
                      </wpg:grpSp>
                      <pic:pic xmlns:pic="http://schemas.openxmlformats.org/drawingml/2006/picture">
                        <pic:nvPicPr>
                          <pic:cNvPr id="207426747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CsFO3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oRc4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QrBTt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173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GJ+Vl&#10;zAAAAOMAAAAPAAAAAAAAAAAAAAAAAKoCAABkcnMvZG93bnJldi54bWxQSwUGAAAAAAQABAD6AAAA&#10;owMAAAAA&#10;">
                  <v:group id="مجموعة 48" o:spid="_x0000_s173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Jzn0R&#10;zAAAAOMAAAAPAAAAAAAAAAAAAAAAAKoCAABkcnMvZG93bnJldi54bWxQSwUGAAAAAAQABAD6AAAA&#10;owMAAAAA&#10;">
                    <v:group id="مجموعة 49" o:spid="_x0000_s173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gtiK&#10;zAAAAOMAAAAPAAAAAAAAAAAAAAAAAKoCAABkcnMvZG93bnJldi54bWxQSwUGAAAAAAQABAD6AAAA&#10;owMAAAAA&#10;">
                      <v:shape id="شكل حر 50" o:spid="_x0000_s173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YZ/skA&#10;AADjAAAADwAAAGRycy9kb3ducmV2LnhtbESPQWvCQBSE74L/YXkFb7pp1LWkriIFQaQHjZZeH9nX&#10;JDT7NmS3Gv99VxA8DjPzDbNc97YRF+p87VjD6yQBQVw4U3Op4Xzajt9A+IBssHFMGm7kYb0aDpaY&#10;GXflI13yUIoIYZ+hhiqENpPSFxVZ9BPXEkfvx3UWQ5RdKU2H1wi3jUyTREmLNceFClv6qKj4zf+s&#10;BrWffx8OxXZ+zHfTT0/WfBkXtB699Jt3EIH68Aw/2jujIU0Ws1QtZkrB/VP8A3L1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IYZ/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XUx8kA&#10;AADjAAAADwAAAGRycy9kb3ducmV2LnhtbESPT2vCQBTE70K/w/IKvUjdNGgi0VWkpeCx/qHnZ/a5&#10;CWbfxuw2xm/fLRQ8DjPzG2a5Hmwjeup87VjB2yQBQVw6XbNRcDx8vs5B+ICssXFMCu7kYb16Gi2x&#10;0O7GO+r3wYgIYV+ggiqEtpDSlxVZ9BPXEkfv7DqLIcrOSN3hLcJtI9MkyaTFmuNChS29V1Re9j9W&#10;AV7t1/fJBef7kzEf41k7jPVMqZfnYbMAEWgIj/B/e6sVpEk+TbN8muX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1XUx8kAAADjAAAADwAAAAAAAAAAAAAAAACYAgAA&#10;ZHJzL2Rvd25yZXYueG1sUEsFBgAAAAAEAAQA9QAAAI4DAAAAAA==&#10;" fillcolor="#a5a5a5 [2092]" stroked="f" strokeweight="1pt">
                        <v:stroke joinstyle="miter"/>
                      </v:roundrect>
                    </v:group>
                    <v:oval id="شكل بيضاوي 52" o:spid="_x0000_s174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YYAccA&#10;AADjAAAADwAAAGRycy9kb3ducmV2LnhtbERPXWvCMBR9F/Yfwh3sTZMFqaMaRTYGG2ygdfp8aa5t&#10;sbkpTWbrv18eBj4ezvdqM7pWXKkPjWcDzzMFgrj0tuHKwM/hffoCIkRki61nMnCjAJv1w2SFufUD&#10;7+laxEqkEA45Gqhj7HIpQ1mTwzDzHXHizr53GBPsK2l7HFK4a6VWKpMOG04NNXb0WlN5KX6dgd3l&#10;fLydPr/Ud+WHIhvcm9b2YMzT47hdgog0xrv43/1hDWi1mOtsMc/S6PQp/Q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WGAHHAAAA4wAAAA8AAAAAAAAAAAAAAAAAmAIAAGRy&#10;cy9kb3ducmV2LnhtbFBLBQYAAAAABAAEAPUAAACMAwAAAAA=&#10;" filled="f" strokecolor="#168489" strokeweight="1pt">
                      <v:stroke joinstyle="miter"/>
                    </v:oval>
                  </v:group>
                  <v:shape id="مربع نص 41" o:spid="_x0000_s174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z7/skA&#10;AADjAAAADwAAAGRycy9kb3ducmV2LnhtbESPzU7DMBCE70i8g7VI3KjdqKQQ6lYVP1IPXCjhvoqX&#10;OCJeR/HSpG+PkZA4jmbmG81mN4denWhMXWQLy4UBRdxE13FroX5/ubkDlQTZYR+ZLJwpwW57ebHB&#10;ysWJ3+h0lFZlCKcKLXiRodI6NZ4CpkUciLP3GceAkuXYajfilOGh14UxpQ7YcV7wONCjp+br+B0s&#10;iLj98lw/h3T4mF+fJm+aW6ytvb6a9w+ghGb5D/+1D85CYdarolyvyn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Gz7/s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تحليل البيانات واتخاذ القرار</w:t>
                          </w:r>
                        </w:p>
                      </w:txbxContent>
                    </v:textbox>
                  </v:shape>
                </v:group>
                <v:shape id="صورة 54" o:spid="_x0000_s174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YjR7LAAAA4wAAAA8AAABkcnMvZG93bnJldi54bWxEj11PwjAUhu9N/A/NIfFOOiZhOClEDSYm&#10;XMHUeHlcj9ukPZ1thfnv6QUJl2/erzyL1WCNOJAPnWMFk3EGgrh2uuNGwVv1cjsHESKyRuOYFPxT&#10;gNXy+mqBpXZH3tJhFxuRRjiUqKCNsS+lDHVLFsPY9cTJ+3beYkzSN1J7PKZxa2SeZTNpseP00GJP&#10;zy3V+92fVbDxT18/99WHqX63n+u5uSve9+uNUjej4fEBRKQhXsLn9qtWkGfFNJ8V0yJRJKbEA3J5&#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WI0eywAAAOMAAAAPAAAAAAAA&#10;AAAAAAAAAJ8CAABkcnMvZG93bnJldi54bWxQSwUGAAAAAAQABAD3AAAAlwMAAAAA&#10;">
                  <v:imagedata r:id="rId70"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sidRPr="00512C5E">
        <w:rPr>
          <w:rFonts w:ascii="Sakkal Majalla" w:hAnsi="Sakkal Majalla" w:hint="cs"/>
          <w:color w:val="C00000"/>
          <w:sz w:val="32"/>
          <w:szCs w:val="32"/>
          <w:rtl/>
        </w:rPr>
        <w:t xml:space="preserve"> </w:t>
      </w:r>
      <w:r w:rsidRPr="00055A94">
        <w:rPr>
          <w:rFonts w:ascii="Sakkal Majalla" w:hAnsi="Sakkal Majalla"/>
          <w:sz w:val="32"/>
          <w:szCs w:val="32"/>
          <w:rtl/>
        </w:rPr>
        <w:t>الاستفادة من البيانات الضخمة لاتخاذ قرارات مستنيرة.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دقة القرارات.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تطوير استراتيجيات عمل مبنية على بيانات قوية.</w:t>
      </w:r>
    </w:p>
    <w:p w:rsidR="004A6D71" w:rsidRPr="00055A94" w:rsidRDefault="001A2196" w:rsidP="004A6D71">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571364E" wp14:editId="440A4BA8">
                <wp:extent cx="5731510" cy="892088"/>
                <wp:effectExtent l="0" t="0" r="2540" b="22860"/>
                <wp:docPr id="20742674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7473" name="مجموعة 47"/>
                        <wpg:cNvGrpSpPr/>
                        <wpg:grpSpPr>
                          <a:xfrm>
                            <a:off x="0" y="0"/>
                            <a:ext cx="5731510" cy="895351"/>
                            <a:chOff x="0" y="0"/>
                            <a:chExt cx="5878196" cy="918845"/>
                          </a:xfrm>
                        </wpg:grpSpPr>
                        <wpg:grpSp>
                          <wpg:cNvPr id="2074267474" name="مجموعة 48"/>
                          <wpg:cNvGrpSpPr/>
                          <wpg:grpSpPr>
                            <a:xfrm>
                              <a:off x="0" y="0"/>
                              <a:ext cx="5878196" cy="918845"/>
                              <a:chOff x="0" y="0"/>
                              <a:chExt cx="6240348" cy="919070"/>
                            </a:xfrm>
                          </wpg:grpSpPr>
                          <wpg:grpSp>
                            <wpg:cNvPr id="2074267475" name="مجموعة 49"/>
                            <wpg:cNvGrpSpPr/>
                            <wpg:grpSpPr>
                              <a:xfrm>
                                <a:off x="0" y="169208"/>
                                <a:ext cx="5433072" cy="580613"/>
                                <a:chOff x="0" y="169208"/>
                                <a:chExt cx="5433072" cy="580613"/>
                              </a:xfrm>
                            </wpg:grpSpPr>
                            <wps:wsp>
                              <wps:cNvPr id="20742674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74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79"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الأمن السيبراني</w:t>
                                </w:r>
                              </w:p>
                            </w:txbxContent>
                          </wps:txbx>
                          <wps:bodyPr wrap="square" rtlCol="1">
                            <a:spAutoFit/>
                          </wps:bodyPr>
                        </wps:wsp>
                      </wpg:grpSp>
                      <pic:pic xmlns:pic="http://schemas.openxmlformats.org/drawingml/2006/picture">
                        <pic:nvPicPr>
                          <pic:cNvPr id="207426748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GAi3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&#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xlGAi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74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D/nO4&#10;zAAAAOMAAAAPAAAAAAAAAAAAAAAAAKoCAABkcnMvZG93bnJldi54bWxQSwUGAAAAAAQABAD6AAAA&#10;owMAAAAA&#10;">
                  <v:group id="مجموعة 48" o:spid="_x0000_s174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F+vM&#10;zAAAAOMAAAAPAAAAAAAAAAAAAAAAAKoCAABkcnMvZG93bnJldi54bWxQSwUGAAAAAAQABAD6AAAA&#10;owMAAAAA&#10;">
                    <v:group id="مجموعة 49" o:spid="_x0000_s174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jW05X&#10;zAAAAOMAAAAPAAAAAAAAAAAAAAAAAKoCAABkcnMvZG93bnJldi54bWxQSwUGAAAAAAQABAD6AAAA&#10;owMAAAAA&#10;">
                      <v:shape id="شكل حر 50" o:spid="_x0000_s174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PI8oA&#10;AADjAAAADwAAAGRycy9kb3ducmV2LnhtbESPQWvCQBSE74X+h+UVequbpppIzEZKQRDpQdOK10f2&#10;mQSzb0N2q/HfdwXB4zAz3zD5cjSdONPgWssK3icRCOLK6pZrBb8/q7c5COeRNXaWScGVHCyL56cc&#10;M20vvKNz6WsRIOwyVNB432dSuqohg25ie+LgHe1g0Ac51FIPeAlw08k4ihJpsOWw0GBPXw1Vp/LP&#10;KEg2s8N2W61mu3L98e3I6L22XqnXl/FzAcLT6B/he3utFcRROo2TdJomcPsU/oAs/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Vfjy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xCGsgA&#10;AADjAAAADwAAAGRycy9kb3ducmV2LnhtbESPQWvCQBSE7wX/w/KEXkQ3DWokuopUCj22Kp6f2ecm&#10;mH0bs2tM/323UPA4zMw3zGrT21p01PrKsYK3SQKCuHC6YqPgePgYL0D4gKyxdkwKfsjDZj14WWGu&#10;3YO/qdsHIyKEfY4KyhCaXEpflGTRT1xDHL2Lay2GKFsjdYuPCLe1TJNkLi1WHBdKbOi9pOK6v1sF&#10;eLNfp7MLzndnY3ajWdOP9Eyp12G/XYII1Idn+L/9qRWkSTZN59k0y+DvU/wDc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jEIayAAAAOMAAAAPAAAAAAAAAAAAAAAAAJgCAABk&#10;cnMvZG93bnJldi54bWxQSwUGAAAAAAQABAD1AAAAjQMAAAAA&#10;" fillcolor="#a5a5a5 [2092]" stroked="f" strokeweight="1pt">
                        <v:stroke joinstyle="miter"/>
                      </v:roundrect>
                    </v:group>
                    <v:oval id="شكل بيضاوي 52" o:spid="_x0000_s175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O3McA&#10;AADjAAAADwAAAGRycy9kb3ducmV2LnhtbERPXUvDMBR9F/YfwhV8c4lhtKNbNsZEUFBw3fT50ty1&#10;Zc1NaeLa/XvzIPh4ON/r7eQ6caUhtJ4NPM0VCOLK25ZrA6fjy+MSRIjIFjvPZOBGAbab2d0aC+tH&#10;PtC1jLVIIRwKNNDE2BdShqohh2Hue+LEnf3gMCY41NIOOKZw10mtVCYdtpwaGuxp31B1KX+cgc/L&#10;+ev2/fauPmo/ltnonrW2R2Me7qfdCkSkKf6L/9yv1oBW+UJn+SJPo9On9Af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PjtzHAAAA4wAAAA8AAAAAAAAAAAAAAAAAmAIAAGRy&#10;cy9kb3ducmV2LnhtbFBLBQYAAAAABAAEAPUAAACMAwAAAAA=&#10;" filled="f" strokecolor="#168489" strokeweight="1pt">
                      <v:stroke joinstyle="miter"/>
                    </v:oval>
                  </v:group>
                  <v:shape id="مربع نص 41" o:spid="_x0000_s175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VtI8kA&#10;AADjAAAADwAAAGRycy9kb3ducmV2LnhtbESPzU7DMBCE70i8g7VI3KjdqDQQ6lYVP1IPXCjhvoqX&#10;OCJeR/HSpG+PkZA4jmbmG81mN4denWhMXWQLy4UBRdxE13FroX5/ubkDlQTZYR+ZLJwpwW57ebHB&#10;ysWJ3+h0lFZlCKcKLXiRodI6NZ4CpkUciLP3GceAkuXYajfilOGh14Uxax2w47zgcaBHT83X8TtY&#10;EHH75bl+DunwMb8+Td40t1hbe3017x9ACc3yH/5rH5yFwpSrYl2uyn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bVtI8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الأمن السيبراني</w:t>
                          </w:r>
                        </w:p>
                      </w:txbxContent>
                    </v:textbox>
                  </v:shape>
                </v:group>
                <v:shape id="صورة 54" o:spid="_x0000_s175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Kjf05ywAAAOMAAAAPAAAAAAAA&#10;AAAAAAAAAJ8CAABkcnMvZG93bnJldi54bWxQSwUGAAAAAAQABAD3AAAAlwMAAAAA&#10;">
                  <v:imagedata r:id="rId70"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Pr>
          <w:rFonts w:ascii="Sakkal Majalla" w:hAnsi="Sakkal Majalla" w:hint="cs"/>
          <w:sz w:val="32"/>
          <w:szCs w:val="32"/>
          <w:rtl/>
        </w:rPr>
        <w:t xml:space="preserve"> </w:t>
      </w:r>
      <w:r w:rsidRPr="00055A94">
        <w:rPr>
          <w:rFonts w:ascii="Sakkal Majalla" w:hAnsi="Sakkal Majalla"/>
          <w:sz w:val="32"/>
          <w:szCs w:val="32"/>
          <w:rtl/>
        </w:rPr>
        <w:t>حماية المعلومات الحساسة والبيانات الشخصية في ظل تزايد التهديدات السيبرانية.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الثقة بين العملاء والشركاء.</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ضمان الامتثال للمعايير القانونية والتنظيمية.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3AE1F93" wp14:editId="18A8B181">
                <wp:extent cx="5731510" cy="892088"/>
                <wp:effectExtent l="0" t="0" r="2540" b="22860"/>
                <wp:docPr id="20742674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7482" name="مجموعة 47"/>
                        <wpg:cNvGrpSpPr/>
                        <wpg:grpSpPr>
                          <a:xfrm>
                            <a:off x="0" y="0"/>
                            <a:ext cx="5731510" cy="895351"/>
                            <a:chOff x="0" y="0"/>
                            <a:chExt cx="5878196" cy="918845"/>
                          </a:xfrm>
                        </wpg:grpSpPr>
                        <wpg:grpSp>
                          <wpg:cNvPr id="2074267483" name="مجموعة 48"/>
                          <wpg:cNvGrpSpPr/>
                          <wpg:grpSpPr>
                            <a:xfrm>
                              <a:off x="0" y="0"/>
                              <a:ext cx="5878196" cy="918845"/>
                              <a:chOff x="0" y="0"/>
                              <a:chExt cx="6240348" cy="919070"/>
                            </a:xfrm>
                          </wpg:grpSpPr>
                          <wpg:grpSp>
                            <wpg:cNvPr id="2074267484" name="مجموعة 49"/>
                            <wpg:cNvGrpSpPr/>
                            <wpg:grpSpPr>
                              <a:xfrm>
                                <a:off x="0" y="169208"/>
                                <a:ext cx="5433072" cy="580613"/>
                                <a:chOff x="0" y="169208"/>
                                <a:chExt cx="5433072" cy="580613"/>
                              </a:xfrm>
                            </wpg:grpSpPr>
                            <wps:wsp>
                              <wps:cNvPr id="20742674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74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74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1488595" name="مربع نص 41"/>
                          <wps:cNvSpPr txBox="1"/>
                          <wps:spPr>
                            <a:xfrm>
                              <a:off x="204466" y="256663"/>
                              <a:ext cx="4615440" cy="389157"/>
                            </a:xfrm>
                            <a:prstGeom prst="rect">
                              <a:avLst/>
                            </a:prstGeom>
                            <a:noFill/>
                          </wps:spPr>
                          <wps:txbx>
                            <w:txbxContent>
                              <w:p w:rsidR="00FD5841" w:rsidRDefault="00FD5841" w:rsidP="002A7AC4">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التفاعل والتواصل الفعال</w:t>
                                </w:r>
                              </w:p>
                            </w:txbxContent>
                          </wps:txbx>
                          <wps:bodyPr wrap="square" rtlCol="1">
                            <a:spAutoFit/>
                          </wps:bodyPr>
                        </wps:wsp>
                      </wpg:grpSp>
                      <pic:pic xmlns:pic="http://schemas.openxmlformats.org/drawingml/2006/picture">
                        <pic:nvPicPr>
                          <pic:cNvPr id="97592518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">
                <v:group id="مجموعة 47" o:spid="_x0000_s175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Z6YE&#10;zAAAAOMAAAAPAAAAAAAAAAAAAAAAAKoCAABkcnMvZG93bnJldi54bWxQSwUGAAAAAAQABAD6AAAA&#10;owMAAAAA&#10;">
                  <v:group id="مجموعة 48" o:spid="_x0000_s175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2KwOf&#10;zAAAAOMAAAAPAAAAAAAAAAAAAAAAAKoCAABkcnMvZG93bnJldi54bWxQSwUGAAAAAAQABAD6AAAA&#10;owMAAAAA&#10;">
                    <v:group id="مجموعة 49" o:spid="_x0000_s175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5wpvr&#10;zAAAAOMAAAAPAAAAAAAAAAAAAAAAAKoCAABkcnMvZG93bnJldi54bWxQSwUGAAAAAAQABAD6AAAA&#10;owMAAAAA&#10;">
                      <v:shape id="شكل حر 50" o:spid="_x0000_s175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hhc8kA&#10;AADjAAAADwAAAGRycy9kb3ducmV2LnhtbESPQWvCQBSE74L/YXkFb7ppNFGiq0hBkNKDporXR/aZ&#10;BLNvQ3ar6b/vCkKPw8x8w6w2vWnEnTpXW1bwPolAEBdW11wqOH3vxgsQziNrbCyTgl9ysFkPByvM&#10;tH3wke65L0WAsMtQQeV9m0npiooMuoltiYN3tZ1BH2RXSt3hI8BNI+MoSqXBmsNChS19VFTc8h+j&#10;IP1MLodDsUuO+X765cjos7ZeqdFbv12C8NT7//CrvdcK4mg+i9P5bJHA81P4A3L9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Fhhc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XpskA&#10;AADjAAAADwAAAGRycy9kb3ducmV2LnhtbESPQWvCQBSE74L/YXlCL6KbBo2SZiPSUvBYben5mX1u&#10;QrNvY3Yb47/vFgo9DjPzDVPsRtuKgXrfOFbwuExAEFdON2wUfLy/LrYgfEDW2DomBXfysCunkwJz&#10;7W58pOEUjIgQ9jkqqEPocil9VZNFv3QdcfQurrcYouyN1D3eIty2Mk2STFpsOC7U2NFzTdXX6dsq&#10;wKt9+zy74PxwNuZlvu7GuV4r9TAb908gAo3hP/zXPmgFabJZpdlmtc3g91P8A7L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BWXpskAAADjAAAADwAAAAAAAAAAAAAAAACYAgAA&#10;ZHJzL2Rvd25yZXYueG1sUEsFBgAAAAAEAAQA9QAAAI4DAAAAAA==&#10;" fillcolor="#a5a5a5 [2092]" stroked="f" strokeweight="1pt">
                        <v:stroke joinstyle="miter"/>
                      </v:roundrect>
                    </v:group>
                    <v:oval id="شكل بيضاوي 52" o:spid="_x0000_s175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qicoA&#10;AADjAAAADwAAAGRycy9kb3ducmV2LnhtbESPUUvDMBSF3wX/Q7iCby4xjHbUZUMUYYKC66bPl+au&#10;LWtuSpOt3b83grDHwznnO5zlenKdONMQWs8GHmcKBHHlbcu1gf3u7WEBIkRki51nMnChAOvV7c0S&#10;C+tH3tK5jLVIEA4FGmhi7AspQ9WQwzDzPXHyDn5wGJMcamkHHBPcdVIrlUmHLaeFBnt6aag6lidn&#10;4Ot4+L78vH+oz9qPZTa6V63tzpj7u+n5CUSkKV7D/+2NNaBVPtdZPl/k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TFaonKAAAA4wAAAA8AAAAAAAAAAAAAAAAAmAIA&#10;AGRycy9kb3ducmV2LnhtbFBLBQYAAAAABAAEAPUAAACPAwAAAAA=&#10;" filled="f" strokecolor="#168489" strokeweight="1pt">
                      <v:stroke joinstyle="miter"/>
                    </v:oval>
                  </v:group>
                  <v:shape id="مربع نص 41" o:spid="_x0000_s1760"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kNN8YA&#10;AADjAAAADwAAAGRycy9kb3ducmV2LnhtbERPS0vDQBC+C/0PyxS82U2kkRi7LcUH9NCLNd6H7JgN&#10;ZmdDdmzSf+8KQo/zvWezm32vzjTGLrCBfJWBIm6C7bg1UH+83ZWgoiBb7AOTgQtF2G0XNxusbJj4&#10;nc4naVUK4VihAScyVFrHxpHHuAoDceK+wuhR0jm22o44pXDf6/sse9AeO04NDgd6dtR8n368ARG7&#10;zy/1q4+Hz/n4MrmsKbA25nY5759ACc1yFf+7DzbNXxf5uiyLxwL+fkoA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kNN8YAAADjAAAADwAAAAAAAAAAAAAAAACYAgAAZHJz&#10;L2Rvd25yZXYueG1sUEsFBgAAAAAEAAQA9QAAAIsDAAAAAA==&#10;" filled="f" stroked="f">
                    <v:textbox style="mso-fit-shape-to-text:t">
                      <w:txbxContent>
                        <w:p w:rsidR="00FD5841" w:rsidRDefault="00FD5841" w:rsidP="002A7AC4">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التفاعل والتواصل الفعال</w:t>
                          </w:r>
                        </w:p>
                      </w:txbxContent>
                    </v:textbox>
                  </v:shape>
                </v:group>
                <v:shape id="صورة 54" o:spid="_x0000_s176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jd71MwAAADiAAAADwAAAAAA&#10;AAAAAAAAAACfAgAAZHJzL2Rvd25yZXYueG1sUEsFBgAAAAAEAAQA9wAAAJgDAAAAAA==&#10;">
                  <v:imagedata r:id="rId70"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Pr>
          <w:rFonts w:ascii="Sakkal Majalla" w:hAnsi="Sakkal Majalla" w:hint="cs"/>
          <w:sz w:val="32"/>
          <w:szCs w:val="32"/>
          <w:rtl/>
        </w:rPr>
        <w:t xml:space="preserve"> </w:t>
      </w:r>
      <w:r w:rsidRPr="00055A94">
        <w:rPr>
          <w:rFonts w:ascii="Sakkal Majalla" w:hAnsi="Sakkal Majalla"/>
          <w:sz w:val="32"/>
          <w:szCs w:val="32"/>
          <w:rtl/>
        </w:rPr>
        <w:t>تحسين التواصل الداخلي والخارجي باستخدام الأدوات الرقمية.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التعاون بين الفرق.</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إدارة العلاقات مع العملاء والشركاء.</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8D33769" wp14:editId="43F8A8C1">
                <wp:extent cx="5731510" cy="892088"/>
                <wp:effectExtent l="0" t="0" r="2540" b="22860"/>
                <wp:docPr id="9759251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75925186" name="مجموعة 47"/>
                        <wpg:cNvGrpSpPr/>
                        <wpg:grpSpPr>
                          <a:xfrm>
                            <a:off x="0" y="0"/>
                            <a:ext cx="5731510" cy="895351"/>
                            <a:chOff x="0" y="0"/>
                            <a:chExt cx="5878196" cy="918845"/>
                          </a:xfrm>
                        </wpg:grpSpPr>
                        <wpg:grpSp>
                          <wpg:cNvPr id="975925187" name="مجموعة 48"/>
                          <wpg:cNvGrpSpPr/>
                          <wpg:grpSpPr>
                            <a:xfrm>
                              <a:off x="0" y="0"/>
                              <a:ext cx="5878196" cy="918845"/>
                              <a:chOff x="0" y="0"/>
                              <a:chExt cx="6240348" cy="919070"/>
                            </a:xfrm>
                          </wpg:grpSpPr>
                          <wpg:grpSp>
                            <wpg:cNvPr id="975925188" name="مجموعة 49"/>
                            <wpg:cNvGrpSpPr/>
                            <wpg:grpSpPr>
                              <a:xfrm>
                                <a:off x="0" y="169208"/>
                                <a:ext cx="5433072" cy="580613"/>
                                <a:chOff x="0" y="169208"/>
                                <a:chExt cx="5433072" cy="580613"/>
                              </a:xfrm>
                            </wpg:grpSpPr>
                            <wps:wsp>
                              <wps:cNvPr id="9759251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59251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1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192"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استدامة الأعمال</w:t>
                                </w:r>
                              </w:p>
                            </w:txbxContent>
                          </wps:txbx>
                          <wps:bodyPr wrap="square" rtlCol="1">
                            <a:spAutoFit/>
                          </wps:bodyPr>
                        </wps:wsp>
                      </wpg:grpSp>
                      <pic:pic xmlns:pic="http://schemas.openxmlformats.org/drawingml/2006/picture">
                        <pic:nvPicPr>
                          <pic:cNvPr id="97592519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lhCKV3AcAANw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176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kUU+PL&#10;AAAA4gAAAA8AAAAAAAAAAAAAAAAAqgIAAGRycy9kb3ducmV2LnhtbFBLBQYAAAAABAAEAPoAAACi&#10;AwAAAAA=&#10;">
                  <v:group id="مجموعة 48" o:spid="_x0000_s176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ZY9njL&#10;AAAA4gAAAA8AAAAAAAAAAAAAAAAAqgIAAGRycy9kb3ducmV2LnhtbFBLBQYAAAAABAAEAPoAAACi&#10;AwAAAAA=&#10;">
                    <v:group id="مجموعة 49" o:spid="_x0000_s176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fHYgrIAAAA&#10;4gAAAA8AAAAAAAAAAAAAAAAAqgIAAGRycy9kb3ducmV2LnhtbFBLBQYAAAAABAAEAPoAAACfAwAA&#10;AAA=&#10;">
                      <v:shape id="شكل حر 50" o:spid="_x0000_s176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HzeMgA&#10;AADiAAAADwAAAGRycy9kb3ducmV2LnhtbESPQYvCMBSE78L+h/AW9qapLlVbjbIIgogH7a54fTTP&#10;tmzzUpqo9d8bQfA4zMw3zHzZmVpcqXWVZQXDQQSCOLe64kLB3++6PwXhPLLG2jIpuJOD5eKjN8dU&#10;2xsf6Jr5QgQIuxQVlN43qZQuL8mgG9iGOHhn2xr0QbaF1C3eAtzUchRFY2mw4rBQYkOrkvL/7GIU&#10;jLfxab/P1/Eh23zvHBl91NYr9fXZ/cxAeOr8O/xqb7SCZBIno3g4TeB5KdwBuX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IfN4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giN8cA&#10;AADiAAAADwAAAGRycy9kb3ducmV2LnhtbESPzWrCQBSF94LvMFyhG6kThWgTHUVaCi5rlK6vmdtJ&#10;MHMnZqYxfXtnUXB5OH98m91gG9FT52vHCuazBARx6XTNRsH59Pn6BsIHZI2NY1LwRx522/Fog7l2&#10;dz5SXwQj4gj7HBVUIbS5lL6syKKfuZY4ej+usxii7IzUHd7juG3kIkmW0mLN8aHClt4rKq/Fr1WA&#10;N/v1fXHB+f5izMc0bYepTpV6mQz7NYhAQ3iG/9sHrSBbpdkinWcRIiJFHJDb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4IjfHAAAA4gAAAA8AAAAAAAAAAAAAAAAAmAIAAGRy&#10;cy9kb3ducmV2LnhtbFBLBQYAAAAABAAEAPUAAACMAwAAAAA=&#10;" fillcolor="#a5a5a5 [2092]" stroked="f" strokeweight="1pt">
                        <v:stroke joinstyle="miter"/>
                      </v:roundrect>
                    </v:group>
                    <v:oval id="شكل بيضاوي 52" o:spid="_x0000_s176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Cl/8oA&#10;AADiAAAADwAAAGRycy9kb3ducmV2LnhtbESPQWvCQBSE7wX/w/IEb7pJQNtEV5EWoQULGtueH9ln&#10;Esy+Ddmtif++Kwg9DjPzDbPaDKYRV+pcbVlBPItAEBdW11wq+Drtpi8gnEfW2FgmBTdysFmPnlaY&#10;advzka65L0WAsMtQQeV9m0npiooMupltiYN3tp1BH2RXSt1hH+CmkUkULaTBmsNChS29VlRc8l+j&#10;4HA5f99+PvbRZ2n7fNGbtyTRJ6Um42G7BOFp8P/hR/tdK0if52kyj9MY7pfCHZDr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7Apf/KAAAA4gAAAA8AAAAAAAAAAAAAAAAAmAIA&#10;AGRycy9kb3ducmV2LnhtbFBLBQYAAAAABAAEAPUAAACPAwAAAAA=&#10;" filled="f" strokecolor="#168489" strokeweight="1pt">
                      <v:stroke joinstyle="miter"/>
                    </v:oval>
                  </v:group>
                  <v:shape id="مربع نص 41" o:spid="_x0000_s176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pcgA&#10;AADiAAAADwAAAGRycy9kb3ducmV2LnhtbESPT0vDQBTE74LfYXmCN7tJIGpit6X4B3rwYo33R/Y1&#10;G5p9G7LPJv32riB4HGbmN8x6u/hBnWmKfWAD+SoDRdwG23NnoPl8u3sEFQXZ4hCYDFwownZzfbXG&#10;2oaZP+h8kE4lCMcaDTiRsdY6to48xlUYiZN3DJNHSXLqtJ1wTnA/6CLL7rXHntOCw5GeHbWnw7c3&#10;IGJ3+aV59XH/tby/zC5rS2yMub1Zdk+ghBb5D/+199ZA9VBWRZlXBfxeS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9OWlyAAAAOIAAAAPAAAAAAAAAAAAAAAAAJgCAABk&#10;cnMvZG93bnJldi54bWxQSwUGAAAAAAQABAD1AAAAjQ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استدامة الأعمال</w:t>
                          </w:r>
                        </w:p>
                      </w:txbxContent>
                    </v:textbox>
                  </v:shape>
                </v:group>
                <v:shape id="صورة 54" o:spid="_x0000_s177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HdX3MAAAA4gAAAA8AAABkcnMvZG93bnJldi54bWxEj0FPAjEUhO8m/ofmmXiTLhCEXSgEDCYm&#10;nGDVeHxsn7sr7evaVlj/vTUx8TiZmW8yi1VvjTiTD61jBcNBBoK4crrlWsFz+Xg3AxEiskbjmBR8&#10;U4DV8vpqgYV2F97T+RBrkSAcClTQxNgVUoaqIYth4Dri5L07bzEm6WupPV4S3Bo5yrJ7abHltNBg&#10;Rw8NVafDl1Ww85vjR16+mvJz/7admfH05bTdKXV706/nICL18T/8137SCvLpJB9NhvkYfi+lOyC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Ad1fcwAAADiAAAADwAAAAAA&#10;AAAAAAAAAACfAgAAZHJzL2Rvd25yZXYueG1sUEsFBgAAAAAEAAQA9wAAAJgDAAAAAA==&#10;">
                  <v:imagedata r:id="rId70" o:title=""/>
                  <v:path arrowok="t"/>
                </v:shape>
                <w10:wrap anchorx="page"/>
                <w10:anchorlock/>
              </v:group>
            </w:pict>
          </mc:Fallback>
        </mc:AlternateContent>
      </w:r>
    </w:p>
    <w:p w:rsidR="004A6D71" w:rsidRPr="00055A94"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t>الدافع:</w:t>
      </w:r>
      <w:r>
        <w:rPr>
          <w:rFonts w:ascii="Sakkal Majalla" w:hAnsi="Sakkal Majalla" w:hint="cs"/>
          <w:sz w:val="32"/>
          <w:szCs w:val="32"/>
          <w:rtl/>
        </w:rPr>
        <w:t xml:space="preserve"> </w:t>
      </w:r>
      <w:r w:rsidRPr="00055A94">
        <w:rPr>
          <w:rFonts w:ascii="Sakkal Majalla" w:hAnsi="Sakkal Majalla"/>
          <w:sz w:val="32"/>
          <w:szCs w:val="32"/>
          <w:rtl/>
        </w:rPr>
        <w:t>تحقيق استدامة الأعمال وتقليل الأثر البيئي.</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تبني ممارسات صديقة للبيئة.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صورة المؤسسة وسمعتها.</w:t>
      </w:r>
    </w:p>
    <w:p w:rsidR="004A6D71" w:rsidRPr="00512C5E" w:rsidRDefault="004A6D71" w:rsidP="00512C5E">
      <w:pPr>
        <w:spacing w:line="360" w:lineRule="auto"/>
        <w:rPr>
          <w:rFonts w:ascii="Sakkal Majalla" w:hAnsi="Sakkal Majalla"/>
          <w:sz w:val="32"/>
          <w:szCs w:val="32"/>
        </w:rPr>
      </w:pPr>
      <w:r w:rsidRPr="00512C5E">
        <w:rPr>
          <w:rFonts w:ascii="Sakkal Majalla" w:hAnsi="Sakkal Majalla"/>
          <w:color w:val="C00000"/>
          <w:sz w:val="32"/>
          <w:szCs w:val="32"/>
          <w:rtl/>
        </w:rPr>
        <w:lastRenderedPageBreak/>
        <w:t>الخلاصة</w:t>
      </w:r>
      <w:r w:rsidRPr="00512C5E">
        <w:rPr>
          <w:rFonts w:ascii="Sakkal Majalla" w:hAnsi="Sakkal Majalla" w:hint="cs"/>
          <w:color w:val="C00000"/>
          <w:sz w:val="32"/>
          <w:szCs w:val="32"/>
          <w:rtl/>
        </w:rPr>
        <w:t>:</w:t>
      </w:r>
      <w:r w:rsidRPr="00512C5E">
        <w:rPr>
          <w:rFonts w:ascii="Sakkal Majalla" w:hAnsi="Sakkal Majalla" w:hint="cs"/>
          <w:sz w:val="32"/>
          <w:szCs w:val="32"/>
          <w:rtl/>
        </w:rPr>
        <w:t xml:space="preserve"> </w:t>
      </w:r>
      <w:r w:rsidRPr="00512C5E">
        <w:rPr>
          <w:rFonts w:ascii="Sakkal Majalla" w:hAnsi="Sakkal Majalla"/>
          <w:sz w:val="32"/>
          <w:szCs w:val="32"/>
          <w:rtl/>
        </w:rPr>
        <w:t>تتعدد دوافع التحوّل الرقمي في المؤسسات الحديثة، حيث تسعى إلى تحسين تجربتها مع العملاء، وزيادة الكفاءة، وتعزيز الابتكار. من خلال تبني التكنولوجيا الحديثة واستراتيجيات التحوّل الرقمي الفعالة، يمكن للمؤسسات تحقيق النجاح والاستدامة في البيئة التنافسية الحالية.</w:t>
      </w:r>
    </w:p>
    <w:p w:rsidR="004A6D71" w:rsidRPr="0012794C" w:rsidRDefault="001A2196" w:rsidP="004A6D71">
      <w:pPr>
        <w:rPr>
          <w:rFonts w:ascii="Sakkal Majalla" w:hAnsi="Sakkal Majalla"/>
          <w:b/>
          <w:bCs/>
          <w:color w:val="FF0000"/>
          <w:sz w:val="32"/>
          <w:szCs w:val="32"/>
        </w:rPr>
      </w:pPr>
      <w:r w:rsidRPr="002A078C">
        <w:rPr>
          <w:rFonts w:ascii="Sakkal Majalla" w:hAnsi="Sakkal Majalla"/>
          <w:noProof/>
          <w:color w:val="002060"/>
          <w:sz w:val="34"/>
        </w:rPr>
        <mc:AlternateContent>
          <mc:Choice Requires="wpg">
            <w:drawing>
              <wp:inline distT="0" distB="0" distL="0" distR="0" wp14:anchorId="6081CFDE" wp14:editId="34731454">
                <wp:extent cx="5731510" cy="895350"/>
                <wp:effectExtent l="0" t="0" r="21590" b="19050"/>
                <wp:docPr id="844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47"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064" name="مجموعة 39"/>
                        <wpg:cNvGrpSpPr/>
                        <wpg:grpSpPr>
                          <a:xfrm>
                            <a:off x="0" y="0"/>
                            <a:ext cx="5731510" cy="895350"/>
                            <a:chOff x="0" y="0"/>
                            <a:chExt cx="5878196" cy="918845"/>
                          </a:xfrm>
                        </wpg:grpSpPr>
                        <wpg:grpSp>
                          <wpg:cNvPr id="2074268065" name="مجموعة 40"/>
                          <wpg:cNvGrpSpPr/>
                          <wpg:grpSpPr>
                            <a:xfrm>
                              <a:off x="0" y="0"/>
                              <a:ext cx="5878196" cy="918845"/>
                              <a:chOff x="0" y="0"/>
                              <a:chExt cx="6240348" cy="919070"/>
                            </a:xfrm>
                          </wpg:grpSpPr>
                          <wpg:grpSp>
                            <wpg:cNvPr id="2074268066" name="مجموعة 41"/>
                            <wpg:cNvGrpSpPr/>
                            <wpg:grpSpPr>
                              <a:xfrm>
                                <a:off x="0" y="169208"/>
                                <a:ext cx="5433072" cy="580613"/>
                                <a:chOff x="0" y="169208"/>
                                <a:chExt cx="5433072" cy="580613"/>
                              </a:xfrm>
                            </wpg:grpSpPr>
                            <wps:wsp>
                              <wps:cNvPr id="20742680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6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6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70" name="مربع نص 41"/>
                          <wps:cNvSpPr txBox="1"/>
                          <wps:spPr>
                            <a:xfrm>
                              <a:off x="204484" y="257055"/>
                              <a:ext cx="4616071" cy="387740"/>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مراحل عملية التحوّل الرقمي</w:t>
                                </w:r>
                              </w:p>
                            </w:txbxContent>
                          </wps:txbx>
                          <wps:bodyPr wrap="square" rtlCol="1">
                            <a:spAutoFit/>
                          </wps:bodyPr>
                        </wps:wsp>
                      </wpg:grpSp>
                    </wpg:wgp>
                  </a:graphicData>
                </a:graphic>
              </wp:inline>
            </w:drawing>
          </mc:Choice>
          <mc:Fallback>
            <w:pict>
              <v:group id="_x0000_s177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">
                <v:shape id="صورة 38" o:spid="_x0000_s177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2vlzFAAAA3QAAAA8AAABkcnMvZG93bnJldi54bWxEj0FrwkAUhO+F/oflFbzVTau0ErMREQUv&#10;xRoFr4/sMxuafZtm15j+e1cQehxm5hsmWwy2ET11vnas4G2cgCAuna65UnA8bF5nIHxA1tg4JgV/&#10;5GGRPz9lmGp35T31RahEhLBPUYEJoU2l9KUhi37sWuLonV1nMUTZVVJ3eI1w28j3JPmQFmuOCwZb&#10;Whkqf4qLVTBZ98N6stp9+ZNpD7+FXdZ+/63U6GVYzkEEGsJ/+NHeagWz6fQT7m/iE5D5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dr5cxQAAAN0AAAAPAAAAAAAAAAAAAAAA&#10;AJ8CAABkcnMvZG93bnJldi54bWxQSwUGAAAAAAQABAD3AAAAkQMAAAAA&#10;">
                  <v:imagedata r:id="rId56" o:title=""/>
                </v:shape>
                <v:group id="مجموعة 39" o:spid="_x0000_s17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gllc&#10;zAAAAOMAAAAPAAAAAAAAAAAAAAAAAKoCAABkcnMvZG93bnJldi54bWxQSwUGAAAAAAQABAD6AAAA&#10;owMAAAAA&#10;">
                  <v:group id="مجموعة 40" o:spid="_x0000_s17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zvzH&#10;zAAAAOMAAAAPAAAAAAAAAAAAAAAAAKoCAABkcnMvZG93bnJldi54bWxQSwUGAAAAAAQABAD6AAAA&#10;owMAAAAA&#10;">
                    <v:group id="مجموعة 41" o:spid="_x0000_s17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HGKw&#10;zAAAAOMAAAAPAAAAAAAAAAAAAAAAAKoCAABkcnMvZG93bnJldi54bWxQSwUGAAAAAAQABAD6AAAA&#10;owMAAAAA&#10;">
                      <v:shape id="شكل حر 42" o:spid="_x0000_s17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qypskA&#10;AADjAAAADwAAAGRycy9kb3ducmV2LnhtbESPwW7CMBBE70j8g7VIvYFNGiUoYFCFWrWHXoB+wCre&#10;xoF4ncYupH9fV6rEcTQzbzSb3eg6caUhtJ41LBcKBHHtTcuNho/Ty3wFIkRkg51n0vBDAXbb6WSD&#10;lfE3PtD1GBuRIBwq1GBj7CspQ23JYVj4njh5n35wGJMcGmkGvCW462SmVCEdtpwWLPa0t1Rfjt9O&#10;g1H5s8vL15L2X+9WnZcmXh6N1g+z8WkNItIY7+H/9pvRkKkyz4qVKkr4+5T+gN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9qyps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UKJsgA&#10;AADjAAAADwAAAGRycy9kb3ducmV2LnhtbERPz2vCMBS+D/Y/hDfwNhPLqFKN4gYOcTtsOvT6aJ5t&#10;MXkpTbT1v18Ogx0/vt+L1eCsuFEXGs8aJmMFgrj0puFKw89h8zwDESKyQeuZNNwpwGr5+LDAwvie&#10;v+m2j5VIIRwK1FDH2BZShrImh2HsW+LEnX3nMCbYVdJ02KdwZ2WmVC4dNpwaamzprabysr86DdOv&#10;zbUP7/lh93q0n42yp3X2wVqPnob1HESkIf6L/9xboyFT05csn6k8jU6f0h+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1QomyAAAAOMAAAAPAAAAAAAAAAAAAAAAAJgCAABk&#10;cnMvZG93bnJldi54bWxQSwUGAAAAAAQABAD1AAAAjQMAAAAA&#10;" fillcolor="#168489" stroked="f" strokeweight="1pt">
                        <v:stroke joinstyle="miter"/>
                      </v:roundrect>
                    </v:group>
                    <v:oval id="شكل بيضاوي 44" o:spid="_x0000_s17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9CcoA&#10;AADjAAAADwAAAGRycy9kb3ducmV2LnhtbESP0UoDMRRE34X+Q7iCbzbpImtdm5YiiEUQadoPuG5u&#10;N6ubm3UT2/XvjVDo4zAzZ5jFavSdONIQ28AaZlMFgrgOtuVGw373fDsHEROyxS4wafilCKvl5GqB&#10;lQ0n3tLRpEZkCMcKNbiU+krKWDvyGKehJ87eIQweU5ZDI+2Apwz3nSyUKqXHlvOCw56eHNVf5sdr&#10;MOPOvL8cGhnejHv9mH2Gb7/daH1zPa4fQSQa0yV8bm+shkLd3xXlXJUP8P8p/w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74PQnKAAAA4wAAAA8AAAAAAAAAAAAAAAAAmAIA&#10;AGRycy9kb3ducmV2LnhtbFBLBQYAAAAABAAEAPUAAACPAwAAAAA=&#10;" filled="f" strokecolor="#a5a5a5 [2092]" strokeweight="1pt">
                      <v:stroke joinstyle="miter"/>
                    </v:oval>
                  </v:group>
                  <v:shape id="مربع نص 41" o:spid="_x0000_s1779"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88cA&#10;AADjAAAADwAAAGRycy9kb3ducmV2LnhtbESPTUvDQBCG70L/wzKCN7vbUNsSuy2lVujBizXeh+yY&#10;DWZnQ3Zs0n/vHgSPL+8Xz3Y/hU5daUhtZAuLuQFFXEfXcmOh+nh93IBKguywi0wWbpRgv5vdbbF0&#10;ceR3ul6kUXmEU4kWvEhfap1qTwHTPPbE2fuKQ0DJcmi0G3DM46HThTErHbDl/OCxp6On+vvyEyyI&#10;uMPiVp1COn9Oby+jN/UTVtY+3E+HZ1BCk/yH/9pnZ6Ew62Wx2ph1pshMmQf07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D4PPHAAAA4wAAAA8AAAAAAAAAAAAAAAAAmAIAAGRy&#10;cy9kb3ducmV2LnhtbFBLBQYAAAAABAAEAPUAAACMAw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مراحل عملية التحوّل الرقمي</w:t>
                          </w:r>
                        </w:p>
                      </w:txbxContent>
                    </v:textbox>
                  </v:shape>
                </v:group>
                <w10:wrap anchorx="page"/>
                <w10:anchorlock/>
              </v:group>
            </w:pict>
          </mc:Fallback>
        </mc:AlternateConten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التحوّل الرقمي هو عملية شاملة تتطلب تخطيط</w:t>
      </w:r>
      <w:r w:rsidRPr="00512C5E">
        <w:rPr>
          <w:rFonts w:ascii="Sakkal Majalla" w:hAnsi="Sakkal Majalla" w:cs="Sakkal Majalla" w:hint="cs"/>
          <w:sz w:val="32"/>
          <w:szCs w:val="32"/>
          <w:rtl/>
        </w:rPr>
        <w:t>اً</w:t>
      </w:r>
      <w:r w:rsidRPr="00512C5E">
        <w:rPr>
          <w:rFonts w:ascii="Sakkal Majalla" w:hAnsi="Sakkal Majalla" w:cs="Sakkal Majalla"/>
          <w:sz w:val="32"/>
          <w:szCs w:val="32"/>
          <w:rtl/>
        </w:rPr>
        <w:t xml:space="preserve"> دقيقا</w:t>
      </w:r>
      <w:r w:rsidRPr="00512C5E">
        <w:rPr>
          <w:rFonts w:ascii="Sakkal Majalla" w:hAnsi="Sakkal Majalla" w:cs="Sakkal Majalla" w:hint="cs"/>
          <w:sz w:val="32"/>
          <w:szCs w:val="32"/>
          <w:rtl/>
        </w:rPr>
        <w:t>ً</w:t>
      </w:r>
      <w:r w:rsidRPr="00512C5E">
        <w:rPr>
          <w:rFonts w:ascii="Sakkal Majalla" w:hAnsi="Sakkal Majalla" w:cs="Sakkal Majalla"/>
          <w:sz w:val="32"/>
          <w:szCs w:val="32"/>
          <w:rtl/>
        </w:rPr>
        <w:t xml:space="preserve"> وتنفيذا</w:t>
      </w:r>
      <w:r w:rsidRPr="00512C5E">
        <w:rPr>
          <w:rFonts w:ascii="Sakkal Majalla" w:hAnsi="Sakkal Majalla" w:cs="Sakkal Majalla" w:hint="cs"/>
          <w:sz w:val="32"/>
          <w:szCs w:val="32"/>
          <w:rtl/>
        </w:rPr>
        <w:t>ً</w:t>
      </w:r>
      <w:r w:rsidRPr="00512C5E">
        <w:rPr>
          <w:rFonts w:ascii="Sakkal Majalla" w:hAnsi="Sakkal Majalla" w:cs="Sakkal Majalla"/>
          <w:sz w:val="32"/>
          <w:szCs w:val="32"/>
          <w:rtl/>
        </w:rPr>
        <w:t xml:space="preserve"> مدروس</w:t>
      </w:r>
      <w:r w:rsidRPr="00512C5E">
        <w:rPr>
          <w:rFonts w:ascii="Sakkal Majalla" w:hAnsi="Sakkal Majalla" w:cs="Sakkal Majalla" w:hint="cs"/>
          <w:sz w:val="32"/>
          <w:szCs w:val="32"/>
          <w:rtl/>
        </w:rPr>
        <w:t>اً</w:t>
      </w:r>
      <w:r w:rsidRPr="00512C5E">
        <w:rPr>
          <w:rFonts w:ascii="Sakkal Majalla" w:hAnsi="Sakkal Majalla" w:cs="Sakkal Majalla"/>
          <w:sz w:val="32"/>
          <w:szCs w:val="32"/>
          <w:rtl/>
        </w:rPr>
        <w:t>. يتضمن التحوّل الرقمي عدة مراحل تساعد المؤسسات على التكيف مع التكنولوجيا الحديثة وتحقيق أهدافها الاستراتيجية.</w:t>
      </w:r>
    </w:p>
    <w:p w:rsidR="00855B68" w:rsidRDefault="00855B68" w:rsidP="00855B68">
      <w:pPr>
        <w:jc w:val="center"/>
        <w:rPr>
          <w:rFonts w:ascii="Sakkal Majalla" w:hAnsi="Sakkal Majalla"/>
          <w:sz w:val="32"/>
          <w:szCs w:val="32"/>
          <w:rtl/>
        </w:rPr>
      </w:pPr>
      <w:r w:rsidRPr="00855B68">
        <w:rPr>
          <w:rFonts w:ascii="Sakkal Majalla" w:hAnsi="Sakkal Majalla"/>
          <w:noProof/>
          <w:sz w:val="32"/>
          <w:szCs w:val="32"/>
        </w:rPr>
        <mc:AlternateContent>
          <mc:Choice Requires="wpg">
            <w:drawing>
              <wp:inline distT="0" distB="0" distL="0" distR="0" wp14:anchorId="24E1C265" wp14:editId="6605343E">
                <wp:extent cx="5410508" cy="3408717"/>
                <wp:effectExtent l="0" t="0" r="0" b="0"/>
                <wp:docPr id="2074269947" name="Group 85"/>
                <wp:cNvGraphicFramePr/>
                <a:graphic xmlns:a="http://schemas.openxmlformats.org/drawingml/2006/main">
                  <a:graphicData uri="http://schemas.microsoft.com/office/word/2010/wordprocessingGroup">
                    <wpg:wgp>
                      <wpg:cNvGrpSpPr/>
                      <wpg:grpSpPr>
                        <a:xfrm>
                          <a:off x="0" y="0"/>
                          <a:ext cx="5410508" cy="3408717"/>
                          <a:chOff x="0" y="0"/>
                          <a:chExt cx="7675801" cy="4835540"/>
                        </a:xfrm>
                      </wpg:grpSpPr>
                      <wpg:grpSp>
                        <wpg:cNvPr id="2074269948" name="Group 2074269948"/>
                        <wpg:cNvGrpSpPr/>
                        <wpg:grpSpPr>
                          <a:xfrm flipH="1">
                            <a:off x="3125265" y="0"/>
                            <a:ext cx="2635769" cy="2488362"/>
                            <a:chOff x="3125359" y="0"/>
                            <a:chExt cx="2635769" cy="2488362"/>
                          </a:xfrm>
                        </wpg:grpSpPr>
                        <wpg:grpSp>
                          <wpg:cNvPr id="2074269949" name="Группа 1"/>
                          <wpg:cNvGrpSpPr/>
                          <wpg:grpSpPr>
                            <a:xfrm>
                              <a:off x="3918264" y="842125"/>
                              <a:ext cx="1479550" cy="1646237"/>
                              <a:chOff x="3918264" y="842125"/>
                              <a:chExt cx="1479550" cy="1646237"/>
                            </a:xfrm>
                          </wpg:grpSpPr>
                          <wps:wsp>
                            <wps:cNvPr id="2074269950" name="Google Shape;481;p25"/>
                            <wps:cNvSpPr/>
                            <wps:spPr>
                              <a:xfrm>
                                <a:off x="3937314" y="1639050"/>
                                <a:ext cx="388937" cy="849312"/>
                              </a:xfrm>
                              <a:custGeom>
                                <a:avLst/>
                                <a:gdLst/>
                                <a:ahLst/>
                                <a:cxnLst/>
                                <a:rect l="l" t="t" r="r" b="b"/>
                                <a:pathLst>
                                  <a:path w="102" h="222" extrusionOk="0">
                                    <a:moveTo>
                                      <a:pt x="95" y="155"/>
                                    </a:moveTo>
                                    <a:cubicBezTo>
                                      <a:pt x="49" y="0"/>
                                      <a:pt x="49" y="0"/>
                                      <a:pt x="49" y="0"/>
                                    </a:cubicBezTo>
                                    <a:cubicBezTo>
                                      <a:pt x="51" y="7"/>
                                      <a:pt x="51" y="15"/>
                                      <a:pt x="49" y="23"/>
                                    </a:cubicBezTo>
                                    <a:cubicBezTo>
                                      <a:pt x="11" y="153"/>
                                      <a:pt x="11" y="153"/>
                                      <a:pt x="11" y="153"/>
                                    </a:cubicBezTo>
                                    <a:cubicBezTo>
                                      <a:pt x="0" y="190"/>
                                      <a:pt x="36" y="222"/>
                                      <a:pt x="71" y="210"/>
                                    </a:cubicBezTo>
                                    <a:cubicBezTo>
                                      <a:pt x="90" y="200"/>
                                      <a:pt x="102" y="178"/>
                                      <a:pt x="95" y="155"/>
                                    </a:cubicBezTo>
                                    <a:close/>
                                  </a:path>
                                </a:pathLst>
                              </a:custGeom>
                              <a:solidFill>
                                <a:srgbClr val="FFBC37"/>
                              </a:solidFill>
                              <a:ln>
                                <a:noFill/>
                              </a:ln>
                            </wps:spPr>
                            <wps:bodyPr spcFirstLastPara="1" wrap="square" lIns="91425" tIns="45700" rIns="91425" bIns="45700" anchor="t" anchorCtr="0">
                              <a:noAutofit/>
                            </wps:bodyPr>
                          </wps:wsp>
                          <wps:wsp>
                            <wps:cNvPr id="2074269951" name="Google Shape;482;p25"/>
                            <wps:cNvSpPr/>
                            <wps:spPr>
                              <a:xfrm>
                                <a:off x="3918264" y="842125"/>
                                <a:ext cx="1479550" cy="1600200"/>
                              </a:xfrm>
                              <a:custGeom>
                                <a:avLst/>
                                <a:gdLst/>
                                <a:ahLst/>
                                <a:cxnLst/>
                                <a:rect l="l" t="t" r="r" b="b"/>
                                <a:pathLst>
                                  <a:path w="387" h="418" extrusionOk="0">
                                    <a:moveTo>
                                      <a:pt x="76" y="418"/>
                                    </a:moveTo>
                                    <a:cubicBezTo>
                                      <a:pt x="79" y="417"/>
                                      <a:pt x="82" y="415"/>
                                      <a:pt x="84" y="414"/>
                                    </a:cubicBezTo>
                                    <a:cubicBezTo>
                                      <a:pt x="204" y="343"/>
                                      <a:pt x="204" y="343"/>
                                      <a:pt x="204" y="343"/>
                                    </a:cubicBezTo>
                                    <a:cubicBezTo>
                                      <a:pt x="356" y="254"/>
                                      <a:pt x="356" y="254"/>
                                      <a:pt x="356" y="254"/>
                                    </a:cubicBezTo>
                                    <a:cubicBezTo>
                                      <a:pt x="387" y="236"/>
                                      <a:pt x="386" y="191"/>
                                      <a:pt x="355" y="174"/>
                                    </a:cubicBezTo>
                                    <a:cubicBezTo>
                                      <a:pt x="202" y="88"/>
                                      <a:pt x="202" y="88"/>
                                      <a:pt x="202" y="88"/>
                                    </a:cubicBezTo>
                                    <a:cubicBezTo>
                                      <a:pt x="80" y="20"/>
                                      <a:pt x="80" y="20"/>
                                      <a:pt x="80" y="20"/>
                                    </a:cubicBezTo>
                                    <a:cubicBezTo>
                                      <a:pt x="44" y="0"/>
                                      <a:pt x="0" y="34"/>
                                      <a:pt x="13" y="74"/>
                                    </a:cubicBezTo>
                                    <a:cubicBezTo>
                                      <a:pt x="53" y="204"/>
                                      <a:pt x="53" y="204"/>
                                      <a:pt x="53" y="204"/>
                                    </a:cubicBezTo>
                                    <a:cubicBezTo>
                                      <a:pt x="54" y="205"/>
                                      <a:pt x="54" y="207"/>
                                      <a:pt x="54" y="208"/>
                                    </a:cubicBezTo>
                                    <a:cubicBezTo>
                                      <a:pt x="100" y="363"/>
                                      <a:pt x="100" y="363"/>
                                      <a:pt x="100" y="363"/>
                                    </a:cubicBezTo>
                                    <a:cubicBezTo>
                                      <a:pt x="107" y="386"/>
                                      <a:pt x="95" y="408"/>
                                      <a:pt x="76" y="418"/>
                                    </a:cubicBezTo>
                                    <a:close/>
                                  </a:path>
                                </a:pathLst>
                              </a:custGeom>
                              <a:solidFill>
                                <a:srgbClr val="FFCC5E"/>
                              </a:solidFill>
                              <a:ln>
                                <a:noFill/>
                              </a:ln>
                            </wps:spPr>
                            <wps:bodyPr spcFirstLastPara="1" wrap="square" lIns="91425" tIns="45700" rIns="91425" bIns="45700" anchor="t" anchorCtr="0">
                              <a:noAutofit/>
                            </wps:bodyPr>
                          </wps:wsp>
                        </wpg:grpSp>
                        <wps:wsp>
                          <wps:cNvPr id="2074269952" name="Google Shape;484;p25"/>
                          <wps:cNvSpPr txBox="1"/>
                          <wps:spPr>
                            <a:xfrm>
                              <a:off x="4079718" y="1370763"/>
                              <a:ext cx="887412" cy="693737"/>
                            </a:xfrm>
                            <a:prstGeom prst="rect">
                              <a:avLst/>
                            </a:prstGeom>
                            <a:noFill/>
                            <a:ln>
                              <a:noFill/>
                            </a:ln>
                          </wps:spPr>
                          <wps:txbx>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02</w:t>
                                </w:r>
                              </w:p>
                            </w:txbxContent>
                          </wps:txbx>
                          <wps:bodyPr spcFirstLastPara="1" wrap="square" lIns="0" tIns="0" rIns="0" bIns="0" anchor="t" anchorCtr="0">
                            <a:noAutofit/>
                          </wps:bodyPr>
                        </wps:wsp>
                        <wps:wsp>
                          <wps:cNvPr id="2074269953" name="TextBox 52"/>
                          <wps:cNvSpPr txBox="1"/>
                          <wps:spPr>
                            <a:xfrm>
                              <a:off x="3125359" y="0"/>
                              <a:ext cx="2635769" cy="456029"/>
                            </a:xfrm>
                            <a:prstGeom prst="rect">
                              <a:avLst/>
                            </a:prstGeom>
                            <a:noFill/>
                          </wps:spPr>
                          <wps:txb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وضع الاستراتيجية</w:t>
                                </w:r>
                              </w:p>
                            </w:txbxContent>
                          </wps:txbx>
                          <wps:bodyPr wrap="square">
                            <a:noAutofit/>
                          </wps:bodyPr>
                        </wps:wsp>
                      </wpg:grpSp>
                      <wpg:grpSp>
                        <wpg:cNvPr id="2074269954" name="Group 2074269954"/>
                        <wpg:cNvGrpSpPr/>
                        <wpg:grpSpPr>
                          <a:xfrm flipH="1">
                            <a:off x="1210498" y="14306"/>
                            <a:ext cx="2635769" cy="2459749"/>
                            <a:chOff x="1210570" y="14306"/>
                            <a:chExt cx="2635769" cy="2459749"/>
                          </a:xfrm>
                        </wpg:grpSpPr>
                        <wpg:grpSp>
                          <wpg:cNvPr id="2074269955" name="Группа 3"/>
                          <wpg:cNvGrpSpPr/>
                          <wpg:grpSpPr>
                            <a:xfrm>
                              <a:off x="2097124" y="827818"/>
                              <a:ext cx="1476375" cy="1646237"/>
                              <a:chOff x="2097124" y="827818"/>
                              <a:chExt cx="1476375" cy="1646237"/>
                            </a:xfrm>
                          </wpg:grpSpPr>
                          <wps:wsp>
                            <wps:cNvPr id="2074269956" name="Google Shape;477;p25"/>
                            <wps:cNvSpPr/>
                            <wps:spPr>
                              <a:xfrm>
                                <a:off x="2111412" y="1624743"/>
                                <a:ext cx="390525" cy="849312"/>
                              </a:xfrm>
                              <a:custGeom>
                                <a:avLst/>
                                <a:gdLst/>
                                <a:ahLst/>
                                <a:cxnLst/>
                                <a:rect l="l" t="t" r="r" b="b"/>
                                <a:pathLst>
                                  <a:path w="102" h="222" extrusionOk="0">
                                    <a:moveTo>
                                      <a:pt x="95" y="155"/>
                                    </a:moveTo>
                                    <a:cubicBezTo>
                                      <a:pt x="50" y="0"/>
                                      <a:pt x="50" y="0"/>
                                      <a:pt x="50" y="0"/>
                                    </a:cubicBezTo>
                                    <a:cubicBezTo>
                                      <a:pt x="51" y="7"/>
                                      <a:pt x="51" y="15"/>
                                      <a:pt x="49" y="23"/>
                                    </a:cubicBezTo>
                                    <a:cubicBezTo>
                                      <a:pt x="11" y="153"/>
                                      <a:pt x="11" y="153"/>
                                      <a:pt x="11" y="153"/>
                                    </a:cubicBezTo>
                                    <a:cubicBezTo>
                                      <a:pt x="0" y="190"/>
                                      <a:pt x="37" y="222"/>
                                      <a:pt x="71" y="210"/>
                                    </a:cubicBezTo>
                                    <a:cubicBezTo>
                                      <a:pt x="90" y="200"/>
                                      <a:pt x="102" y="178"/>
                                      <a:pt x="95" y="155"/>
                                    </a:cubicBezTo>
                                    <a:close/>
                                  </a:path>
                                </a:pathLst>
                              </a:custGeom>
                              <a:solidFill>
                                <a:srgbClr val="0C4548"/>
                              </a:solidFill>
                              <a:ln>
                                <a:noFill/>
                              </a:ln>
                            </wps:spPr>
                            <wps:bodyPr spcFirstLastPara="1" wrap="square" lIns="91425" tIns="45700" rIns="91425" bIns="45700" anchor="t" anchorCtr="0">
                              <a:noAutofit/>
                            </wps:bodyPr>
                          </wps:wsp>
                          <wps:wsp>
                            <wps:cNvPr id="2074269957" name="Google Shape;478;p25"/>
                            <wps:cNvSpPr/>
                            <wps:spPr>
                              <a:xfrm>
                                <a:off x="2097124" y="827818"/>
                                <a:ext cx="1476375" cy="1600200"/>
                              </a:xfrm>
                              <a:custGeom>
                                <a:avLst/>
                                <a:gdLst/>
                                <a:ahLst/>
                                <a:cxnLst/>
                                <a:rect l="l" t="t" r="r" b="b"/>
                                <a:pathLst>
                                  <a:path w="386" h="418" extrusionOk="0">
                                    <a:moveTo>
                                      <a:pt x="75" y="418"/>
                                    </a:moveTo>
                                    <a:cubicBezTo>
                                      <a:pt x="78" y="417"/>
                                      <a:pt x="81" y="415"/>
                                      <a:pt x="84" y="414"/>
                                    </a:cubicBezTo>
                                    <a:cubicBezTo>
                                      <a:pt x="204" y="343"/>
                                      <a:pt x="204" y="343"/>
                                      <a:pt x="204" y="343"/>
                                    </a:cubicBezTo>
                                    <a:cubicBezTo>
                                      <a:pt x="355" y="254"/>
                                      <a:pt x="355" y="254"/>
                                      <a:pt x="355" y="254"/>
                                    </a:cubicBezTo>
                                    <a:cubicBezTo>
                                      <a:pt x="386" y="236"/>
                                      <a:pt x="385" y="191"/>
                                      <a:pt x="354" y="174"/>
                                    </a:cubicBezTo>
                                    <a:cubicBezTo>
                                      <a:pt x="201" y="88"/>
                                      <a:pt x="201" y="88"/>
                                      <a:pt x="201" y="88"/>
                                    </a:cubicBezTo>
                                    <a:cubicBezTo>
                                      <a:pt x="80" y="20"/>
                                      <a:pt x="80" y="20"/>
                                      <a:pt x="80" y="20"/>
                                    </a:cubicBezTo>
                                    <a:cubicBezTo>
                                      <a:pt x="43" y="0"/>
                                      <a:pt x="0" y="34"/>
                                      <a:pt x="12" y="74"/>
                                    </a:cubicBezTo>
                                    <a:cubicBezTo>
                                      <a:pt x="52" y="204"/>
                                      <a:pt x="52" y="204"/>
                                      <a:pt x="52" y="204"/>
                                    </a:cubicBezTo>
                                    <a:cubicBezTo>
                                      <a:pt x="53" y="205"/>
                                      <a:pt x="53" y="207"/>
                                      <a:pt x="54" y="208"/>
                                    </a:cubicBezTo>
                                    <a:cubicBezTo>
                                      <a:pt x="99" y="363"/>
                                      <a:pt x="99" y="363"/>
                                      <a:pt x="99" y="363"/>
                                    </a:cubicBezTo>
                                    <a:cubicBezTo>
                                      <a:pt x="106" y="386"/>
                                      <a:pt x="94" y="408"/>
                                      <a:pt x="75" y="418"/>
                                    </a:cubicBezTo>
                                    <a:close/>
                                  </a:path>
                                </a:pathLst>
                              </a:custGeom>
                              <a:solidFill>
                                <a:srgbClr val="1A989E"/>
                              </a:solidFill>
                              <a:ln>
                                <a:noFill/>
                              </a:ln>
                            </wps:spPr>
                            <wps:bodyPr spcFirstLastPara="1" wrap="square" lIns="91425" tIns="45700" rIns="91425" bIns="45700" anchor="t" anchorCtr="0">
                              <a:noAutofit/>
                            </wps:bodyPr>
                          </wps:wsp>
                        </wpg:grpSp>
                        <wps:wsp>
                          <wps:cNvPr id="2074269958" name="Google Shape;486;p25"/>
                          <wps:cNvSpPr txBox="1"/>
                          <wps:spPr>
                            <a:xfrm>
                              <a:off x="2362998" y="1354074"/>
                              <a:ext cx="881062" cy="693737"/>
                            </a:xfrm>
                            <a:prstGeom prst="rect">
                              <a:avLst/>
                            </a:prstGeom>
                            <a:noFill/>
                            <a:ln>
                              <a:noFill/>
                            </a:ln>
                          </wps:spPr>
                          <wps:txbx>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03</w:t>
                                </w:r>
                              </w:p>
                            </w:txbxContent>
                          </wps:txbx>
                          <wps:bodyPr spcFirstLastPara="1" wrap="square" lIns="0" tIns="0" rIns="0" bIns="0" anchor="t" anchorCtr="0">
                            <a:noAutofit/>
                          </wps:bodyPr>
                        </wps:wsp>
                        <wps:wsp>
                          <wps:cNvPr id="2074269959" name="TextBox 58"/>
                          <wps:cNvSpPr txBox="1"/>
                          <wps:spPr>
                            <a:xfrm>
                              <a:off x="1210570" y="14306"/>
                              <a:ext cx="2635769" cy="456029"/>
                            </a:xfrm>
                            <a:prstGeom prst="rect">
                              <a:avLst/>
                            </a:prstGeom>
                            <a:noFill/>
                          </wps:spPr>
                          <wps:txb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التخطيط والتنفيذ</w:t>
                                </w:r>
                              </w:p>
                            </w:txbxContent>
                          </wps:txbx>
                          <wps:bodyPr wrap="square">
                            <a:noAutofit/>
                          </wps:bodyPr>
                        </wps:wsp>
                      </wpg:grpSp>
                      <wpg:grpSp>
                        <wpg:cNvPr id="2074269960" name="Group 2074269960"/>
                        <wpg:cNvGrpSpPr/>
                        <wpg:grpSpPr>
                          <a:xfrm flipH="1">
                            <a:off x="5040032" y="14306"/>
                            <a:ext cx="2635769" cy="2459749"/>
                            <a:chOff x="5040148" y="14306"/>
                            <a:chExt cx="2635769" cy="2459749"/>
                          </a:xfrm>
                        </wpg:grpSpPr>
                        <wpg:grpSp>
                          <wpg:cNvPr id="2074269961" name="Группа 1"/>
                          <wpg:cNvGrpSpPr/>
                          <wpg:grpSpPr>
                            <a:xfrm>
                              <a:off x="5776950" y="827818"/>
                              <a:ext cx="1479550" cy="1646237"/>
                              <a:chOff x="5776950" y="827818"/>
                              <a:chExt cx="1479550" cy="1646237"/>
                            </a:xfrm>
                          </wpg:grpSpPr>
                          <wps:wsp>
                            <wps:cNvPr id="2074269962" name="Google Shape;481;p25"/>
                            <wps:cNvSpPr/>
                            <wps:spPr>
                              <a:xfrm>
                                <a:off x="5796000" y="1624743"/>
                                <a:ext cx="388937" cy="849312"/>
                              </a:xfrm>
                              <a:custGeom>
                                <a:avLst/>
                                <a:gdLst/>
                                <a:ahLst/>
                                <a:cxnLst/>
                                <a:rect l="l" t="t" r="r" b="b"/>
                                <a:pathLst>
                                  <a:path w="102" h="222" extrusionOk="0">
                                    <a:moveTo>
                                      <a:pt x="95" y="155"/>
                                    </a:moveTo>
                                    <a:cubicBezTo>
                                      <a:pt x="49" y="0"/>
                                      <a:pt x="49" y="0"/>
                                      <a:pt x="49" y="0"/>
                                    </a:cubicBezTo>
                                    <a:cubicBezTo>
                                      <a:pt x="51" y="7"/>
                                      <a:pt x="51" y="15"/>
                                      <a:pt x="49" y="23"/>
                                    </a:cubicBezTo>
                                    <a:cubicBezTo>
                                      <a:pt x="11" y="153"/>
                                      <a:pt x="11" y="153"/>
                                      <a:pt x="11" y="153"/>
                                    </a:cubicBezTo>
                                    <a:cubicBezTo>
                                      <a:pt x="0" y="190"/>
                                      <a:pt x="36" y="222"/>
                                      <a:pt x="71" y="210"/>
                                    </a:cubicBezTo>
                                    <a:cubicBezTo>
                                      <a:pt x="90" y="200"/>
                                      <a:pt x="102" y="178"/>
                                      <a:pt x="95" y="155"/>
                                    </a:cubicBezTo>
                                    <a:close/>
                                  </a:path>
                                </a:pathLst>
                              </a:custGeom>
                              <a:solidFill>
                                <a:srgbClr val="3D8E92"/>
                              </a:solidFill>
                              <a:ln>
                                <a:noFill/>
                              </a:ln>
                            </wps:spPr>
                            <wps:bodyPr spcFirstLastPara="1" wrap="square" lIns="91425" tIns="45700" rIns="91425" bIns="45700" anchor="t" anchorCtr="0">
                              <a:noAutofit/>
                            </wps:bodyPr>
                          </wps:wsp>
                          <wps:wsp>
                            <wps:cNvPr id="2074269963" name="Google Shape;482;p25"/>
                            <wps:cNvSpPr/>
                            <wps:spPr>
                              <a:xfrm>
                                <a:off x="5776950" y="827818"/>
                                <a:ext cx="1479550" cy="1600200"/>
                              </a:xfrm>
                              <a:custGeom>
                                <a:avLst/>
                                <a:gdLst/>
                                <a:ahLst/>
                                <a:cxnLst/>
                                <a:rect l="l" t="t" r="r" b="b"/>
                                <a:pathLst>
                                  <a:path w="387" h="418" extrusionOk="0">
                                    <a:moveTo>
                                      <a:pt x="76" y="418"/>
                                    </a:moveTo>
                                    <a:cubicBezTo>
                                      <a:pt x="79" y="417"/>
                                      <a:pt x="82" y="415"/>
                                      <a:pt x="84" y="414"/>
                                    </a:cubicBezTo>
                                    <a:cubicBezTo>
                                      <a:pt x="204" y="343"/>
                                      <a:pt x="204" y="343"/>
                                      <a:pt x="204" y="343"/>
                                    </a:cubicBezTo>
                                    <a:cubicBezTo>
                                      <a:pt x="356" y="254"/>
                                      <a:pt x="356" y="254"/>
                                      <a:pt x="356" y="254"/>
                                    </a:cubicBezTo>
                                    <a:cubicBezTo>
                                      <a:pt x="387" y="236"/>
                                      <a:pt x="386" y="191"/>
                                      <a:pt x="355" y="174"/>
                                    </a:cubicBezTo>
                                    <a:cubicBezTo>
                                      <a:pt x="202" y="88"/>
                                      <a:pt x="202" y="88"/>
                                      <a:pt x="202" y="88"/>
                                    </a:cubicBezTo>
                                    <a:cubicBezTo>
                                      <a:pt x="80" y="20"/>
                                      <a:pt x="80" y="20"/>
                                      <a:pt x="80" y="20"/>
                                    </a:cubicBezTo>
                                    <a:cubicBezTo>
                                      <a:pt x="44" y="0"/>
                                      <a:pt x="0" y="34"/>
                                      <a:pt x="13" y="74"/>
                                    </a:cubicBezTo>
                                    <a:cubicBezTo>
                                      <a:pt x="53" y="204"/>
                                      <a:pt x="53" y="204"/>
                                      <a:pt x="53" y="204"/>
                                    </a:cubicBezTo>
                                    <a:cubicBezTo>
                                      <a:pt x="54" y="205"/>
                                      <a:pt x="54" y="207"/>
                                      <a:pt x="54" y="208"/>
                                    </a:cubicBezTo>
                                    <a:cubicBezTo>
                                      <a:pt x="100" y="363"/>
                                      <a:pt x="100" y="363"/>
                                      <a:pt x="100" y="363"/>
                                    </a:cubicBezTo>
                                    <a:cubicBezTo>
                                      <a:pt x="107" y="386"/>
                                      <a:pt x="95" y="408"/>
                                      <a:pt x="76" y="418"/>
                                    </a:cubicBezTo>
                                    <a:close/>
                                  </a:path>
                                </a:pathLst>
                              </a:custGeom>
                              <a:solidFill>
                                <a:srgbClr val="63B1B5"/>
                              </a:solidFill>
                              <a:ln>
                                <a:noFill/>
                              </a:ln>
                            </wps:spPr>
                            <wps:bodyPr spcFirstLastPara="1" wrap="square" lIns="91425" tIns="45700" rIns="91425" bIns="45700" anchor="t" anchorCtr="0">
                              <a:noAutofit/>
                            </wps:bodyPr>
                          </wps:wsp>
                        </wpg:grpSp>
                        <wps:wsp>
                          <wps:cNvPr id="2074269964" name="Google Shape;488;p25"/>
                          <wps:cNvSpPr txBox="1"/>
                          <wps:spPr>
                            <a:xfrm>
                              <a:off x="5953290" y="1344000"/>
                              <a:ext cx="900113" cy="693737"/>
                            </a:xfrm>
                            <a:prstGeom prst="rect">
                              <a:avLst/>
                            </a:prstGeom>
                            <a:noFill/>
                            <a:ln>
                              <a:noFill/>
                            </a:ln>
                          </wps:spPr>
                          <wps:txbx>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01</w:t>
                                </w:r>
                              </w:p>
                            </w:txbxContent>
                          </wps:txbx>
                          <wps:bodyPr spcFirstLastPara="1" wrap="square" lIns="0" tIns="0" rIns="0" bIns="0" anchor="t" anchorCtr="0">
                            <a:noAutofit/>
                          </wps:bodyPr>
                        </wps:wsp>
                        <wps:wsp>
                          <wps:cNvPr id="2074269965" name="TextBox 64"/>
                          <wps:cNvSpPr txBox="1"/>
                          <wps:spPr>
                            <a:xfrm>
                              <a:off x="5040148" y="14306"/>
                              <a:ext cx="2635769" cy="456029"/>
                            </a:xfrm>
                            <a:prstGeom prst="rect">
                              <a:avLst/>
                            </a:prstGeom>
                            <a:noFill/>
                          </wps:spPr>
                          <wps:txb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التقييم والتحليل</w:t>
                                </w:r>
                              </w:p>
                            </w:txbxContent>
                          </wps:txbx>
                          <wps:bodyPr wrap="square">
                            <a:noAutofit/>
                          </wps:bodyPr>
                        </wps:wsp>
                      </wpg:grpSp>
                      <wpg:grpSp>
                        <wpg:cNvPr id="2074269966" name="Group 2074269966"/>
                        <wpg:cNvGrpSpPr/>
                        <wpg:grpSpPr>
                          <a:xfrm flipH="1">
                            <a:off x="2170902" y="2433394"/>
                            <a:ext cx="2635769" cy="2354384"/>
                            <a:chOff x="2005160" y="2433394"/>
                            <a:chExt cx="2635769" cy="2354384"/>
                          </a:xfrm>
                        </wpg:grpSpPr>
                        <wpg:grpSp>
                          <wpg:cNvPr id="2074269967" name="Группа 1"/>
                          <wpg:cNvGrpSpPr/>
                          <wpg:grpSpPr>
                            <a:xfrm>
                              <a:off x="2933661" y="3141541"/>
                              <a:ext cx="1479550" cy="1646237"/>
                              <a:chOff x="2933661" y="3141541"/>
                              <a:chExt cx="1479550" cy="1646237"/>
                            </a:xfrm>
                          </wpg:grpSpPr>
                          <wps:wsp>
                            <wps:cNvPr id="2074269968" name="Google Shape;481;p25"/>
                            <wps:cNvSpPr/>
                            <wps:spPr>
                              <a:xfrm>
                                <a:off x="2952711" y="3938466"/>
                                <a:ext cx="388937" cy="849312"/>
                              </a:xfrm>
                              <a:custGeom>
                                <a:avLst/>
                                <a:gdLst/>
                                <a:ahLst/>
                                <a:cxnLst/>
                                <a:rect l="l" t="t" r="r" b="b"/>
                                <a:pathLst>
                                  <a:path w="102" h="222" extrusionOk="0">
                                    <a:moveTo>
                                      <a:pt x="95" y="155"/>
                                    </a:moveTo>
                                    <a:cubicBezTo>
                                      <a:pt x="49" y="0"/>
                                      <a:pt x="49" y="0"/>
                                      <a:pt x="49" y="0"/>
                                    </a:cubicBezTo>
                                    <a:cubicBezTo>
                                      <a:pt x="51" y="7"/>
                                      <a:pt x="51" y="15"/>
                                      <a:pt x="49" y="23"/>
                                    </a:cubicBezTo>
                                    <a:cubicBezTo>
                                      <a:pt x="11" y="153"/>
                                      <a:pt x="11" y="153"/>
                                      <a:pt x="11" y="153"/>
                                    </a:cubicBezTo>
                                    <a:cubicBezTo>
                                      <a:pt x="0" y="190"/>
                                      <a:pt x="36" y="222"/>
                                      <a:pt x="71" y="210"/>
                                    </a:cubicBezTo>
                                    <a:cubicBezTo>
                                      <a:pt x="90" y="200"/>
                                      <a:pt x="102" y="178"/>
                                      <a:pt x="95" y="155"/>
                                    </a:cubicBezTo>
                                    <a:close/>
                                  </a:path>
                                </a:pathLst>
                              </a:custGeom>
                              <a:solidFill>
                                <a:srgbClr val="FFBC37"/>
                              </a:solidFill>
                              <a:ln>
                                <a:noFill/>
                              </a:ln>
                            </wps:spPr>
                            <wps:bodyPr spcFirstLastPara="1" wrap="square" lIns="91425" tIns="45700" rIns="91425" bIns="45700" anchor="t" anchorCtr="0">
                              <a:noAutofit/>
                            </wps:bodyPr>
                          </wps:wsp>
                          <wps:wsp>
                            <wps:cNvPr id="2074269969" name="Google Shape;482;p25"/>
                            <wps:cNvSpPr/>
                            <wps:spPr>
                              <a:xfrm>
                                <a:off x="2933661" y="3141541"/>
                                <a:ext cx="1479550" cy="1600200"/>
                              </a:xfrm>
                              <a:custGeom>
                                <a:avLst/>
                                <a:gdLst/>
                                <a:ahLst/>
                                <a:cxnLst/>
                                <a:rect l="l" t="t" r="r" b="b"/>
                                <a:pathLst>
                                  <a:path w="387" h="418" extrusionOk="0">
                                    <a:moveTo>
                                      <a:pt x="76" y="418"/>
                                    </a:moveTo>
                                    <a:cubicBezTo>
                                      <a:pt x="79" y="417"/>
                                      <a:pt x="82" y="415"/>
                                      <a:pt x="84" y="414"/>
                                    </a:cubicBezTo>
                                    <a:cubicBezTo>
                                      <a:pt x="204" y="343"/>
                                      <a:pt x="204" y="343"/>
                                      <a:pt x="204" y="343"/>
                                    </a:cubicBezTo>
                                    <a:cubicBezTo>
                                      <a:pt x="356" y="254"/>
                                      <a:pt x="356" y="254"/>
                                      <a:pt x="356" y="254"/>
                                    </a:cubicBezTo>
                                    <a:cubicBezTo>
                                      <a:pt x="387" y="236"/>
                                      <a:pt x="386" y="191"/>
                                      <a:pt x="355" y="174"/>
                                    </a:cubicBezTo>
                                    <a:cubicBezTo>
                                      <a:pt x="202" y="88"/>
                                      <a:pt x="202" y="88"/>
                                      <a:pt x="202" y="88"/>
                                    </a:cubicBezTo>
                                    <a:cubicBezTo>
                                      <a:pt x="80" y="20"/>
                                      <a:pt x="80" y="20"/>
                                      <a:pt x="80" y="20"/>
                                    </a:cubicBezTo>
                                    <a:cubicBezTo>
                                      <a:pt x="44" y="0"/>
                                      <a:pt x="0" y="34"/>
                                      <a:pt x="13" y="74"/>
                                    </a:cubicBezTo>
                                    <a:cubicBezTo>
                                      <a:pt x="53" y="204"/>
                                      <a:pt x="53" y="204"/>
                                      <a:pt x="53" y="204"/>
                                    </a:cubicBezTo>
                                    <a:cubicBezTo>
                                      <a:pt x="54" y="205"/>
                                      <a:pt x="54" y="207"/>
                                      <a:pt x="54" y="208"/>
                                    </a:cubicBezTo>
                                    <a:cubicBezTo>
                                      <a:pt x="100" y="363"/>
                                      <a:pt x="100" y="363"/>
                                      <a:pt x="100" y="363"/>
                                    </a:cubicBezTo>
                                    <a:cubicBezTo>
                                      <a:pt x="107" y="386"/>
                                      <a:pt x="95" y="408"/>
                                      <a:pt x="76" y="418"/>
                                    </a:cubicBezTo>
                                    <a:close/>
                                  </a:path>
                                </a:pathLst>
                              </a:custGeom>
                              <a:solidFill>
                                <a:srgbClr val="FFCC5E"/>
                              </a:solidFill>
                              <a:ln>
                                <a:noFill/>
                              </a:ln>
                            </wps:spPr>
                            <wps:bodyPr spcFirstLastPara="1" wrap="square" lIns="91425" tIns="45700" rIns="91425" bIns="45700" anchor="t" anchorCtr="0">
                              <a:noAutofit/>
                            </wps:bodyPr>
                          </wps:wsp>
                        </wpg:grpSp>
                        <wps:wsp>
                          <wps:cNvPr id="2074269970" name="Google Shape;484;p25"/>
                          <wps:cNvSpPr txBox="1"/>
                          <wps:spPr>
                            <a:xfrm>
                              <a:off x="3095114" y="3670179"/>
                              <a:ext cx="887412" cy="693737"/>
                            </a:xfrm>
                            <a:prstGeom prst="rect">
                              <a:avLst/>
                            </a:prstGeom>
                            <a:noFill/>
                            <a:ln>
                              <a:noFill/>
                            </a:ln>
                          </wps:spPr>
                          <wps:txbx>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05</w:t>
                                </w:r>
                              </w:p>
                            </w:txbxContent>
                          </wps:txbx>
                          <wps:bodyPr spcFirstLastPara="1" wrap="square" lIns="0" tIns="0" rIns="0" bIns="0" anchor="t" anchorCtr="0">
                            <a:noAutofit/>
                          </wps:bodyPr>
                        </wps:wsp>
                        <wps:wsp>
                          <wps:cNvPr id="2074269971" name="TextBox 70"/>
                          <wps:cNvSpPr txBox="1"/>
                          <wps:spPr>
                            <a:xfrm>
                              <a:off x="2005160" y="2433394"/>
                              <a:ext cx="2635769" cy="456030"/>
                            </a:xfrm>
                            <a:prstGeom prst="rect">
                              <a:avLst/>
                            </a:prstGeom>
                            <a:noFill/>
                          </wps:spPr>
                          <wps:txb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التدريب والتغيير الثقافي</w:t>
                                </w:r>
                              </w:p>
                            </w:txbxContent>
                          </wps:txbx>
                          <wps:bodyPr wrap="square">
                            <a:noAutofit/>
                          </wps:bodyPr>
                        </wps:wsp>
                      </wpg:grpSp>
                      <wpg:grpSp>
                        <wpg:cNvPr id="2074269972" name="Group 2074269972"/>
                        <wpg:cNvGrpSpPr/>
                        <wpg:grpSpPr>
                          <a:xfrm flipH="1">
                            <a:off x="0" y="2455018"/>
                            <a:ext cx="2635769" cy="2311135"/>
                            <a:chOff x="58" y="2455018"/>
                            <a:chExt cx="2635769" cy="2311135"/>
                          </a:xfrm>
                        </wpg:grpSpPr>
                        <wpg:grpSp>
                          <wpg:cNvPr id="2074269973" name="Группа 3"/>
                          <wpg:cNvGrpSpPr/>
                          <wpg:grpSpPr>
                            <a:xfrm>
                              <a:off x="886619" y="3119916"/>
                              <a:ext cx="1476375" cy="1646237"/>
                              <a:chOff x="886619" y="3119916"/>
                              <a:chExt cx="1476375" cy="1646237"/>
                            </a:xfrm>
                          </wpg:grpSpPr>
                          <wps:wsp>
                            <wps:cNvPr id="2074269974" name="Google Shape;477;p25"/>
                            <wps:cNvSpPr/>
                            <wps:spPr>
                              <a:xfrm>
                                <a:off x="900907" y="3916841"/>
                                <a:ext cx="390525" cy="849312"/>
                              </a:xfrm>
                              <a:custGeom>
                                <a:avLst/>
                                <a:gdLst/>
                                <a:ahLst/>
                                <a:cxnLst/>
                                <a:rect l="l" t="t" r="r" b="b"/>
                                <a:pathLst>
                                  <a:path w="102" h="222" extrusionOk="0">
                                    <a:moveTo>
                                      <a:pt x="95" y="155"/>
                                    </a:moveTo>
                                    <a:cubicBezTo>
                                      <a:pt x="50" y="0"/>
                                      <a:pt x="50" y="0"/>
                                      <a:pt x="50" y="0"/>
                                    </a:cubicBezTo>
                                    <a:cubicBezTo>
                                      <a:pt x="51" y="7"/>
                                      <a:pt x="51" y="15"/>
                                      <a:pt x="49" y="23"/>
                                    </a:cubicBezTo>
                                    <a:cubicBezTo>
                                      <a:pt x="11" y="153"/>
                                      <a:pt x="11" y="153"/>
                                      <a:pt x="11" y="153"/>
                                    </a:cubicBezTo>
                                    <a:cubicBezTo>
                                      <a:pt x="0" y="190"/>
                                      <a:pt x="37" y="222"/>
                                      <a:pt x="71" y="210"/>
                                    </a:cubicBezTo>
                                    <a:cubicBezTo>
                                      <a:pt x="90" y="200"/>
                                      <a:pt x="102" y="178"/>
                                      <a:pt x="95" y="155"/>
                                    </a:cubicBezTo>
                                    <a:close/>
                                  </a:path>
                                </a:pathLst>
                              </a:custGeom>
                              <a:solidFill>
                                <a:srgbClr val="0C4548"/>
                              </a:solidFill>
                              <a:ln>
                                <a:noFill/>
                              </a:ln>
                            </wps:spPr>
                            <wps:bodyPr spcFirstLastPara="1" wrap="square" lIns="91425" tIns="45700" rIns="91425" bIns="45700" anchor="t" anchorCtr="0">
                              <a:noAutofit/>
                            </wps:bodyPr>
                          </wps:wsp>
                          <wps:wsp>
                            <wps:cNvPr id="2074269975" name="Google Shape;478;p25"/>
                            <wps:cNvSpPr/>
                            <wps:spPr>
                              <a:xfrm>
                                <a:off x="886619" y="3119916"/>
                                <a:ext cx="1476375" cy="1600200"/>
                              </a:xfrm>
                              <a:custGeom>
                                <a:avLst/>
                                <a:gdLst/>
                                <a:ahLst/>
                                <a:cxnLst/>
                                <a:rect l="l" t="t" r="r" b="b"/>
                                <a:pathLst>
                                  <a:path w="386" h="418" extrusionOk="0">
                                    <a:moveTo>
                                      <a:pt x="75" y="418"/>
                                    </a:moveTo>
                                    <a:cubicBezTo>
                                      <a:pt x="78" y="417"/>
                                      <a:pt x="81" y="415"/>
                                      <a:pt x="84" y="414"/>
                                    </a:cubicBezTo>
                                    <a:cubicBezTo>
                                      <a:pt x="204" y="343"/>
                                      <a:pt x="204" y="343"/>
                                      <a:pt x="204" y="343"/>
                                    </a:cubicBezTo>
                                    <a:cubicBezTo>
                                      <a:pt x="355" y="254"/>
                                      <a:pt x="355" y="254"/>
                                      <a:pt x="355" y="254"/>
                                    </a:cubicBezTo>
                                    <a:cubicBezTo>
                                      <a:pt x="386" y="236"/>
                                      <a:pt x="385" y="191"/>
                                      <a:pt x="354" y="174"/>
                                    </a:cubicBezTo>
                                    <a:cubicBezTo>
                                      <a:pt x="201" y="88"/>
                                      <a:pt x="201" y="88"/>
                                      <a:pt x="201" y="88"/>
                                    </a:cubicBezTo>
                                    <a:cubicBezTo>
                                      <a:pt x="80" y="20"/>
                                      <a:pt x="80" y="20"/>
                                      <a:pt x="80" y="20"/>
                                    </a:cubicBezTo>
                                    <a:cubicBezTo>
                                      <a:pt x="43" y="0"/>
                                      <a:pt x="0" y="34"/>
                                      <a:pt x="12" y="74"/>
                                    </a:cubicBezTo>
                                    <a:cubicBezTo>
                                      <a:pt x="52" y="204"/>
                                      <a:pt x="52" y="204"/>
                                      <a:pt x="52" y="204"/>
                                    </a:cubicBezTo>
                                    <a:cubicBezTo>
                                      <a:pt x="53" y="205"/>
                                      <a:pt x="53" y="207"/>
                                      <a:pt x="54" y="208"/>
                                    </a:cubicBezTo>
                                    <a:cubicBezTo>
                                      <a:pt x="99" y="363"/>
                                      <a:pt x="99" y="363"/>
                                      <a:pt x="99" y="363"/>
                                    </a:cubicBezTo>
                                    <a:cubicBezTo>
                                      <a:pt x="106" y="386"/>
                                      <a:pt x="94" y="408"/>
                                      <a:pt x="75" y="418"/>
                                    </a:cubicBezTo>
                                    <a:close/>
                                  </a:path>
                                </a:pathLst>
                              </a:custGeom>
                              <a:solidFill>
                                <a:srgbClr val="1A989E"/>
                              </a:solidFill>
                              <a:ln>
                                <a:noFill/>
                              </a:ln>
                            </wps:spPr>
                            <wps:bodyPr spcFirstLastPara="1" wrap="square" lIns="91425" tIns="45700" rIns="91425" bIns="45700" anchor="t" anchorCtr="0">
                              <a:noAutofit/>
                            </wps:bodyPr>
                          </wps:wsp>
                        </wpg:grpSp>
                        <wps:wsp>
                          <wps:cNvPr id="2074269976" name="Google Shape;486;p25"/>
                          <wps:cNvSpPr txBox="1"/>
                          <wps:spPr>
                            <a:xfrm>
                              <a:off x="1152493" y="3646173"/>
                              <a:ext cx="881062" cy="693737"/>
                            </a:xfrm>
                            <a:prstGeom prst="rect">
                              <a:avLst/>
                            </a:prstGeom>
                            <a:noFill/>
                            <a:ln>
                              <a:noFill/>
                            </a:ln>
                          </wps:spPr>
                          <wps:txbx>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06</w:t>
                                </w:r>
                              </w:p>
                            </w:txbxContent>
                          </wps:txbx>
                          <wps:bodyPr spcFirstLastPara="1" wrap="square" lIns="0" tIns="0" rIns="0" bIns="0" anchor="t" anchorCtr="0">
                            <a:noAutofit/>
                          </wps:bodyPr>
                        </wps:wsp>
                        <wps:wsp>
                          <wps:cNvPr id="2074269977" name="TextBox 76"/>
                          <wps:cNvSpPr txBox="1"/>
                          <wps:spPr>
                            <a:xfrm>
                              <a:off x="58" y="2455018"/>
                              <a:ext cx="2635769" cy="456029"/>
                            </a:xfrm>
                            <a:prstGeom prst="rect">
                              <a:avLst/>
                            </a:prstGeom>
                            <a:noFill/>
                          </wps:spPr>
                          <wps:txb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التقييم والتحسين المستمر</w:t>
                                </w:r>
                              </w:p>
                            </w:txbxContent>
                          </wps:txbx>
                          <wps:bodyPr wrap="square">
                            <a:noAutofit/>
                          </wps:bodyPr>
                        </wps:wsp>
                      </wpg:grpSp>
                      <wpg:grpSp>
                        <wpg:cNvPr id="2074269978" name="Group 2074269978"/>
                        <wpg:cNvGrpSpPr/>
                        <wpg:grpSpPr>
                          <a:xfrm flipH="1">
                            <a:off x="4175611" y="2385634"/>
                            <a:ext cx="2635769" cy="2449906"/>
                            <a:chOff x="4176455" y="2385634"/>
                            <a:chExt cx="2635769" cy="2449906"/>
                          </a:xfrm>
                        </wpg:grpSpPr>
                        <wpg:grpSp>
                          <wpg:cNvPr id="2074269979" name="Группа 1"/>
                          <wpg:cNvGrpSpPr/>
                          <wpg:grpSpPr>
                            <a:xfrm>
                              <a:off x="4948374" y="3189303"/>
                              <a:ext cx="1479550" cy="1646237"/>
                              <a:chOff x="4948374" y="3189303"/>
                              <a:chExt cx="1479550" cy="1646237"/>
                            </a:xfrm>
                          </wpg:grpSpPr>
                          <wps:wsp>
                            <wps:cNvPr id="2074269980" name="Google Shape;481;p25"/>
                            <wps:cNvSpPr/>
                            <wps:spPr>
                              <a:xfrm>
                                <a:off x="4967424" y="3986228"/>
                                <a:ext cx="388937" cy="849312"/>
                              </a:xfrm>
                              <a:custGeom>
                                <a:avLst/>
                                <a:gdLst/>
                                <a:ahLst/>
                                <a:cxnLst/>
                                <a:rect l="l" t="t" r="r" b="b"/>
                                <a:pathLst>
                                  <a:path w="102" h="222" extrusionOk="0">
                                    <a:moveTo>
                                      <a:pt x="95" y="155"/>
                                    </a:moveTo>
                                    <a:cubicBezTo>
                                      <a:pt x="49" y="0"/>
                                      <a:pt x="49" y="0"/>
                                      <a:pt x="49" y="0"/>
                                    </a:cubicBezTo>
                                    <a:cubicBezTo>
                                      <a:pt x="51" y="7"/>
                                      <a:pt x="51" y="15"/>
                                      <a:pt x="49" y="23"/>
                                    </a:cubicBezTo>
                                    <a:cubicBezTo>
                                      <a:pt x="11" y="153"/>
                                      <a:pt x="11" y="153"/>
                                      <a:pt x="11" y="153"/>
                                    </a:cubicBezTo>
                                    <a:cubicBezTo>
                                      <a:pt x="0" y="190"/>
                                      <a:pt x="36" y="222"/>
                                      <a:pt x="71" y="210"/>
                                    </a:cubicBezTo>
                                    <a:cubicBezTo>
                                      <a:pt x="90" y="200"/>
                                      <a:pt x="102" y="178"/>
                                      <a:pt x="95" y="155"/>
                                    </a:cubicBezTo>
                                    <a:close/>
                                  </a:path>
                                </a:pathLst>
                              </a:custGeom>
                              <a:solidFill>
                                <a:srgbClr val="3D8E92"/>
                              </a:solidFill>
                              <a:ln>
                                <a:noFill/>
                              </a:ln>
                            </wps:spPr>
                            <wps:bodyPr spcFirstLastPara="1" wrap="square" lIns="91425" tIns="45700" rIns="91425" bIns="45700" anchor="t" anchorCtr="0">
                              <a:noAutofit/>
                            </wps:bodyPr>
                          </wps:wsp>
                          <wps:wsp>
                            <wps:cNvPr id="2074269981" name="Google Shape;482;p25"/>
                            <wps:cNvSpPr/>
                            <wps:spPr>
                              <a:xfrm>
                                <a:off x="4948374" y="3189303"/>
                                <a:ext cx="1479550" cy="1600200"/>
                              </a:xfrm>
                              <a:custGeom>
                                <a:avLst/>
                                <a:gdLst/>
                                <a:ahLst/>
                                <a:cxnLst/>
                                <a:rect l="l" t="t" r="r" b="b"/>
                                <a:pathLst>
                                  <a:path w="387" h="418" extrusionOk="0">
                                    <a:moveTo>
                                      <a:pt x="76" y="418"/>
                                    </a:moveTo>
                                    <a:cubicBezTo>
                                      <a:pt x="79" y="417"/>
                                      <a:pt x="82" y="415"/>
                                      <a:pt x="84" y="414"/>
                                    </a:cubicBezTo>
                                    <a:cubicBezTo>
                                      <a:pt x="204" y="343"/>
                                      <a:pt x="204" y="343"/>
                                      <a:pt x="204" y="343"/>
                                    </a:cubicBezTo>
                                    <a:cubicBezTo>
                                      <a:pt x="356" y="254"/>
                                      <a:pt x="356" y="254"/>
                                      <a:pt x="356" y="254"/>
                                    </a:cubicBezTo>
                                    <a:cubicBezTo>
                                      <a:pt x="387" y="236"/>
                                      <a:pt x="386" y="191"/>
                                      <a:pt x="355" y="174"/>
                                    </a:cubicBezTo>
                                    <a:cubicBezTo>
                                      <a:pt x="202" y="88"/>
                                      <a:pt x="202" y="88"/>
                                      <a:pt x="202" y="88"/>
                                    </a:cubicBezTo>
                                    <a:cubicBezTo>
                                      <a:pt x="80" y="20"/>
                                      <a:pt x="80" y="20"/>
                                      <a:pt x="80" y="20"/>
                                    </a:cubicBezTo>
                                    <a:cubicBezTo>
                                      <a:pt x="44" y="0"/>
                                      <a:pt x="0" y="34"/>
                                      <a:pt x="13" y="74"/>
                                    </a:cubicBezTo>
                                    <a:cubicBezTo>
                                      <a:pt x="53" y="204"/>
                                      <a:pt x="53" y="204"/>
                                      <a:pt x="53" y="204"/>
                                    </a:cubicBezTo>
                                    <a:cubicBezTo>
                                      <a:pt x="54" y="205"/>
                                      <a:pt x="54" y="207"/>
                                      <a:pt x="54" y="208"/>
                                    </a:cubicBezTo>
                                    <a:cubicBezTo>
                                      <a:pt x="100" y="363"/>
                                      <a:pt x="100" y="363"/>
                                      <a:pt x="100" y="363"/>
                                    </a:cubicBezTo>
                                    <a:cubicBezTo>
                                      <a:pt x="107" y="386"/>
                                      <a:pt x="95" y="408"/>
                                      <a:pt x="76" y="418"/>
                                    </a:cubicBezTo>
                                    <a:close/>
                                  </a:path>
                                </a:pathLst>
                              </a:custGeom>
                              <a:solidFill>
                                <a:srgbClr val="63B1B5"/>
                              </a:solidFill>
                              <a:ln>
                                <a:noFill/>
                              </a:ln>
                            </wps:spPr>
                            <wps:bodyPr spcFirstLastPara="1" wrap="square" lIns="91425" tIns="45700" rIns="91425" bIns="45700" anchor="t" anchorCtr="0">
                              <a:noAutofit/>
                            </wps:bodyPr>
                          </wps:wsp>
                        </wpg:grpSp>
                        <wps:wsp>
                          <wps:cNvPr id="2074269982" name="Google Shape;488;p25"/>
                          <wps:cNvSpPr txBox="1"/>
                          <wps:spPr>
                            <a:xfrm>
                              <a:off x="5124715" y="3705484"/>
                              <a:ext cx="900113" cy="693737"/>
                            </a:xfrm>
                            <a:prstGeom prst="rect">
                              <a:avLst/>
                            </a:prstGeom>
                            <a:noFill/>
                            <a:ln>
                              <a:noFill/>
                            </a:ln>
                          </wps:spPr>
                          <wps:txbx>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04</w:t>
                                </w:r>
                              </w:p>
                            </w:txbxContent>
                          </wps:txbx>
                          <wps:bodyPr spcFirstLastPara="1" wrap="square" lIns="0" tIns="0" rIns="0" bIns="0" anchor="t" anchorCtr="0">
                            <a:noAutofit/>
                          </wps:bodyPr>
                        </wps:wsp>
                        <wps:wsp>
                          <wps:cNvPr id="2074269983" name="TextBox 82"/>
                          <wps:cNvSpPr txBox="1"/>
                          <wps:spPr>
                            <a:xfrm>
                              <a:off x="4176455" y="2385634"/>
                              <a:ext cx="2635769" cy="456029"/>
                            </a:xfrm>
                            <a:prstGeom prst="rect">
                              <a:avLst/>
                            </a:prstGeom>
                            <a:noFill/>
                          </wps:spPr>
                          <wps:txb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التكامل والتطوير</w:t>
                                </w:r>
                              </w:p>
                            </w:txbxContent>
                          </wps:txbx>
                          <wps:bodyPr wrap="square">
                            <a:noAutofit/>
                          </wps:bodyPr>
                        </wps:wsp>
                      </wpg:grpSp>
                    </wpg:wgp>
                  </a:graphicData>
                </a:graphic>
              </wp:inline>
            </w:drawing>
          </mc:Choice>
          <mc:Fallback>
            <w:pict>
              <v:group id="Group 85" o:spid="_x0000_s1780" style="width:426pt;height:268.4pt;mso-position-horizontal-relative:char;mso-position-vertical-relative:line" coordsize="76758,48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">
                <v:group id="Group 2074269948" o:spid="_x0000_s1781" style="position:absolute;left:31252;width:26358;height:24883;flip:x" coordorigin="31253" coordsize="26357,24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vm6sMcAAADj&#10;AAAADwAAAAAAAAAAAAAAAACqAgAAZHJzL2Rvd25yZXYueG1sUEsFBgAAAAAEAAQA+gAAAJ4DAAAA&#10;AA==&#10;">
                  <v:group id="Группа 1" o:spid="_x0000_s1782" style="position:absolute;left:39182;top:8421;width:14796;height:16462" coordorigin="39182,8421" coordsize="14795,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Ege1&#10;zAAAAOMAAAAPAAAAAAAAAAAAAAAAAKoCAABkcnMvZG93bnJldi54bWxQSwUGAAAAAAQABAD6AAAA&#10;owMAAAAA&#10;">
                    <v:shape id="Google Shape;481;p25" o:spid="_x0000_s1783" style="position:absolute;left:39373;top:16390;width:3889;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5BcwA&#10;AADjAAAADwAAAGRycy9kb3ducmV2LnhtbESPXU/CMBSG70n8D80x8cZA56Igg0IMCUENMYpyf7Ie&#10;u8l6Otoy5r+3FyZcvnm/8syXvW1ERz7UjhXcjTIQxKXTNRsFX5/r4SOIEJE1No5JwS8FWC6uBnMs&#10;tDvzB3W7aEQa4VCggirGtpAylBVZDCPXEifv23mLMUlvpPZ4TuO2kXmWjaXFmtNDhS2tKioPu5NV&#10;cDx2b/72YE779ernZftqePu+2Sh1c90/zUBE6uMl/N9+1grybHKfj6fTh0SRmBIPyMU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9xz5BcwAAADjAAAADwAAAAAAAAAAAAAAAACY&#10;AgAAZHJzL2Rvd25yZXYueG1sUEsFBgAAAAAEAAQA9QAAAJEDAAAAAA==&#10;" path="m95,155c49,,49,,49,v2,7,2,15,,23c11,153,11,153,11,153,,190,36,222,71,210v19,-10,31,-32,24,-55xe" fillcolor="#ffbc37" stroked="f">
                      <v:path arrowok="t" o:extrusionok="f"/>
                    </v:shape>
                    <v:shape id="Google Shape;482;p25" o:spid="_x0000_s1784" style="position:absolute;left:39182;top:8421;width:14796;height:16002;visibility:visible;mso-wrap-style:square;v-text-anchor:top" coordsize="387,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e118sA&#10;AADjAAAADwAAAGRycy9kb3ducmV2LnhtbESPS2vDMBCE74H+B7GF3BIpJi+7UUJpKIReSh4t9LZY&#10;W9nUWhlLTZx/HxUKOQ4z8w2z2vSuEWfqQu1Zw2SsQBCX3tRsNZyOr6MliBCRDTaeScOVAmzWD4MV&#10;FsZfeE/nQ7QiQTgUqKGKsS2kDGVFDsPYt8TJ+/adw5hkZ6Xp8JLgrpGZUnPpsOa0UGFLLxWVP4df&#10;p6Fe9tNd877YnlB+yE+rvvI3O9N6+Ng/P4GI1Md7+L+9MxoytZhm8zyfTeDvU/oDcn0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jx7XXywAAAOMAAAAPAAAAAAAAAAAAAAAAAJgC&#10;AABkcnMvZG93bnJldi54bWxQSwUGAAAAAAQABAD1AAAAkAMAAAAA&#10;" path="m76,418v3,-1,6,-3,8,-4c204,343,204,343,204,343,356,254,356,254,356,254v31,-18,30,-63,-1,-80c202,88,202,88,202,88,80,20,80,20,80,20,44,,,34,13,74,53,204,53,204,53,204v1,1,1,3,1,4c100,363,100,363,100,363v7,23,-5,45,-24,55xe" fillcolor="#ffcc5e" stroked="f">
                      <v:path arrowok="t" o:extrusionok="f"/>
                    </v:shape>
                  </v:group>
                  <v:shape id="Google Shape;484;p25" o:spid="_x0000_s1785" type="#_x0000_t202" style="position:absolute;left:40797;top:13707;width:8874;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CBQcsA&#10;AADjAAAADwAAAGRycy9kb3ducmV2LnhtbESPQUvDQBSE70L/w/IEb3bXoNHEbksRBUEQ03jw+My+&#10;Jkuzb9Ps2sZ/3y0IHoeZ+YZZrCbXiwONwXrWcDNXIIgbbyy3Gj7rl+sHECEiG+w9k4ZfCrBazi4W&#10;WBp/5IoOm9iKBOFQooYuxqGUMjQdOQxzPxAnb+tHhzHJsZVmxGOCu15mSuXSoeW00OFATx01u82P&#10;07D+4urZ7t+/P6ptZeu6UPyW77S+upzWjyAiTfE//Nd+NRoydX+b5UVxl8H5U/oDcnk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EIFBywAAAOMAAAAPAAAAAAAAAAAAAAAAAJgC&#10;AABkcnMvZG93bnJldi54bWxQSwUGAAAAAAQABAD1AAAAkAMAAAAA&#10;" filled="f" stroked="f">
                    <v:textbox inset="0,0,0,0">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02</w:t>
                          </w:r>
                        </w:p>
                      </w:txbxContent>
                    </v:textbox>
                  </v:shape>
                  <v:shape id="TextBox 52" o:spid="_x0000_s1786" type="#_x0000_t202" style="position:absolute;left:31253;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qMsA&#10;AADjAAAADwAAAGRycy9kb3ducmV2LnhtbESPT2vCQBTE7wW/w/KE3upu45+a1FXEUvBUqa2F3h7Z&#10;ZxLMvg3ZrYnf3hUKHoeZ+Q2zWPW2FmdqfeVYw/NIgSDOnam40PD99f40B+EDssHaMWm4kIfVcvCw&#10;wMy4jj/pvA+FiBD2GWooQ2gyKX1ekkU/cg1x9I6utRiibAtpWuwi3NYyUWomLVYcF0psaFNSftr/&#10;WQ2Hj+Pvz0Ttijc7bTrXK8k2lVo/Dvv1K4hAfbiH/9tboyFRL5NklqbTMdw+xT8gl1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VP+oywAAAOMAAAAPAAAAAAAAAAAAAAAAAJgC&#10;AABkcnMvZG93bnJldi54bWxQSwUGAAAAAAQABAD1AAAAkAMAAAAA&#10;" filled="f" stroked="f">
                    <v:textbo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وضع الاستراتيجية</w:t>
                          </w:r>
                        </w:p>
                      </w:txbxContent>
                    </v:textbox>
                  </v:shape>
                </v:group>
                <v:group id="Group 2074269954" o:spid="_x0000_s1787" style="position:absolute;left:12104;top:143;width:26358;height:24597;flip:x" coordorigin="12105,143" coordsize="26357,245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Om0maMoA&#10;AADjAAAADwAAAAAAAAAAAAAAAACqAgAAZHJzL2Rvd25yZXYueG1sUEsFBgAAAAAEAAQA+gAAAKED&#10;AAAAAA==&#10;">
                  <v:group id="Группа 3" o:spid="_x0000_s1788" style="position:absolute;left:20971;top:8278;width:14763;height:16462" coordorigin="20971,8278" coordsize="14763,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Ghptt&#10;zAAAAOMAAAAPAAAAAAAAAAAAAAAAAKoCAABkcnMvZG93bnJldi54bWxQSwUGAAAAAAQABAD6AAAA&#10;owMAAAAA&#10;">
                    <v:shape id="Google Shape;477;p25" o:spid="_x0000_s1789" style="position:absolute;left:21114;top:16247;width:3905;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ciwssA&#10;AADjAAAADwAAAGRycy9kb3ducmV2LnhtbESPwU7DMBBE70j9B2srcaMOaUmbULcqCFDFqRR6X+Il&#10;jhqvQ2yS8PcYCYnjaGbeaNbb0Taip87XjhVczxIQxKXTNVcK3l4fr1YgfEDW2DgmBd/kYbuZXKyx&#10;0G7gF+qPoRIRwr5ABSaEtpDSl4Ys+plriaP34TqLIcqukrrDIcJtI9MkyaTFmuOCwZbuDZXn45dV&#10;cPo8+eVDNm/eD6t+8TQ3w13+fFDqcjrubkEEGsN/+K+91wrSZLlIszy/yeD3U/wDcvM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Z9yLCywAAAOMAAAAPAAAAAAAAAAAAAAAAAJgC&#10;AABkcnMvZG93bnJldi54bWxQSwUGAAAAAAQABAD1AAAAkAMAAAAA&#10;" path="m95,155c50,,50,,50,v1,7,1,15,-1,23c11,153,11,153,11,153,,190,37,222,71,210v19,-10,31,-32,24,-55xe" fillcolor="#0c4548" stroked="f">
                      <v:path arrowok="t" o:extrusionok="f"/>
                    </v:shape>
                    <v:shape id="Google Shape;478;p25" o:spid="_x0000_s1790" style="position:absolute;left:20971;top:8278;width:14763;height:16002;visibility:visible;mso-wrap-style:square;v-text-anchor:top" coordsize="386,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VW8oA&#10;AADjAAAADwAAAGRycy9kb3ducmV2LnhtbESPQWvCQBSE74X+h+UVvNVNg8YaXUUKpd6kag/entln&#10;kpp9G3a3Mf57tyB4HGbmG2a+7E0jOnK+tqzgbZiAIC6srrlUsN99vr6D8AFZY2OZFFzJw3Lx/DTH&#10;XNsLf1O3DaWIEPY5KqhCaHMpfVGRQT+0LXH0TtYZDFG6UmqHlwg3jUyTJJMGa44LFbb0UVFx3v4Z&#10;Bc3xnHV4/eHjzv0e0H11K3naKDV46VczEIH68Ajf22utIE0mozSbTscT+P8U/4Bc3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lXVVvKAAAA4wAAAA8AAAAAAAAAAAAAAAAAmAIA&#10;AGRycy9kb3ducmV2LnhtbFBLBQYAAAAABAAEAPUAAACPAwAAAAA=&#10;" path="m75,418v3,-1,6,-3,9,-4c204,343,204,343,204,343,355,254,355,254,355,254v31,-18,30,-63,-1,-80c201,88,201,88,201,88,80,20,80,20,80,20,43,,,34,12,74,52,204,52,204,52,204v1,1,1,3,2,4c99,363,99,363,99,363v7,23,-5,45,-24,55xe" fillcolor="#1a989e" stroked="f">
                      <v:path arrowok="t" o:extrusionok="f"/>
                    </v:shape>
                  </v:group>
                  <v:shape id="Google Shape;486;p25" o:spid="_x0000_s1791" type="#_x0000_t202" style="position:absolute;left:23629;top:13540;width:8811;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2q8gA&#10;AADjAAAADwAAAGRycy9kb3ducmV2LnhtbERPz0vDMBS+C/sfwhO8ucSi3VqXjSEKgiDr6sHjs3lr&#10;w5qXrolb/e/NQfD48f1ebSbXizONwXrWcDdXIIgbbyy3Gj7ql9sliBCRDfaeScMPBdisZ1crLI2/&#10;cEXnfWxFCuFQooYuxqGUMjQdOQxzPxAn7uBHhzHBsZVmxEsKd73MlMqlQ8upocOBnjpqjvtvp2H7&#10;ydWzPb1/7apDZeu6UPyWH7W+uZ62jyAiTfFf/Od+NRoytbjP8qJ4SKPTp/QH5P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LaryAAAAOMAAAAPAAAAAAAAAAAAAAAAAJgCAABk&#10;cnMvZG93bnJldi54bWxQSwUGAAAAAAQABAD1AAAAjQMAAAAA&#10;" filled="f" stroked="f">
                    <v:textbox inset="0,0,0,0">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03</w:t>
                          </w:r>
                        </w:p>
                      </w:txbxContent>
                    </v:textbox>
                  </v:shape>
                  <v:shape id="TextBox 58" o:spid="_x0000_s1792" type="#_x0000_t202" style="position:absolute;left:12105;top:143;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IQsoA&#10;AADjAAAADwAAAGRycy9kb3ducmV2LnhtbESPQWvCQBSE7wX/w/IEb3XXoNZEVymVQk8WrQreHtln&#10;Esy+DdmtSf+9Wyj0OMzMN8xq09ta3Kn1lWMNk7ECQZw7U3Gh4fj1/rwA4QOywdoxafghD5v14GmF&#10;mXEd7+l+CIWIEPYZaihDaDIpfV6SRT92DXH0rq61GKJsC2la7CLc1jJRai4tVhwXSmzoraT8dvi2&#10;Gk676+U8VZ/F1s6azvVKsk2l1qNh/7oEEagP/+G/9ofRkKiXaTJP01kK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K8yELKAAAA4wAAAA8AAAAAAAAAAAAAAAAAmAIA&#10;AGRycy9kb3ducmV2LnhtbFBLBQYAAAAABAAEAPUAAACPAwAAAAA=&#10;" filled="f" stroked="f">
                    <v:textbo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التخطيط والتنفيذ</w:t>
                          </w:r>
                        </w:p>
                      </w:txbxContent>
                    </v:textbox>
                  </v:shape>
                </v:group>
                <v:group id="Group 2074269960" o:spid="_x0000_s1793" style="position:absolute;left:50400;top:143;width:26358;height:24597;flip:x" coordorigin="50401,143" coordsize="26357,245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LOurWyQAA&#10;AOMAAAAPAAAAAAAAAAAAAAAAAKoCAABkcnMvZG93bnJldi54bWxQSwUGAAAAAAQABAD6AAAAoAMA&#10;AAAA&#10;">
                  <v:group id="Группа 1" o:spid="_x0000_s1794" style="position:absolute;left:57769;top:8278;width:14796;height:16462" coordorigin="57769,8278" coordsize="14795,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N9FX&#10;080AAADjAAAADwAAAAAAAAAAAAAAAACqAgAAZHJzL2Rvd25yZXYueG1sUEsFBgAAAAAEAAQA+gAA&#10;AKQDAAAAAA==&#10;">
                    <v:shape id="Google Shape;481;p25" o:spid="_x0000_s1795" style="position:absolute;left:57960;top:16247;width:3889;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KkAssA&#10;AADjAAAADwAAAGRycy9kb3ducmV2LnhtbESPQUvDQBSE74L/YXmCN7sxSLQxm6IBwYMHW3Pw+Jp9&#10;zUazb8Pu2qb+ercg9DjMzDdMtZrtKPbkw+BYwe0iA0HcOT1wr6D9eLl5ABEissbRMSk4UoBVfXlR&#10;Yandgde038ReJAiHEhWYGKdSytAZshgWbiJO3s55izFJ30vt8ZDgdpR5lhXS4sBpweBEjaHue/Nj&#10;FdBue3yXb1vfGp4+0Tdfz03zq9T11fz0CCLSHM/h//arVpBn93d5sVwWOZw+pT8g6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NAqQCywAAAOMAAAAPAAAAAAAAAAAAAAAAAJgC&#10;AABkcnMvZG93bnJldi54bWxQSwUGAAAAAAQABAD1AAAAkAMAAAAA&#10;" path="m95,155c49,,49,,49,v2,7,2,15,,23c11,153,11,153,11,153,,190,36,222,71,210v19,-10,31,-32,24,-55xe" fillcolor="#3d8e92" stroked="f">
                      <v:path arrowok="t" o:extrusionok="f"/>
                    </v:shape>
                    <v:shape id="Google Shape;482;p25" o:spid="_x0000_s1796" style="position:absolute;left:57769;top:8278;width:14796;height:16002;visibility:visible;mso-wrap-style:square;v-text-anchor:top" coordsize="387,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kvu8oA&#10;AADjAAAADwAAAGRycy9kb3ducmV2LnhtbESP3WrCQBSE7wXfYTmF3ohujCVq6ir+IAjSgtoHOGRP&#10;k2j2bMhuNb69KxS8HGbmG2a2aE0lrtS40rKC4SACQZxZXXKu4Oe07U9AOI+ssbJMCu7kYDHvdmaY&#10;anvjA12PPhcBwi5FBYX3dSqlywoy6Aa2Jg7er20M+iCbXOoGbwFuKhlHUSINlhwWCqxpXVB2Of4Z&#10;BYdLPDr3vob7pczRsV1tdt/yrNT7W7v8BOGp9a/wf3unFcTR+CNOptNkBM9P4Q/I+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1JL7vKAAAA4wAAAA8AAAAAAAAAAAAAAAAAmAIA&#10;AGRycy9kb3ducmV2LnhtbFBLBQYAAAAABAAEAPUAAACPAwAAAAA=&#10;" path="m76,418v3,-1,6,-3,8,-4c204,343,204,343,204,343,356,254,356,254,356,254v31,-18,30,-63,-1,-80c202,88,202,88,202,88,80,20,80,20,80,20,44,,,34,13,74,53,204,53,204,53,204v1,1,1,3,1,4c100,363,100,363,100,363v7,23,-5,45,-24,55xe" fillcolor="#63b1b5" stroked="f">
                      <v:path arrowok="t" o:extrusionok="f"/>
                    </v:shape>
                  </v:group>
                  <v:shape id="Google Shape;488;p25" o:spid="_x0000_s1797" type="#_x0000_t202" style="position:absolute;left:59532;top:13440;width:9002;height:6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2E8sA&#10;AADjAAAADwAAAGRycy9kb3ducmV2LnhtbESPQUvDQBSE70L/w/KE3uyuoUQTuy2lWBAEMY0Hj8/s&#10;a7I0+zZm1zb+e1cQPA4z8w2z2kyuF2cag/Ws4XahQBA33lhuNbzV+5t7ECEiG+w9k4ZvCrBZz65W&#10;WBp/4YrOh9iKBOFQooYuxqGUMjQdOQwLPxAn7+hHhzHJsZVmxEuCu15mSuXSoeW00OFAu46a0+HL&#10;adi+c/VoP18+XqtjZeu6UPycn7SeX0/bBxCRpvgf/ms/GQ2ZultmeVHkS/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22XYTywAAAOMAAAAPAAAAAAAAAAAAAAAAAJgC&#10;AABkcnMvZG93bnJldi54bWxQSwUGAAAAAAQABAD1AAAAkAMAAAAA&#10;" filled="f" stroked="f">
                    <v:textbox inset="0,0,0,0">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01</w:t>
                          </w:r>
                        </w:p>
                      </w:txbxContent>
                    </v:textbox>
                  </v:shape>
                  <v:shape id="TextBox 64" o:spid="_x0000_s1798" type="#_x0000_t202" style="position:absolute;left:50401;top:143;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I+soA&#10;AADjAAAADwAAAGRycy9kb3ducmV2LnhtbESPQWvCQBSE7wX/w/IEb3W3QWOTukqpCJ4salvo7ZF9&#10;JqHZtyG7mvjv3UKhx2FmvmGW68E24kqdrx1reJoqEMSFMzWXGj5O28dnED4gG2wck4YbeVivRg9L&#10;zI3r+UDXYyhFhLDPUUMVQptL6YuKLPqpa4mjd3adxRBlV0rTYR/htpGJUqm0WHNcqLClt4qKn+PF&#10;avjcn7+/Zuq93Nh527tBSbaZ1HoyHl5fQAQawn/4r70zGhK1mCVplqVz+P0U/4Bc3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2dCPrKAAAA4wAAAA8AAAAAAAAAAAAAAAAAmAIA&#10;AGRycy9kb3ducmV2LnhtbFBLBQYAAAAABAAEAPUAAACPAwAAAAA=&#10;" filled="f" stroked="f">
                    <v:textbo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التقييم والتحليل</w:t>
                          </w:r>
                        </w:p>
                      </w:txbxContent>
                    </v:textbox>
                  </v:shape>
                </v:group>
                <v:group id="Group 2074269966" o:spid="_x0000_s1799" style="position:absolute;left:21709;top:24333;width:26357;height:23544;flip:x" coordorigin="20051,24333" coordsize="26357,235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a5/XOcoA&#10;AADjAAAADwAAAAAAAAAAAAAAAACqAgAAZHJzL2Rvd25yZXYueG1sUEsFBgAAAAAEAAQA+gAAAKED&#10;AAAAAA==&#10;">
                  <v:group id="Группа 1" o:spid="_x0000_s1800" style="position:absolute;left:29336;top:31415;width:14796;height:16462" coordorigin="29336,31415" coordsize="14795,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XdGo8&#10;zAAAAOMAAAAPAAAAAAAAAAAAAAAAAKoCAABkcnMvZG93bnJldi54bWxQSwUGAAAAAAQABAD6AAAA&#10;owMAAAAA&#10;">
                    <v:shape id="Google Shape;481;p25" o:spid="_x0000_s1801" style="position:absolute;left:29527;top:39384;width:3889;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Y/vsoA&#10;AADjAAAADwAAAGRycy9kb3ducmV2LnhtbERPXUvDMBR9F/Yfwh34Ii61SHV12ZDBmMoQnfp+ae7S&#10;bs1Nl2Rd/ffLg+Dj4XzPFoNtRU8+NI4V3E0yEMSV0w0bBd9fq9tHECEia2wdk4JfCrCYj65mWGp3&#10;5k/qt9GIFMKhRAV1jF0pZahqshgmriNO3M55izFBb6T2eE7htpV5lhXSYsOpocaOljVVh+3JKjge&#10;+3d/czCnn9Vy/7p5M7z5WK+Vuh4Pz08gIg3xX/znftEK8uzhPi+m0yKNTp/SH5Dz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cGP77KAAAA4wAAAA8AAAAAAAAAAAAAAAAAmAIA&#10;AGRycy9kb3ducmV2LnhtbFBLBQYAAAAABAAEAPUAAACPAwAAAAA=&#10;" path="m95,155c49,,49,,49,v2,7,2,15,,23c11,153,11,153,11,153,,190,36,222,71,210v19,-10,31,-32,24,-55xe" fillcolor="#ffbc37" stroked="f">
                      <v:path arrowok="t" o:extrusionok="f"/>
                    </v:shape>
                    <v:shape id="Google Shape;482;p25" o:spid="_x0000_s1802" style="position:absolute;left:29336;top:31415;width:14796;height:16002;visibility:visible;mso-wrap-style:square;v-text-anchor:top" coordsize="387,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1zbMsA&#10;AADjAAAADwAAAGRycy9kb3ducmV2LnhtbESPQWsCMRSE7wX/Q3gFbzXpoqu7NYq0COKl1NpCb4/N&#10;a3bp5mXZRN3++0YoeBxm5htmuR5cK87Uh8azhseJAkFcedOw1XB83z4sQISIbLD1TBp+KcB6Nbpb&#10;Ymn8hd/ofIhWJAiHEjXUMXallKGqyWGY+I44ed++dxiT7K00PV4S3LUyUyqXDhtOCzV29FxT9XM4&#10;OQ3NYpju2tf5yxHlh/y06qvY25nW4/th8wQi0hBv4f/2zmjI1Hya5UWRF3D9lP6AXP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3XNsywAAAOMAAAAPAAAAAAAAAAAAAAAAAJgC&#10;AABkcnMvZG93bnJldi54bWxQSwUGAAAAAAQABAD1AAAAkAMAAAAA&#10;" path="m76,418v3,-1,6,-3,8,-4c204,343,204,343,204,343,356,254,356,254,356,254v31,-18,30,-63,-1,-80c202,88,202,88,202,88,80,20,80,20,80,20,44,,,34,13,74,53,204,53,204,53,204v1,1,1,3,1,4c100,363,100,363,100,363v7,23,-5,45,-24,55xe" fillcolor="#ffcc5e" stroked="f">
                      <v:path arrowok="t" o:extrusionok="f"/>
                    </v:shape>
                  </v:group>
                  <v:shape id="Google Shape;484;p25" o:spid="_x0000_s1803" type="#_x0000_t202" style="position:absolute;left:30951;top:36701;width:8874;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mzcoA&#10;AADjAAAADwAAAGRycy9kb3ducmV2LnhtbESPXUvDMBSG7wX/QziCdy6xSGfrsjHGBoIgdvXCy2Nz&#10;1oY1J10Tt/rvzYWwy5f3i2exmlwvzjQG61nD40yBIG68sdxq+Kx3D88gQkQ22HsmDb8UYLW8vVlg&#10;afyFKzrvYyvSCIcSNXQxDqWUoenIYZj5gTh5Bz86jEmOrTQjXtK462WmVC4dWk4PHQ606ag57n+c&#10;hvUXV1t7ev/+qA6VretC8Vt+1Pr+blq/gIg0xWv4v/1qNGRq/pTlRTFPFIkp8YBc/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w75s3KAAAA4wAAAA8AAAAAAAAAAAAAAAAAmAIA&#10;AGRycy9kb3ducmV2LnhtbFBLBQYAAAAABAAEAPUAAACPAwAAAAA=&#10;" filled="f" stroked="f">
                    <v:textbox inset="0,0,0,0">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05</w:t>
                          </w:r>
                        </w:p>
                      </w:txbxContent>
                    </v:textbox>
                  </v:shape>
                  <v:shape id="TextBox 70" o:spid="_x0000_s1804" type="#_x0000_t202" style="position:absolute;left:20051;top:24333;width:26358;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YJMoA&#10;AADjAAAADwAAAGRycy9kb3ducmV2LnhtbESPT2vCQBTE74LfYXlCb7prsGpSVxGL0FNL/QfeHtln&#10;Epp9G7KrSb99t1DocZiZ3zCrTW9r8aDWV441TCcKBHHuTMWFhtNxP16C8AHZYO2YNHyTh816OFhh&#10;ZlzHn/Q4hEJECPsMNZQhNJmUPi/Jop+4hjh6N9daDFG2hTQtdhFua5koNZcWK44LJTa0Kyn/Otyt&#10;hvP77XqZqY/i1T43neuVZJtKrZ9G/fYFRKA+/If/2m9GQ6IWs2Seposp/H6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d/mCTKAAAA4wAAAA8AAAAAAAAAAAAAAAAAmAIA&#10;AGRycy9kb3ducmV2LnhtbFBLBQYAAAAABAAEAPUAAACPAwAAAAA=&#10;" filled="f" stroked="f">
                    <v:textbo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التدريب والتغيير الثقافي</w:t>
                          </w:r>
                        </w:p>
                      </w:txbxContent>
                    </v:textbox>
                  </v:shape>
                </v:group>
                <v:group id="Group 2074269972" o:spid="_x0000_s1805" style="position:absolute;top:24550;width:26357;height:23111;flip:x" coordorigin=",24550" coordsize="26357,23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X1H58oA&#10;AADjAAAADwAAAAAAAAAAAAAAAACqAgAAZHJzL2Rvd25yZXYueG1sUEsFBgAAAAAEAAQA+gAAAKED&#10;AAAAAA==&#10;">
                  <v:group id="Группа 3" o:spid="_x0000_s1806" style="position:absolute;left:8866;top:31199;width:14763;height:16462" coordorigin="8866,31199" coordsize="14763,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Zb6&#10;4s0AAADjAAAADwAAAAAAAAAAAAAAAACqAgAAZHJzL2Rvd25yZXYueG1sUEsFBgAAAAAEAAQA+gAA&#10;AKQDAAAAAA==&#10;">
                    <v:shape id="Google Shape;477;p25" o:spid="_x0000_s1807" style="position:absolute;left:9009;top:39168;width:3905;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xFTssA&#10;AADjAAAADwAAAGRycy9kb3ducmV2LnhtbESPwU7DMBBE70j8g7VI3KhDGiVNWrcCBAhxKoXet/ES&#10;R8TrEJsk/D1GQuI4mpk3ms1utp0YafCtYwXXiwQEce10y42Ct9eHqxUIH5A1do5JwTd52G3PzzZY&#10;aTfxC42H0IgIYV+hAhNCX0npa0MW/cL1xNF7d4PFEOXQSD3gFOG2k2mS5NJiy3HBYE93huqPw5dV&#10;cPw8+uI+X3an/WrMHpdmui2f90pdXsw3axCB5vAf/ms/aQVpUmRpXpZFBr+f4h+Q2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N3EVOywAAAOMAAAAPAAAAAAAAAAAAAAAAAJgC&#10;AABkcnMvZG93bnJldi54bWxQSwUGAAAAAAQABAD1AAAAkAMAAAAA&#10;" path="m95,155c50,,50,,50,v1,7,1,15,-1,23c11,153,11,153,11,153,,190,37,222,71,210v19,-10,31,-32,24,-55xe" fillcolor="#0c4548" stroked="f">
                      <v:path arrowok="t" o:extrusionok="f"/>
                    </v:shape>
                    <v:shape id="Google Shape;478;p25" o:spid="_x0000_s1808" style="position:absolute;left:8866;top:31199;width:14763;height:16002;visibility:visible;mso-wrap-style:square;v-text-anchor:top" coordsize="386,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wy18oA&#10;AADjAAAADwAAAGRycy9kb3ducmV2LnhtbESPQWvCQBSE74X+h+UVvNVNg8YaXUUKpd6kag/entln&#10;kpp9G3a3Mf57tyB4HGbmG2a+7E0jOnK+tqzgbZiAIC6srrlUsN99vr6D8AFZY2OZFFzJw3Lx/DTH&#10;XNsLf1O3DaWIEPY5KqhCaHMpfVGRQT+0LXH0TtYZDFG6UmqHlwg3jUyTJJMGa44LFbb0UVFx3v4Z&#10;Bc3xnHV4/eHjzv0e0H11K3naKDV46VczEIH68Ajf22utIE0mozSbTidj+P8U/4Bc3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18MtfKAAAA4wAAAA8AAAAAAAAAAAAAAAAAmAIA&#10;AGRycy9kb3ducmV2LnhtbFBLBQYAAAAABAAEAPUAAACPAwAAAAA=&#10;" path="m75,418v3,-1,6,-3,9,-4c204,343,204,343,204,343,355,254,355,254,355,254v31,-18,30,-63,-1,-80c201,88,201,88,201,88,80,20,80,20,80,20,43,,,34,12,74,52,204,52,204,52,204v1,1,1,3,2,4c99,363,99,363,99,363v7,23,-5,45,-24,55xe" fillcolor="#1a989e" stroked="f">
                      <v:path arrowok="t" o:extrusionok="f"/>
                    </v:shape>
                  </v:group>
                  <v:shape id="Google Shape;486;p25" o:spid="_x0000_s1809" type="#_x0000_t202" style="position:absolute;left:11524;top:36461;width:8811;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7bIssA&#10;AADjAAAADwAAAGRycy9kb3ducmV2LnhtbESPQUvDQBSE70L/w/IEb3bXUFITuy2lWBAEMY0Hj8/s&#10;a7I0+zZm1zb+e1cQPA4z8w2z2kyuF2cag/Ws4W6uQBA33lhuNbzV+9t7ECEiG+w9k4ZvCrBZz65W&#10;WBp/4YrOh9iKBOFQooYuxqGUMjQdOQxzPxAn7+hHhzHJsZVmxEuCu15mSuXSoeW00OFAu46a0+HL&#10;adi+c/VoP18+XqtjZeu6UPycn7S+uZ62DyAiTfE//Nd+MhoytVxkeVEsc/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sntsiywAAAOMAAAAPAAAAAAAAAAAAAAAAAJgC&#10;AABkcnMvZG93bnJldi54bWxQSwUGAAAAAAQABAD1AAAAkAMAAAAA&#10;" filled="f" stroked="f">
                    <v:textbox inset="0,0,0,0">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06</w:t>
                          </w:r>
                        </w:p>
                      </w:txbxContent>
                    </v:textbox>
                  </v:shape>
                  <v:shape id="TextBox 76" o:spid="_x0000_s1810" type="#_x0000_t202" style="position:absolute;top:24550;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qly8oA&#10;AADjAAAADwAAAGRycy9kb3ducmV2LnhtbESPQWvCQBSE7wX/w/KE3upugzVNdJXSUujJolbB2yP7&#10;TEKzb0N2a+K/d4WCx2FmvmEWq8E24kydrx1reJ4oEMSFMzWXGn52n0+vIHxANtg4Jg0X8rBajh4W&#10;mBvX84bO21CKCGGfo4YqhDaX0hcVWfQT1xJH7+Q6iyHKrpSmwz7CbSMTpWbSYs1xocKW3isqfrd/&#10;VsN+fToepuq7/LAvbe8GJdlmUuvH8fA2BxFoCPfwf/vLaEhUOk1mWZamcPsU/4B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fapcvKAAAA4wAAAA8AAAAAAAAAAAAAAAAAmAIA&#10;AGRycy9kb3ducmV2LnhtbFBLBQYAAAAABAAEAPUAAACPAwAAAAA=&#10;" filled="f" stroked="f">
                    <v:textbo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التقييم والتحسين المستمر</w:t>
                          </w:r>
                        </w:p>
                      </w:txbxContent>
                    </v:textbox>
                  </v:shape>
                </v:group>
                <v:group id="Group 2074269978" o:spid="_x0000_s1811" style="position:absolute;left:41756;top:23856;width:26357;height:24499;flip:x" coordorigin="41764,23856" coordsize="26357,244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JVwDccAAADj&#10;AAAADwAAAAAAAAAAAAAAAACqAgAAZHJzL2Rvd25yZXYueG1sUEsFBgAAAAAEAAQA+gAAAJ4DAAAA&#10;AA==&#10;">
                  <v:group id="Группа 1" o:spid="_x0000_s1812" style="position:absolute;left:49483;top:31893;width:14796;height:16462" coordorigin="49483,31893" coordsize="14795,16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fs0I&#10;zAAAAOMAAAAPAAAAAAAAAAAAAAAAAKoCAABkcnMvZG93bnJldi54bWxQSwUGAAAAAAQABAD6AAAA&#10;owMAAAAA&#10;">
                    <v:shape id="Google Shape;481;p25" o:spid="_x0000_s1813" style="position:absolute;left:49674;top:39862;width:3889;height:8493;visibility:visible;mso-wrap-style:square;v-text-anchor:top" coordsize="10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B5FMkA&#10;AADjAAAADwAAAGRycy9kb3ducmV2LnhtbESPvW7CMBSFd6S+g3UrsYFDhCikGNRGQmJgaClDx0t8&#10;iVPi68g2EPr09VCJ8ej86Vuue9uKK/nQOFYwGWcgiCunG64VHL42ozmIEJE1to5JwZ0CrFdPgyUW&#10;2t34k677WIs0wqFABSbGrpAyVIYshrHriJN3ct5iTNLXUnu8pXHbyjzLZtJiw+nBYEeloeq8v1gF&#10;dDreP+Tu6A+Gu2/05c97Wf4qNXzu315BROrjI/zf3moFefYyzWeLxTxRJKbEA3L1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pB5FMkAAADjAAAADwAAAAAAAAAAAAAAAACYAgAA&#10;ZHJzL2Rvd25yZXYueG1sUEsFBgAAAAAEAAQA9QAAAI4DAAAAAA==&#10;" path="m95,155c49,,49,,49,v2,7,2,15,,23c11,153,11,153,11,153,,190,36,222,71,210v19,-10,31,-32,24,-55xe" fillcolor="#3d8e92" stroked="f">
                      <v:path arrowok="t" o:extrusionok="f"/>
                    </v:shape>
                    <v:shape id="Google Shape;482;p25" o:spid="_x0000_s1814" style="position:absolute;left:49483;top:31893;width:14796;height:16002;visibility:visible;mso-wrap-style:square;v-text-anchor:top" coordsize="387,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vyrcsA&#10;AADjAAAADwAAAGRycy9kb3ducmV2LnhtbESP0WrCQBRE3wv9h+UW+lLMJqmoSV3FWgShtBD1Ay7Z&#10;2ySavRuyq8a/7xaEPg4zc4aZLwfTigv1rrGsIIliEMSl1Q1XCg77zWgGwnlkja1lUnAjB8vF48Mc&#10;c22vXNBl5ysRIOxyVFB73+VSurImgy6yHXHwfmxv0AfZV1L3eA1w08o0jifSYMNhocaO1jWVp93Z&#10;KChO6evx5Sv5XMkKHdv3j+23PCr1/DSs3kB4Gvx/+N7eagVpPB2nkyybJfD3Kfw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y2/KtywAAAOMAAAAPAAAAAAAAAAAAAAAAAJgC&#10;AABkcnMvZG93bnJldi54bWxQSwUGAAAAAAQABAD1AAAAkAMAAAAA&#10;" path="m76,418v3,-1,6,-3,8,-4c204,343,204,343,204,343,356,254,356,254,356,254v31,-18,30,-63,-1,-80c202,88,202,88,202,88,80,20,80,20,80,20,44,,,34,13,74,53,204,53,204,53,204v1,1,1,3,1,4c100,363,100,363,100,363v7,23,-5,45,-24,55xe" fillcolor="#63b1b5" stroked="f">
                      <v:path arrowok="t" o:extrusionok="f"/>
                    </v:shape>
                  </v:group>
                  <v:shape id="Google Shape;488;p25" o:spid="_x0000_s1815" type="#_x0000_t202" style="position:absolute;left:51247;top:37054;width:9001;height:6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CtBssA&#10;AADjAAAADwAAAGRycy9kb3ducmV2LnhtbESPQUvDQBSE70L/w/IEb3bXUGITuy2lWBAEMY0Hj8/s&#10;a7I0+zZm1zb+e1cQPA4z8w2z2kyuF2cag/Ws4W6uQBA33lhuNbzV+9sliBCRDfaeScM3BdisZ1cr&#10;LI2/cEXnQ2xFgnAoUUMX41BKGZqOHIa5H4iTd/Sjw5jk2Eoz4iXBXS8zpXLp0HJa6HCgXUfN6fDl&#10;NGzfuXq0ny8fr9WxsnVdKH7OT1rfXE/bBxCRpvgf/ms/GQ2Zul9keVEsM/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mcK0GywAAAOMAAAAPAAAAAAAAAAAAAAAAAJgC&#10;AABkcnMvZG93bnJldi54bWxQSwUGAAAAAAQABAD1AAAAkAMAAAAA&#10;" filled="f" stroked="f">
                    <v:textbox inset="0,0,0,0">
                      <w:txbxContent>
                        <w:p w:rsidR="00FD5841" w:rsidRPr="00855B68" w:rsidRDefault="00FD5841" w:rsidP="00855B68">
                          <w:pPr>
                            <w:bidi w:val="0"/>
                            <w:rPr>
                              <w:rFonts w:ascii="Montserrat" w:eastAsia="Montserrat" w:hAnsi="Montserrat" w:cs="Montserrat"/>
                              <w:b/>
                              <w:bCs/>
                              <w:color w:val="FFFFFF"/>
                              <w:kern w:val="24"/>
                              <w:sz w:val="52"/>
                              <w:szCs w:val="52"/>
                            </w:rPr>
                          </w:pPr>
                          <w:r w:rsidRPr="00855B68">
                            <w:rPr>
                              <w:rFonts w:ascii="Montserrat" w:eastAsia="Montserrat" w:hAnsi="Montserrat" w:cs="Montserrat"/>
                              <w:b/>
                              <w:bCs/>
                              <w:color w:val="FFFFFF"/>
                              <w:kern w:val="24"/>
                              <w:sz w:val="52"/>
                              <w:szCs w:val="52"/>
                            </w:rPr>
                            <w:t>04</w:t>
                          </w:r>
                        </w:p>
                      </w:txbxContent>
                    </v:textbox>
                  </v:shape>
                  <v:shape id="TextBox 82" o:spid="_x0000_s1816" type="#_x0000_t202" style="position:absolute;left:41764;top:23856;width:26358;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TT78oA&#10;AADjAAAADwAAAGRycy9kb3ducmV2LnhtbESPQWvCQBSE70L/w/IKveluU2tNdBVRCp5a1Cp4e2Sf&#10;SWj2bciuJv33bqHQ4zAz3zDzZW9rcaPWV441PI8UCOLcmYoLDV+H9+EUhA/IBmvHpOGHPCwXD4M5&#10;ZsZ1vKPbPhQiQthnqKEMocmk9HlJFv3INcTRu7jWYoiyLaRpsYtwW8tEqYm0WHFcKLGhdUn59/5q&#10;NRw/LufTWH0WG/vadK5Xkm0qtX567FczEIH68B/+a2+NhkS9jZNJmk5f4PdT/ANyc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000+/KAAAA4wAAAA8AAAAAAAAAAAAAAAAAmAIA&#10;AGRycy9kb3ducmV2LnhtbFBLBQYAAAAABAAEAPUAAACPAwAAAAA=&#10;" filled="f" stroked="f">
                    <v:textbox>
                      <w:txbxContent>
                        <w:p w:rsidR="00FD5841" w:rsidRPr="00855B68" w:rsidRDefault="00FD5841" w:rsidP="00855B68">
                          <w:pPr>
                            <w:jc w:val="center"/>
                            <w:rPr>
                              <w:rFonts w:eastAsia="Calibri" w:hAnsi="Adobe Arabic" w:cs="Adobe Arabic"/>
                              <w:kern w:val="24"/>
                              <w:sz w:val="32"/>
                              <w:szCs w:val="32"/>
                              <w:lang w:bidi="ar-EG"/>
                            </w:rPr>
                          </w:pPr>
                          <w:r w:rsidRPr="00855B68">
                            <w:rPr>
                              <w:rFonts w:eastAsia="Calibri" w:hAnsi="Adobe Arabic" w:cs="Adobe Arabic"/>
                              <w:kern w:val="24"/>
                              <w:sz w:val="32"/>
                              <w:szCs w:val="32"/>
                              <w:rtl/>
                              <w:lang w:bidi="ar-EG"/>
                            </w:rPr>
                            <w:t>التكامل والتطوير</w:t>
                          </w:r>
                        </w:p>
                      </w:txbxContent>
                    </v:textbox>
                  </v:shape>
                </v:group>
                <w10:wrap anchorx="page"/>
                <w10:anchorlock/>
              </v:group>
            </w:pict>
          </mc:Fallback>
        </mc:AlternateContent>
      </w:r>
    </w:p>
    <w:p w:rsidR="001A2196"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C1C5A9B" wp14:editId="4E0AA960">
                <wp:extent cx="5731510" cy="892088"/>
                <wp:effectExtent l="0" t="0" r="2540" b="22860"/>
                <wp:docPr id="9759251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75925195" name="مجموعة 47"/>
                        <wpg:cNvGrpSpPr/>
                        <wpg:grpSpPr>
                          <a:xfrm>
                            <a:off x="0" y="0"/>
                            <a:ext cx="5731510" cy="895351"/>
                            <a:chOff x="0" y="0"/>
                            <a:chExt cx="5878196" cy="918845"/>
                          </a:xfrm>
                        </wpg:grpSpPr>
                        <wpg:grpSp>
                          <wpg:cNvPr id="975925196" name="مجموعة 48"/>
                          <wpg:cNvGrpSpPr/>
                          <wpg:grpSpPr>
                            <a:xfrm>
                              <a:off x="0" y="0"/>
                              <a:ext cx="5878196" cy="918845"/>
                              <a:chOff x="0" y="0"/>
                              <a:chExt cx="6240348" cy="919070"/>
                            </a:xfrm>
                          </wpg:grpSpPr>
                          <wpg:grpSp>
                            <wpg:cNvPr id="975925197" name="مجموعة 49"/>
                            <wpg:cNvGrpSpPr/>
                            <wpg:grpSpPr>
                              <a:xfrm>
                                <a:off x="0" y="169208"/>
                                <a:ext cx="5433072" cy="580613"/>
                                <a:chOff x="0" y="169208"/>
                                <a:chExt cx="5433072" cy="580613"/>
                              </a:xfrm>
                            </wpg:grpSpPr>
                            <wps:wsp>
                              <wps:cNvPr id="9759251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59251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2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201"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التقييم والتحليل</w:t>
                                </w:r>
                              </w:p>
                            </w:txbxContent>
                          </wps:txbx>
                          <wps:bodyPr wrap="square" rtlCol="1">
                            <a:spAutoFit/>
                          </wps:bodyPr>
                        </wps:wsp>
                      </wpg:grpSp>
                      <pic:pic xmlns:pic="http://schemas.openxmlformats.org/drawingml/2006/picture">
                        <pic:nvPicPr>
                          <pic:cNvPr id="97592520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Drk3Oh4gcAANw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8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wfW0nL&#10;AAAA4gAAAA8AAAAAAAAAAAAAAAAAqgIAAGRycy9kb3ducmV2LnhtbFBLBQYAAAAABAAEAPoAAACi&#10;AwAAAAA=&#10;">
                  <v:group id="مجموعة 48" o:spid="_x0000_s18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zNxT7L&#10;AAAA4gAAAA8AAAAAAAAAAAAAAAAAqgIAAGRycy9kb3ducmV2LnhtbFBLBQYAAAAABAAEAPoAAACi&#10;AwAAAAA=&#10;">
                    <v:group id="مجموعة 49" o:spid="_x0000_s18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OBYKXL&#10;AAAA4gAAAA8AAAAAAAAAAAAAAAAAqgIAAGRycy9kb3ducmV2LnhtbFBLBQYAAAAABAAEAPoAAACi&#10;AwAAAAA=&#10;">
                      <v:shape id="شكل حر 50" o:spid="_x0000_s18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APsUA&#10;AADiAAAADwAAAGRycy9kb3ducmV2LnhtbERPTYvCMBC9C/sfwizsTVNdqrYaZREEWTzYqngdmrEt&#10;20xKE7X7781B8Ph438t1bxpxp87VlhWMRxEI4sLqmksFp+N2OAfhPLLGxjIp+CcH69XHYImptg/O&#10;6J77UoQQdikqqLxvUyldUZFBN7ItceCutjPoA+xKqTt8hHDTyEkUTaXBmkNDhS1tKir+8ptRMP2N&#10;L4dDsY2zfPe9d2T0WVuv1Ndn/7MA4an3b/HLvdMKklmcTOJxEjaHS+EO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MA+xQAAAOI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LqskA&#10;AADiAAAADwAAAGRycy9kb3ducmV2LnhtbESPzWrDMBCE74W+g9hCLqGRE3Bbu5ZDaQjkmJ/S88ba&#10;yqbWyrVUx3n7KBDIcZiZb5hiOdpWDNT7xrGC+SwBQVw53bBR8HVYP7+B8AFZY+uYFJzJw7J8fCgw&#10;1+7EOxr2wYgIYZ+jgjqELpfSVzVZ9DPXEUfvx/UWQ5S9kbrHU4TbVi6S5EVabDgu1NjRZ03V7/7f&#10;KsA/u/0+uuD8cDRmNU27capTpSZP48c7iEBjuIdv7Y1WkL2m2SKdZxlcL8U7IM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AKLqskAAADiAAAADwAAAAAAAAAAAAAAAACYAgAA&#10;ZHJzL2Rvd25yZXYueG1sUEsFBgAAAAAEAAQA9QAAAI4DAAAAAA==&#10;" fillcolor="#a5a5a5 [2092]" stroked="f" strokeweight="1pt">
                        <v:stroke joinstyle="miter"/>
                      </v:roundrect>
                    </v:group>
                    <v:oval id="شكل بيضاوي 52" o:spid="_x0000_s18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0n8kA&#10;AADiAAAADwAAAGRycy9kb3ducmV2LnhtbESP3WrCQBSE7wu+w3KE3jUbA1qNriIthQoWNP5cH7LH&#10;JJg9G7JbE9/eFQq9HGbmG2ax6k0tbtS6yrKCURSDIM6trrhQcDx8vU1BOI+ssbZMCu7kYLUcvCww&#10;1bbjPd0yX4gAYZeigtL7JpXS5SUZdJFtiIN3sa1BH2RbSN1iF+CmlkkcT6TBisNCiQ19lJRfs1+j&#10;YHe9nO7nzTb+KWyXTTrzmST6oNTrsF/PQXjq/X/4r/2tFczex7NkHLjwvBTugFw+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qP0n8kAAADiAAAADwAAAAAAAAAAAAAAAACYAgAA&#10;ZHJzL2Rvd25yZXYueG1sUEsFBgAAAAAEAAQA9QAAAI4DAAAAAA==&#10;" filled="f" strokecolor="#168489" strokeweight="1pt">
                      <v:stroke joinstyle="miter"/>
                    </v:oval>
                  </v:group>
                  <v:shape id="مربع نص 41" o:spid="_x0000_s182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mPKcgA&#10;AADiAAAADwAAAGRycy9kb3ducmV2LnhtbESPT0vEMBTE74LfITzBm5u0UHXrZpfFP7AHL671/mie&#10;TbF5Kc1z2/32RhA8DjPzG2azW8KgTjSlPrKFYmVAEbfR9dxZaN5fbu5BJUF2OEQmC2dKsNteXmyw&#10;dnHmNzodpVMZwqlGC15krLVOraeAaRVH4ux9ximgZDl12k04Z3gYdGnMrQ7Yc17wONKjp/br+B0s&#10;iLh9cW6eQzp8LK9PszdthY2111fL/gGU0CL/4b/2wVlY31XrsipNAb+X8h3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CY8pyAAAAOIAAAAPAAAAAAAAAAAAAAAAAJgCAABk&#10;cnMvZG93bnJldi54bWxQSwUGAAAAAAQABAD1AAAAjQ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التقييم والتحليل</w:t>
                          </w:r>
                        </w:p>
                      </w:txbxContent>
                    </v:textbox>
                  </v:shape>
                </v:group>
                <v:shape id="صورة 54" o:spid="_x0000_s182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kJB3MAAAA4gAAAA8AAABkcnMvZG93bnJldi54bWxEj0FLAzEUhO9C/0N4BW8260ptd9u0qFQQ&#10;empXxePr5rm7NnlZk9iu/94IgsdhZr5hluvBGnEiHzrHCq4nGQji2umOGwXP1ePVHESIyBqNY1Lw&#10;TQHWq9HFEkvtzryj0z42IkE4lKigjbEvpQx1SxbDxPXEyXt33mJM0jdSezwnuDUyz7JbabHjtNBi&#10;Tw8t1cf9l1Ww9feHj6J6NdXn7m0zNzezl+Nmq9TleLhbgIg0xP/wX/tJKyhm0yKf5lkOv5fSHZCr&#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9GQkHcwAAADi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4A6D71">
      <w:pPr>
        <w:rPr>
          <w:rFonts w:ascii="Sakkal Majalla" w:hAnsi="Sakkal Majalla"/>
          <w:color w:val="C00000"/>
          <w:sz w:val="32"/>
          <w:szCs w:val="32"/>
        </w:rPr>
      </w:pPr>
      <w:r w:rsidRPr="00512C5E">
        <w:rPr>
          <w:rFonts w:ascii="Sakkal Majalla" w:hAnsi="Sakkal Majalla"/>
          <w:color w:val="C00000"/>
          <w:sz w:val="32"/>
          <w:szCs w:val="32"/>
          <w:rtl/>
        </w:rPr>
        <w:t>الوصف:</w:t>
      </w:r>
      <w:r w:rsidRPr="00512C5E">
        <w:rPr>
          <w:rFonts w:ascii="Sakkal Majalla" w:hAnsi="Sakkal Majalla" w:hint="cs"/>
          <w:color w:val="C00000"/>
          <w:sz w:val="32"/>
          <w:szCs w:val="32"/>
          <w:rtl/>
        </w:rPr>
        <w:t xml:space="preserve"> </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تقييم الوضع الحالي للمؤسسة من حيث العمليات والتكنولوجيا والموارد.</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تحليل احتياجات السوق والعملاء لتحديد الفرص والتحديات.</w:t>
      </w:r>
    </w:p>
    <w:p w:rsidR="004A6D71" w:rsidRPr="00512C5E" w:rsidRDefault="004A6D71" w:rsidP="004A6D71">
      <w:pPr>
        <w:rPr>
          <w:rFonts w:ascii="Sakkal Majalla" w:hAnsi="Sakkal Majalla"/>
          <w:color w:val="C00000"/>
          <w:sz w:val="32"/>
          <w:szCs w:val="32"/>
        </w:rPr>
      </w:pPr>
      <w:r w:rsidRPr="00512C5E">
        <w:rPr>
          <w:rFonts w:ascii="Sakkal Majalla" w:hAnsi="Sakkal Majalla"/>
          <w:color w:val="C00000"/>
          <w:sz w:val="32"/>
          <w:szCs w:val="32"/>
          <w:rtl/>
        </w:rPr>
        <w:lastRenderedPageBreak/>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فهم نقاط القوة والضعف.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تحديد الفجوات التكنولوجية.</w:t>
      </w:r>
    </w:p>
    <w:p w:rsidR="004A6D71" w:rsidRPr="00055A94" w:rsidRDefault="001A2196" w:rsidP="002A7AC4">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51CE2A0" wp14:editId="48A56D00">
                <wp:extent cx="5731510" cy="892088"/>
                <wp:effectExtent l="0" t="0" r="2540" b="22860"/>
                <wp:docPr id="9759252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75925204" name="مجموعة 47"/>
                        <wpg:cNvGrpSpPr/>
                        <wpg:grpSpPr>
                          <a:xfrm>
                            <a:off x="0" y="0"/>
                            <a:ext cx="5731510" cy="895351"/>
                            <a:chOff x="0" y="0"/>
                            <a:chExt cx="5878196" cy="918845"/>
                          </a:xfrm>
                        </wpg:grpSpPr>
                        <wpg:grpSp>
                          <wpg:cNvPr id="975925205" name="مجموعة 48"/>
                          <wpg:cNvGrpSpPr/>
                          <wpg:grpSpPr>
                            <a:xfrm>
                              <a:off x="0" y="0"/>
                              <a:ext cx="5878196" cy="918845"/>
                              <a:chOff x="0" y="0"/>
                              <a:chExt cx="6240348" cy="919070"/>
                            </a:xfrm>
                          </wpg:grpSpPr>
                          <wpg:grpSp>
                            <wpg:cNvPr id="975925207" name="مجموعة 49"/>
                            <wpg:cNvGrpSpPr/>
                            <wpg:grpSpPr>
                              <a:xfrm>
                                <a:off x="0" y="169208"/>
                                <a:ext cx="5433072" cy="580613"/>
                                <a:chOff x="0" y="169208"/>
                                <a:chExt cx="5433072" cy="580613"/>
                              </a:xfrm>
                            </wpg:grpSpPr>
                            <wps:wsp>
                              <wps:cNvPr id="9759252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59252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2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25211"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وضع الاستراتيجية</w:t>
                                </w:r>
                              </w:p>
                            </w:txbxContent>
                          </wps:txbx>
                          <wps:bodyPr wrap="square" rtlCol="1">
                            <a:spAutoFit/>
                          </wps:bodyPr>
                        </wps:wsp>
                      </wpg:grpSp>
                      <pic:pic xmlns:pic="http://schemas.openxmlformats.org/drawingml/2006/picture">
                        <pic:nvPicPr>
                          <pic:cNvPr id="97592521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v/Vz3gcAANw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KK/9XPeBwAA3B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82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fAop&#10;zAAAAOIAAAAPAAAAAAAAAAAAAAAAAKoCAABkcnMvZG93bnJldi54bWxQSwUGAAAAAAQABAD6AAAA&#10;owMAAAAA&#10;">
                  <v:group id="مجموعة 48" o:spid="_x0000_s182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8wr7LL&#10;AAAA4gAAAA8AAAAAAAAAAAAAAAAAqgIAAGRycy9kb3ducmV2LnhtbFBLBQYAAAAABAAEAPoAAACi&#10;AwAAAAA=&#10;">
                    <v:group id="مجموعة 49" o:spid="_x0000_s182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CulF7L&#10;AAAA4gAAAA8AAAAAAAAAAAAAAAAAqgIAAGRycy9kb3ducmV2LnhtbFBLBQYAAAAABAAEAPoAAACi&#10;AwAAAAA=&#10;">
                      <v:shape id="شكل حر 50" o:spid="_x0000_s183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s0xccA&#10;AADiAAAADwAAAGRycy9kb3ducmV2LnhtbERPTWuDQBC9F/oflin01qy1mDQmq5RAQEIPaltyHdyp&#10;St1ZcTeJ+ffdQyDHx/ve5rMZxJkm11tW8LqIQBA3VvfcKvj+2r+8g3AeWeNgmRRcyUGePT5sMdX2&#10;whWda9+KEMIuRQWd92MqpWs6MugWdiQO3K+dDPoAp1bqCS8h3AwyjqKlNNhzaOhwpF1HzV99MgqW&#10;h+RYls0+qeri7dOR0T/aeqWen+aPDQhPs7+Lb+5CK1ivknWcxFHYHC6FOy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bNMX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cgA&#10;AADiAAAADwAAAGRycy9kb3ducmV2LnhtbESPQWvCQBSE74L/YXkFL6KbBqImdZVSEXq0Wnp+Zl83&#10;odm3MbuN8d93hYLHYWa+YdbbwTaip87XjhU8zxMQxKXTNRsFn6f9bAXCB2SNjWNScCMP2814tMZC&#10;uyt/UH8MRkQI+wIVVCG0hZS+rMiin7uWOHrfrrMYouyM1B1eI9w2Mk2ShbRYc1yosKW3isqf469V&#10;gBd7+Dq74Hx/NmY3zdphqjOlJk/D6wuIQEN4hP/b71pBvszyNEuTHO6X4h2Q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X9RyAAAAOIAAAAPAAAAAAAAAAAAAAAAAJgCAABk&#10;cnMvZG93bnJldi54bWxQSwUGAAAAAAQABAD1AAAAjQMAAAAA&#10;" fillcolor="#a5a5a5 [2092]" stroked="f" strokeweight="1pt">
                        <v:stroke joinstyle="miter"/>
                      </v:roundrect>
                    </v:group>
                    <v:oval id="شكل بيضاوي 52" o:spid="_x0000_s183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piQsgA&#10;AADiAAAADwAAAGRycy9kb3ducmV2LnhtbESPXWvCMBSG7wf+h3AE72ZqQKedUcQx2EBB67brQ3Ns&#10;i81JaaKt/95cCLt8eb94luve1uJGra8ca5iMExDEuTMVFxp+Tp+vcxA+IBusHZOGO3lYrwYvS0yN&#10;6/hItywUIo6wT1FDGUKTSunzkiz6sWuIo3d2rcUQZVtI02IXx20tVZLMpMWK40OJDW1Lyi/Z1Wo4&#10;XM6/97/vXbIvXJfNOvuhlDlpPRr2m3cQgfrwH362v4yGxdt0oaZqEiEiUsQBuXo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emJCyAAAAOIAAAAPAAAAAAAAAAAAAAAAAJgCAABk&#10;cnMvZG93bnJldi54bWxQSwUGAAAAAAQABAD1AAAAjQMAAAAA&#10;" filled="f" strokecolor="#168489" strokeweight="1pt">
                      <v:stroke joinstyle="miter"/>
                    </v:oval>
                  </v:group>
                  <v:shape id="مربع نص 41" o:spid="_x0000_s183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AZ9MgA&#10;AADiAAAADwAAAGRycy9kb3ducmV2LnhtbESPQUvDQBSE70L/w/IK3uwmgaiN3ZZSFXrwYo33R/aZ&#10;DWbfhuxrk/57VxA8DjPzDbPZzb5XFxpjF9hAvspAETfBdtwaqD9e7x5BRUG22AcmA1eKsNsubjZY&#10;2TDxO11O0qoE4VihAScyVFrHxpHHuAoDcfK+wuhRkhxbbUecEtz3usiye+2x47TgcKCDo+b7dPYG&#10;ROw+v9YvPh4/57fnyWVNibUxt8t5/wRKaJb/8F/7aA2sH8p1URZ5Dr+X0h3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0Bn0yAAAAOIAAAAPAAAAAAAAAAAAAAAAAJgCAABk&#10;cnMvZG93bnJldi54bWxQSwUGAAAAAAQABAD1AAAAjQ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وضع الاستراتيجية</w:t>
                          </w:r>
                        </w:p>
                      </w:txbxContent>
                    </v:textbox>
                  </v:shape>
                </v:group>
                <v:shape id="صورة 54" o:spid="_x0000_s183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b2ywMwAAADi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تطوير استراتيجية شاملة للتحول الرقمي تتماشى مع أهداف المؤسسة.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تحديد التقنيات والموارد اللازمة لتحقيق التحوّل.</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وضع رؤية واضحة للتحول.</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تحديد الأولويات والمراحل الزمنية.</w:t>
      </w:r>
    </w:p>
    <w:p w:rsidR="004A6D71" w:rsidRPr="00055A94" w:rsidRDefault="001A2196" w:rsidP="002A7AC4">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0D3C7A9" wp14:editId="3F4D516D">
                <wp:extent cx="5731510" cy="892088"/>
                <wp:effectExtent l="0" t="0" r="2540" b="22860"/>
                <wp:docPr id="9759252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75925214" name="مجموعة 47"/>
                        <wpg:cNvGrpSpPr/>
                        <wpg:grpSpPr>
                          <a:xfrm>
                            <a:off x="0" y="0"/>
                            <a:ext cx="5731510" cy="895351"/>
                            <a:chOff x="0" y="0"/>
                            <a:chExt cx="5878196" cy="918845"/>
                          </a:xfrm>
                        </wpg:grpSpPr>
                        <wpg:grpSp>
                          <wpg:cNvPr id="975925215" name="مجموعة 48"/>
                          <wpg:cNvGrpSpPr/>
                          <wpg:grpSpPr>
                            <a:xfrm>
                              <a:off x="0" y="0"/>
                              <a:ext cx="5878196" cy="918845"/>
                              <a:chOff x="0" y="0"/>
                              <a:chExt cx="6240348" cy="919070"/>
                            </a:xfrm>
                          </wpg:grpSpPr>
                          <wpg:grpSp>
                            <wpg:cNvPr id="2074268096" name="مجموعة 49"/>
                            <wpg:cNvGrpSpPr/>
                            <wpg:grpSpPr>
                              <a:xfrm>
                                <a:off x="0" y="169208"/>
                                <a:ext cx="5433072" cy="580613"/>
                                <a:chOff x="0" y="169208"/>
                                <a:chExt cx="5433072" cy="580613"/>
                              </a:xfrm>
                            </wpg:grpSpPr>
                            <wps:wsp>
                              <wps:cNvPr id="20742680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00"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التخطيط والتنفيذ</w:t>
                                </w:r>
                              </w:p>
                            </w:txbxContent>
                          </wps:txbx>
                          <wps:bodyPr wrap="square" rtlCol="1">
                            <a:spAutoFit/>
                          </wps:bodyPr>
                        </wps:wsp>
                      </wpg:grpSp>
                      <pic:pic xmlns:pic="http://schemas.openxmlformats.org/drawingml/2006/picture">
                        <pic:nvPicPr>
                          <pic:cNvPr id="207426810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">
                <v:group id="مجموعة 47" o:spid="_x0000_s183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1pZz0&#10;zAAAAOIAAAAPAAAAAAAAAAAAAAAAAKoCAABkcnMvZG93bnJldi54bWxQSwUGAAAAAAQABAD6AAAA&#10;owMAAAAA&#10;">
                  <v:group id="مجموعة 48" o:spid="_x0000_s183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rpOW/L&#10;AAAA4gAAAA8AAAAAAAAAAAAAAAAAqgIAAGRycy9kb3ducmV2LnhtbFBLBQYAAAAABAAEAPoAAACi&#10;AwAAAAA=&#10;">
                    <v:group id="مجموعة 49" o:spid="_x0000_s183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lyRKX&#10;zAAAAOMAAAAPAAAAAAAAAAAAAAAAAKoCAABkcnMvZG93bnJldi54bWxQSwUGAAAAAAQABAD6AAAA&#10;owMAAAAA&#10;">
                      <v:shape id="شكل حر 50" o:spid="_x0000_s183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oD8oA&#10;AADjAAAADwAAAGRycy9kb3ducmV2LnhtbESPQWvCQBSE70L/w/IKvelu0xo1ukopCFI8aFS8PrLP&#10;JJh9G7JbTf99Vyj0OMzMN8xi1dtG3KjztWMNryMFgrhwpuZSw/GwHk5B+IBssHFMGn7Iw2r5NFhg&#10;Ztyd93TLQykihH2GGqoQ2kxKX1Rk0Y9cSxy9i+sshii7UpoO7xFuG5kolUqLNceFClv6rKi45t9W&#10;Q/o1Pu92xXq8zzdvW0/WnIwLWr889x9zEIH68B/+a2+MhkRN3pN0qmYTeHyKf0A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xT6A/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U38YA&#10;AADjAAAADwAAAGRycy9kb3ducmV2LnhtbERPy2oCMRTdF/yHcAvdiCYO9TUapbQUXLYqrq+Ta2bo&#10;5GY6Scfx781C6PJw3utt72rRURsqzxomYwWCuPCmYqvhePgcLUCEiGyw9kwabhRguxk8rTE3/srf&#10;1O2jFSmEQ44ayhibXMpQlOQwjH1DnLiLbx3GBFsrTYvXFO5qmSk1kw4rTg0lNvReUvGz/3Ma8Nd9&#10;nc4++tCdrf0YTpt+aKZavzz3bysQkfr4L364d0ZDpuav2Wyhlml0+pT+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MU38YAAADjAAAADwAAAAAAAAAAAAAAAACYAgAAZHJz&#10;L2Rvd25yZXYueG1sUEsFBgAAAAAEAAQA9QAAAIsDAAAAAA==&#10;" fillcolor="#a5a5a5 [2092]" stroked="f" strokeweight="1pt">
                        <v:stroke joinstyle="miter"/>
                      </v:roundrect>
                    </v:group>
                    <v:oval id="شكل بيضاوي 52" o:spid="_x0000_s184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8MoA&#10;AADjAAAADwAAAGRycy9kb3ducmV2LnhtbESPUUvDMBSF3wX/Q7gD31yyIHXrlg1RBAWFrdM9X5q7&#10;tqy5KU1cu39vBGGPh3POdzirzehacaY+NJ4NzKYKBHHpbcOVga/96/0cRIjIFlvPZOBCATbr25sV&#10;5tYPvKNzESuRIBxyNFDH2OVShrImh2HqO+LkHX3vMCbZV9L2OCS4a6VWKpMOG04LNXb0XFN5Kn6c&#10;ge3p+H05vH+oz8oPRTa4F63t3pi7yfi0BBFpjNfwf/vNGtDq8UFnc7VYwN+n9Afk+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mD6fDKAAAA4wAAAA8AAAAAAAAAAAAAAAAAmAIA&#10;AGRycy9kb3ducmV2LnhtbFBLBQYAAAAABAAEAPUAAACPAwAAAAA=&#10;" filled="f" strokecolor="#168489" strokeweight="1pt">
                      <v:stroke joinstyle="miter"/>
                    </v:oval>
                  </v:group>
                  <v:shape id="مربع نص 41" o:spid="_x0000_s184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ScE8cA&#10;AADjAAAADwAAAGRycy9kb3ducmV2LnhtbESPy2rDMBBF94X+g5hAd41k06bBjRJCH5BFN03c/WBN&#10;LRNrZKxp7Px9tSh0ebkvzmY3h15daExdZAvF0oAibqLruLVQn97v16CSIDvsI5OFKyXYbW9vNli5&#10;OPEnXY7SqjzCqUILXmSotE6Np4BpGQfi7H3HMaBkObbajTjl8dDr0piVDthxfvA40Iun5nz8CRZE&#10;3L641m8hHb7mj9fJm+YRa2vvFvP+GZTQLP/hv/bBWSjN00O5WhcmU2SmzAN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knBPHAAAA4wAAAA8AAAAAAAAAAAAAAAAAmAIAAGRy&#10;cy9kb3ducmV2LnhtbFBLBQYAAAAABAAEAPUAAACMAw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التخطيط والتنفيذ</w:t>
                          </w:r>
                        </w:p>
                      </w:txbxContent>
                    </v:textbox>
                  </v:shape>
                </v:group>
                <v:shape id="صورة 54" o:spid="_x0000_s184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eL9wKMwAAADj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وضع خطط تنفيذية مفصلة لكل مرحلة من مراحل التحوّل.</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تخصيص الموارد والميزانيات وتحديد فرق العمل.</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ضمان تنفيذ فعال للخطط.</w:t>
      </w:r>
    </w:p>
    <w:p w:rsidR="004A6D71" w:rsidRPr="00512C5E" w:rsidRDefault="004A6D71">
      <w:pPr>
        <w:pStyle w:val="ListParagraph"/>
        <w:numPr>
          <w:ilvl w:val="0"/>
          <w:numId w:val="15"/>
        </w:numPr>
        <w:spacing w:line="360" w:lineRule="auto"/>
        <w:ind w:left="454" w:hanging="454"/>
        <w:jc w:val="both"/>
        <w:rPr>
          <w:rFonts w:ascii="Sakkal Majalla" w:hAnsi="Sakkal Majalla"/>
          <w:sz w:val="32"/>
          <w:szCs w:val="32"/>
        </w:rPr>
      </w:pPr>
      <w:r w:rsidRPr="00512C5E">
        <w:rPr>
          <w:rFonts w:ascii="Sakkal Majalla" w:hAnsi="Sakkal Majalla" w:cs="Sakkal Majalla"/>
          <w:sz w:val="32"/>
          <w:szCs w:val="32"/>
          <w:rtl/>
        </w:rPr>
        <w:t>تجنب التعقيدات والتأخير</w:t>
      </w:r>
      <w:r w:rsidRPr="00512C5E">
        <w:rPr>
          <w:rFonts w:ascii="Sakkal Majalla" w:hAnsi="Sakkal Majalla"/>
          <w:sz w:val="32"/>
          <w:szCs w:val="32"/>
          <w:rtl/>
        </w:rPr>
        <w:t>.</w:t>
      </w:r>
    </w:p>
    <w:p w:rsidR="004A6D71" w:rsidRPr="00055A94" w:rsidRDefault="001A2196" w:rsidP="002A7AC4">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52069FB0" wp14:editId="05C7F46E">
                <wp:extent cx="5731510" cy="892088"/>
                <wp:effectExtent l="0" t="0" r="2540" b="22860"/>
                <wp:docPr id="20742681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03" name="مجموعة 47"/>
                        <wpg:cNvGrpSpPr/>
                        <wpg:grpSpPr>
                          <a:xfrm>
                            <a:off x="0" y="0"/>
                            <a:ext cx="5731510" cy="895351"/>
                            <a:chOff x="0" y="0"/>
                            <a:chExt cx="5878196" cy="918845"/>
                          </a:xfrm>
                        </wpg:grpSpPr>
                        <wpg:grpSp>
                          <wpg:cNvPr id="2074268104" name="مجموعة 48"/>
                          <wpg:cNvGrpSpPr/>
                          <wpg:grpSpPr>
                            <a:xfrm>
                              <a:off x="0" y="0"/>
                              <a:ext cx="5878196" cy="918845"/>
                              <a:chOff x="0" y="0"/>
                              <a:chExt cx="6240348" cy="919070"/>
                            </a:xfrm>
                          </wpg:grpSpPr>
                          <wpg:grpSp>
                            <wpg:cNvPr id="2074268105" name="مجموعة 49"/>
                            <wpg:cNvGrpSpPr/>
                            <wpg:grpSpPr>
                              <a:xfrm>
                                <a:off x="0" y="169208"/>
                                <a:ext cx="5433072" cy="580613"/>
                                <a:chOff x="0" y="169208"/>
                                <a:chExt cx="5433072" cy="580613"/>
                              </a:xfrm>
                            </wpg:grpSpPr>
                            <wps:wsp>
                              <wps:cNvPr id="20742681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09"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التكامل والتطوير</w:t>
                                </w:r>
                              </w:p>
                            </w:txbxContent>
                          </wps:txbx>
                          <wps:bodyPr wrap="square" rtlCol="1">
                            <a:spAutoFit/>
                          </wps:bodyPr>
                        </wps:wsp>
                      </wpg:grpSp>
                      <pic:pic xmlns:pic="http://schemas.openxmlformats.org/drawingml/2006/picture">
                        <pic:nvPicPr>
                          <pic:cNvPr id="207426811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X4h53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W05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CNfiHn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84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VSsV&#10;zAAAAOMAAAAPAAAAAAAAAAAAAAAAAKoCAABkcnMvZG93bnJldi54bWxQSwUGAAAAAAQABAD6AAAA&#10;owMAAAAA&#10;">
                  <v:group id="مجموعة 48" o:spid="_x0000_s184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vLNh&#10;zAAAAOMAAAAPAAAAAAAAAAAAAAAAAKoCAABkcnMvZG93bnJldi54bWxQSwUGAAAAAAQABAD6AAAA&#10;owMAAAAA&#10;">
                    <v:group id="مجموعة 49" o:spid="_x0000_s184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8Bb6&#10;zAAAAOMAAAAPAAAAAAAAAAAAAAAAAKoCAABkcnMvZG93bnJldi54bWxQSwUGAAAAAAQABAD6AAAA&#10;owMAAAAA&#10;">
                      <v:shape id="شكل حر 50" o:spid="_x0000_s184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XjskA&#10;AADjAAAADwAAAGRycy9kb3ducmV2LnhtbESPQWvCQBSE7wX/w/IEb3XXWFNJXUUEQYoHjZZeH9nX&#10;JDT7NmRXjf/eLRQ8DjPzDbNY9bYRV+p87VjDZKxAEBfO1FxqOJ+2r3MQPiAbbByThjt5WC0HLwvM&#10;jLvxka55KEWEsM9QQxVCm0npi4os+rFriaP34zqLIcqulKbDW4TbRiZKpdJizXGhwpY2FRW/+cVq&#10;SD9n34dDsZ0d891078maL+OC1qNhv/4AEagPz/B/e2c0JOr9LUnnE5XC36f4B+Ty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fTXj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at8kA&#10;AADjAAAADwAAAGRycy9kb3ducmV2LnhtbESPQWsCMRSE74X+h/AKvYgmLnWV1ShiKfTYaun5uXlm&#10;Fzcv6yau23/fFAoeh5n5hlltBteInrpQe9YwnSgQxKU3NVsNX4e38QJEiMgGG8+k4YcCbNaPDyss&#10;jL/xJ/X7aEWCcChQQxVjW0gZyoocholviZN38p3DmGRnpenwluCukZlSuXRYc1qosKVdReV5f3Ua&#10;8OI+vo8++tAfrX0dzdphZGZaPz8N2yWISEO8h//b70ZDpuYvWb6Yqjn8fUp/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cat8kAAADjAAAADwAAAAAAAAAAAAAAAACYAgAA&#10;ZHJzL2Rvd25yZXYueG1sUEsFBgAAAAAEAAQA9QAAAI4DAAAAAA==&#10;" fillcolor="#a5a5a5 [2092]" stroked="f" strokeweight="1pt">
                        <v:stroke joinstyle="miter"/>
                      </v:roundrect>
                    </v:group>
                    <v:oval id="شكل بيضاوي 52" o:spid="_x0000_s185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WcccA&#10;AADjAAAADwAAAGRycy9kb3ducmV2LnhtbERPXWvCMBR9F/wP4Q72polhVOmMMhyDDTbQqnu+NNe2&#10;2NyUJrP13y8Pgz0ezvd6O7pW3KgPjWcDi7kCQVx623Bl4HR8m61AhIhssfVMBu4UYLuZTtaYWz/w&#10;gW5FrEQK4ZCjgTrGLpcylDU5DHPfESfu4nuHMcG+krbHIYW7VmqlMumw4dRQY0e7mspr8eMM7K+X&#10;8/3741N9VX4ossG9am2Pxjw+jC/PICKN8V/85363BrRaPulstVBpdPqU/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k1nHHAAAA4wAAAA8AAAAAAAAAAAAAAAAAmAIAAGRy&#10;cy9kb3ducmV2LnhtbFBLBQYAAAAABAAEAPUAAACMAwAAAAA=&#10;" filled="f" strokecolor="#168489" strokeweight="1pt">
                      <v:stroke joinstyle="miter"/>
                    </v:oval>
                  </v:group>
                  <v:shape id="مربع نص 41" o:spid="_x0000_s185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41jskA&#10;AADjAAAADwAAAGRycy9kb3ducmV2LnhtbESPzU7DMBCE70i8g7VI3KidCEoJdauKH6kHLi3hvoqX&#10;OCJeR/HSpG+PkZA4jmbmG816O4denWhMXWQLxcKAIm6i67i1UL+/3qxAJUF22EcmC2dKsN1cXqyx&#10;cnHiA52O0qoM4VShBS8yVFqnxlPAtIgDcfY+4xhQshxb7UacMjz0ujRmqQN2nBc8DvTkqfk6fgcL&#10;Im5XnOuXkPYf89vz5E1zh7W111fz7hGU0Cz/4b/23lkozf1tuVwV5gF+P+U/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R41js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التكامل والتطوير</w:t>
                          </w:r>
                        </w:p>
                      </w:txbxContent>
                    </v:textbox>
                  </v:shape>
                </v:group>
                <v:shape id="صورة 54" o:spid="_x0000_s185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SKkNuywAAAOMAAAAPAAAAAAAA&#10;AAAAAAAAAJ8CAABkcnMvZG93bnJldi54bWxQSwUGAAAAAAQABAD3AAAAlwM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دمج التكنولوجيا الجديدة في العمليات الحالية.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تطوير الأنظمة والعمليات لتكون مرنة وقابلة للتكيف.</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الكفاءة التشغيلية.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الابتكار والتطوير المستمر.</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A393E0B" wp14:editId="18E82895">
                <wp:extent cx="5731510" cy="892088"/>
                <wp:effectExtent l="0" t="0" r="2540" b="22860"/>
                <wp:docPr id="20742681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12" name="مجموعة 47"/>
                        <wpg:cNvGrpSpPr/>
                        <wpg:grpSpPr>
                          <a:xfrm>
                            <a:off x="0" y="0"/>
                            <a:ext cx="5731510" cy="895351"/>
                            <a:chOff x="0" y="0"/>
                            <a:chExt cx="5878196" cy="918845"/>
                          </a:xfrm>
                        </wpg:grpSpPr>
                        <wpg:grpSp>
                          <wpg:cNvPr id="2074268113" name="مجموعة 48"/>
                          <wpg:cNvGrpSpPr/>
                          <wpg:grpSpPr>
                            <a:xfrm>
                              <a:off x="0" y="0"/>
                              <a:ext cx="5878196" cy="918845"/>
                              <a:chOff x="0" y="0"/>
                              <a:chExt cx="6240348" cy="919070"/>
                            </a:xfrm>
                          </wpg:grpSpPr>
                          <wpg:grpSp>
                            <wpg:cNvPr id="2074268114" name="مجموعة 49"/>
                            <wpg:cNvGrpSpPr/>
                            <wpg:grpSpPr>
                              <a:xfrm>
                                <a:off x="0" y="169208"/>
                                <a:ext cx="5433072" cy="580613"/>
                                <a:chOff x="0" y="169208"/>
                                <a:chExt cx="5433072" cy="580613"/>
                              </a:xfrm>
                            </wpg:grpSpPr>
                            <wps:wsp>
                              <wps:cNvPr id="20742681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18"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التدريب والتغيير الثقافي</w:t>
                                </w:r>
                              </w:p>
                            </w:txbxContent>
                          </wps:txbx>
                          <wps:bodyPr wrap="square" rtlCol="1">
                            <a:spAutoFit/>
                          </wps:bodyPr>
                        </wps:wsp>
                      </wpg:grpSp>
                      <pic:pic xmlns:pic="http://schemas.openxmlformats.org/drawingml/2006/picture">
                        <pic:nvPicPr>
                          <pic:cNvPr id="207426811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e25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W3b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BDR7bn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85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BwBhT&#10;zAAAAOMAAAAPAAAAAAAAAAAAAAAAAKoCAABkcnMvZG93bnJldi54bWxQSwUGAAAAAAQABAD6AAAA&#10;owMAAAAA&#10;">
                  <v:group id="مجموعة 48" o:spid="_x0000_s185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jL3I&#10;zAAAAOMAAAAPAAAAAAAAAAAAAAAAAKoCAABkcnMvZG93bnJldi54bWxQSwUGAAAAAAQABAD6AAAA&#10;owMAAAAA&#10;">
                    <v:group id="مجموعة 49" o:spid="_x0000_s185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ZSW8&#10;zAAAAOMAAAAPAAAAAAAAAAAAAAAAAKoCAABkcnMvZG93bnJldi54bWxQSwUGAAAAAAQABAD6AAAA&#10;owMAAAAA&#10;">
                      <v:shape id="شكل حر 50" o:spid="_x0000_s185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fJMoA&#10;AADjAAAADwAAAGRycy9kb3ducmV2LnhtbESPQWvCQBSE7wX/w/IEb3WT2KSSuooIghQPGi29PrKv&#10;SWj2bciuGv+9Wyh4HGbmG2axGkwrrtS7xrKCeBqBIC6tbrhScD5tX+cgnEfW2FomBXdysFqOXhaY&#10;a3vjI10LX4kAYZejgtr7LpfSlTUZdFPbEQfvx/YGfZB9JXWPtwA3rUyiKJMGGw4LNXa0qan8LS5G&#10;QfaZfh8O5TY9FrvZ3pHRX9p6pSbjYf0BwtPgn+H/9k4rSKL3tySbx3EKf5/CH5D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3yT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Ip8ckA&#10;AADjAAAADwAAAGRycy9kb3ducmV2LnhtbESPzWrDMBCE74G+g9hCL6GRbRI3uFFCaAnk2PzQ89ra&#10;yqbWyrFUx3n7qlDIcZiZb5jVZrStGKj3jWMF6SwBQVw53bBRcD7tnpcgfEDW2DomBTfysFk/TFZY&#10;aHflAw3HYESEsC9QQR1CV0jpq5os+pnriKP35XqLIcreSN3jNcJtK7MkyaXFhuNCjR291VR9H3+s&#10;ArzYj8/SBeeH0pj36aIbp3qh1NPjuH0FEWgM9/B/e68VZMnLPMuXaZrD36f4B+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LIp8ckAAADjAAAADwAAAAAAAAAAAAAAAACYAgAA&#10;ZHJzL2Rvd25yZXYueG1sUEsFBgAAAAAEAAQA9QAAAI4DAAAAAA==&#10;" fillcolor="#a5a5a5 [2092]" stroked="f" strokeweight="1pt">
                        <v:stroke joinstyle="miter"/>
                      </v:roundrect>
                    </v:group>
                    <v:oval id="شكل بيضاوي 52" o:spid="_x0000_s185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3soA&#10;AADjAAAADwAAAGRycy9kb3ducmV2LnhtbESPUUvDMBSF3wX/Q7iCby5pGN2oy4YowgQF102fL81d&#10;W9bclCau3b83grDHwznnO5zVZnKdONMQWs8GspkCQVx523Jt4LB/fViCCBHZYueZDFwowGZ9e7PC&#10;wvqRd3QuYy0ShEOBBpoY+0LKUDXkMMx8T5y8ox8cxiSHWtoBxwR3ndRK5dJhy2mhwZ6eG6pO5Y8z&#10;8Hk6fl2+397VR+3HMh/di9Z2b8z93fT0CCLSFK/h//bWGtBqMdf5MssW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xi1N7KAAAA4wAAAA8AAAAAAAAAAAAAAAAAmAIA&#10;AGRycy9kb3ducmV2LnhtbFBLBQYAAAAABAAEAPUAAACPAwAAAAA=&#10;" filled="f" strokecolor="#168489" strokeweight="1pt">
                      <v:stroke joinstyle="miter"/>
                    </v:oval>
                  </v:group>
                  <v:shape id="مربع نص 41" o:spid="_x0000_s186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sGyMYA&#10;AADjAAAADwAAAGRycy9kb3ducmV2LnhtbERPO0/DMBDekfgP1lVio3YiKFWoW1U8pA4stGE/xUcc&#10;NT5H8dGk/x4PSIyfvvdmN4deXWhMXWQLxdKAIm6i67i1UJ/e79egkiA77COThSsl2G1vbzZYuTjx&#10;J12O0qocwqlCC15kqLROjaeAaRkH4sx9xzGgZDi22o045fDQ69KYlQ7YcW7wONCLp+Z8/AkWRNy+&#10;uNZvIR2+5o/XyZvmEWtr7xbz/hmU0Cz/4j/3wVkozdNDuVoXRR6dP+U/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sGyMYAAADjAAAADwAAAAAAAAAAAAAAAACYAgAAZHJz&#10;L2Rvd25yZXYueG1sUEsFBgAAAAAEAAQA9QAAAIs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التدريب والتغيير الثقافي</w:t>
                          </w:r>
                        </w:p>
                      </w:txbxContent>
                    </v:textbox>
                  </v:shape>
                </v:group>
                <v:shape id="صورة 54" o:spid="_x0000_s186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Q6vPMAAAA4wAAAA8AAABkcnMvZG93bnJldi54bWxEj0FLw0AUhO+C/2F5gje7SZQ2jd0WlQpC&#10;T21UPD6zzyR2923cXdv477uC4HGYmW+YxWq0RhzIh96xgnySgSBunO65VfBcP16VIEJE1mgck4If&#10;CrBanp8tsNLuyFs67GIrEoRDhQq6GIdKytB0ZDFM3ECcvA/nLcYkfSu1x2OCWyOLLJtKiz2nhQ4H&#10;euio2e++rYKNv3//nNevpv7avq1Lcz172a83Sl1ejHe3ICKN8T/8137SCopsdlNMyzyfw++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AxDq88wAAADj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تدريب الموظفين على استخدام التقنيات الجديدة.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تعزيز ثقافة الابتكار والتغيير داخل المؤسسة.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ضمان تحقيق الاستفادة القصوى من التكنولوجيا.</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تقليل المقاومة للتغيير.</w:t>
      </w:r>
    </w:p>
    <w:p w:rsidR="004A6D71" w:rsidRPr="00055A94" w:rsidRDefault="001A2196"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43FA2D18" wp14:editId="50A4EC56">
                <wp:extent cx="5731510" cy="892088"/>
                <wp:effectExtent l="0" t="0" r="2540" b="22860"/>
                <wp:docPr id="20742681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21" name="مجموعة 47"/>
                        <wpg:cNvGrpSpPr/>
                        <wpg:grpSpPr>
                          <a:xfrm>
                            <a:off x="0" y="0"/>
                            <a:ext cx="5731510" cy="895351"/>
                            <a:chOff x="0" y="0"/>
                            <a:chExt cx="5878196" cy="918845"/>
                          </a:xfrm>
                        </wpg:grpSpPr>
                        <wpg:grpSp>
                          <wpg:cNvPr id="2074268122" name="مجموعة 48"/>
                          <wpg:cNvGrpSpPr/>
                          <wpg:grpSpPr>
                            <a:xfrm>
                              <a:off x="0" y="0"/>
                              <a:ext cx="5878196" cy="918845"/>
                              <a:chOff x="0" y="0"/>
                              <a:chExt cx="6240348" cy="919070"/>
                            </a:xfrm>
                          </wpg:grpSpPr>
                          <wpg:grpSp>
                            <wpg:cNvPr id="2074268123" name="مجموعة 49"/>
                            <wpg:cNvGrpSpPr/>
                            <wpg:grpSpPr>
                              <a:xfrm>
                                <a:off x="0" y="169208"/>
                                <a:ext cx="5433072" cy="580613"/>
                                <a:chOff x="0" y="169208"/>
                                <a:chExt cx="5433072" cy="580613"/>
                              </a:xfrm>
                            </wpg:grpSpPr>
                            <wps:wsp>
                              <wps:cNvPr id="20742681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27"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التقييم والتحسين المستمر</w:t>
                                </w:r>
                              </w:p>
                            </w:txbxContent>
                          </wps:txbx>
                          <wps:bodyPr wrap="square" rtlCol="1">
                            <a:spAutoFit/>
                          </wps:bodyPr>
                        </wps:wsp>
                      </wpg:grpSp>
                      <pic:pic xmlns:pic="http://schemas.openxmlformats.org/drawingml/2006/picture">
                        <pic:nvPicPr>
                          <pic:cNvPr id="207426812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vFL+4A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1o2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r7xS/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186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kyZ&#10;zAAAAOMAAAAPAAAAAAAAAAAAAAAAAKoCAABkcnMvZG93bnJldi54bWxQSwUGAAAAAAQABAD6AAAA&#10;owMAAAAA&#10;">
                  <v:group id="مجموعة 48" o:spid="_x0000_s186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rNLu&#10;zAAAAOMAAAAPAAAAAAAAAAAAAAAAAKoCAABkcnMvZG93bnJldi54bWxQSwUGAAAAAAQABAD6AAAA&#10;owMAAAAA&#10;">
                    <v:group id="مجموعة 49" o:spid="_x0000_s186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4Hd1&#10;zAAAAOMAAAAPAAAAAAAAAAAAAAAAAKoCAABkcnMvZG93bnJldi54bWxQSwUGAAAAAAQABAD6AAAA&#10;owMAAAAA&#10;">
                      <v:shape id="شكل حر 50" o:spid="_x0000_s186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wAskA&#10;AADjAAAADwAAAGRycy9kb3ducmV2LnhtbESPQYvCMBSE7wv+h/AEb2tq1Spdo4ggiHjQ6rLXR/O2&#10;LTYvpYla/71ZWPA4zMw3zGLVmVrcqXWVZQWjYQSCOLe64kLB5bz9nINwHlljbZkUPMnBatn7WGCq&#10;7YNPdM98IQKEXYoKSu+bVEqXl2TQDW1DHLxf2xr0QbaF1C0+AtzUMo6iRBqsOCyU2NCmpPya3YyC&#10;ZD/9OR7z7fSU7cYHR0Z/a+uVGvS79RcIT51/h//bO60gjmaTOJmP4gn8fQp/QC5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d+wA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x9O8kA&#10;AADjAAAADwAAAGRycy9kb3ducmV2LnhtbESPT2vCQBTE74LfYXlCL6Ibg7GSukppKXj0Hz0/s89N&#10;aPZtmt3G9Nu7guBxmJnfMKtNb2vRUesrxwpm0wQEceF0xUbB6fg1WYLwAVlj7ZgU/JOHzXo4WGGu&#10;3ZX31B2CERHCPkcFZQhNLqUvSrLop64hjt7FtRZDlK2RusVrhNtapkmykBYrjgslNvRRUvFz+LMK&#10;8Nfuvs8uON+djfkcZ00/1plSL6P+/Q1EoD48w4/2VitIk9d5uljO0gzun+IfkO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gx9O8kAAADjAAAADwAAAAAAAAAAAAAAAACYAgAA&#10;ZHJzL2Rvd25yZXYueG1sUEsFBgAAAAAEAAQA9QAAAI4DAAAAAA==&#10;" fillcolor="#a5a5a5 [2092]" stroked="f" strokeweight="1pt">
                        <v:stroke joinstyle="miter"/>
                      </v:roundrect>
                    </v:group>
                    <v:oval id="شكل بيضاوي 52" o:spid="_x0000_s186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K7+MoA&#10;AADjAAAADwAAAGRycy9kb3ducmV2LnhtbESPUWvCMBSF3wf7D+EO9jYTw+ikM8qYCBtsMKvu+dJc&#10;22JzU5rM1n+/CIKPh3POdzjz5ehacaI+NJ4NTCcKBHHpbcOVgd12/TQDESKyxdYzGThTgOXi/m6O&#10;ufUDb+hUxEokCIccDdQxdrmUoazJYZj4jjh5B987jEn2lbQ9DgnuWqmVyqTDhtNCjR2911Qeiz9n&#10;4Od42J9/P7/Ud+WHIhvcSmu7NebxYXx7BRFpjLfwtf1hDWj18qyz2VRncPmU/oBc/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1Cu/jKAAAA4wAAAA8AAAAAAAAAAAAAAAAAmAIA&#10;AGRycy9kb3ducmV2LnhtbFBLBQYAAAAABAAEAPUAAACPAwAAAAA=&#10;" filled="f" strokecolor="#168489" strokeweight="1pt">
                      <v:stroke joinstyle="miter"/>
                    </v:oval>
                  </v:group>
                  <v:shape id="مربع نص 41" o:spid="_x0000_s186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hYB8kA&#10;AADjAAAADwAAAGRycy9kb3ducmV2LnhtbESPzWrDMBCE74W+g9hCb41k0ybBjRJCfyCHXpq498Xa&#10;WqbWyljb2Hn7qlDocZiZb5jNbg69OtOYusgWioUBRdxE13FroT693q1BJUF22EcmCxdKsNteX22w&#10;cnHidzofpVUZwqlCC15kqLROjaeAaREH4ux9xjGgZDm22o04ZXjodWnMUgfsOC94HOjJU/N1/A4W&#10;RNy+uNQvIR0+5rfnyZvmAWtrb2/m/SMooVn+w3/tg7NQmtV9uVwX5Qp+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HhYB8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التقييم والتحسين المستمر</w:t>
                          </w:r>
                        </w:p>
                      </w:txbxContent>
                    </v:textbox>
                  </v:shape>
                </v:group>
                <v:shape id="صورة 54" o:spid="_x0000_s187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whdXJAAAA4wAAAA8AAABkcnMvZG93bnJldi54bWxET89PwjAUvpPwPzSPxBt0TANzUogaTEw4&#10;wdR4fK7PbdK+zrbC/O/pwcTjl+/3ajNYI07kQ+dYwXyWgSCune64UfBSPU0LECEiazSOScEvBdis&#10;x6MVltqdeU+nQ2xECuFQooI2xr6UMtQtWQwz1xMn7tN5izFB30jt8ZzCrZF5li2kxY5TQ4s9PbZU&#10;Hw8/VsHOP3x83VZvpvrev28Lc718PW53Sl1Nhvs7EJGG+C/+cz9rBXm2vMkXxTxPo9On9Afk+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jCF1ckAAADjAAAADwAAAAAAAAAA&#10;AAAAAACfAgAAZHJzL2Rvd25yZXYueG1sUEsFBgAAAAAEAAQA9wAAAJU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متابعة وتقييم نتائج التحوّل الرقمي بانتظام.</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العمليات والتقنيات استنادًا إلى الملاحظات والبيانات.</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الأهداف: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تحقيق التحسين المستمر.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ضمان تحقيق الأهداف الاستراتيجية.</w:t>
      </w:r>
    </w:p>
    <w:p w:rsidR="004A6D71" w:rsidRDefault="004A6D71" w:rsidP="00512C5E">
      <w:pPr>
        <w:spacing w:line="360" w:lineRule="auto"/>
        <w:rPr>
          <w:rFonts w:ascii="Sakkal Majalla" w:hAnsi="Sakkal Majalla"/>
          <w:sz w:val="32"/>
          <w:szCs w:val="32"/>
          <w:rtl/>
        </w:rPr>
      </w:pPr>
      <w:r w:rsidRPr="00512C5E">
        <w:rPr>
          <w:rFonts w:ascii="Sakkal Majalla" w:hAnsi="Sakkal Majalla"/>
          <w:color w:val="C00000"/>
          <w:sz w:val="32"/>
          <w:szCs w:val="32"/>
          <w:rtl/>
        </w:rPr>
        <w:t>الخلاصة</w:t>
      </w:r>
      <w:r w:rsidRPr="00512C5E">
        <w:rPr>
          <w:rFonts w:ascii="Sakkal Majalla" w:hAnsi="Sakkal Majalla" w:hint="cs"/>
          <w:color w:val="C00000"/>
          <w:sz w:val="32"/>
          <w:szCs w:val="32"/>
          <w:rtl/>
        </w:rPr>
        <w:t xml:space="preserve">: </w:t>
      </w:r>
      <w:r w:rsidRPr="00055A94">
        <w:rPr>
          <w:rFonts w:ascii="Sakkal Majalla" w:hAnsi="Sakkal Majalla"/>
          <w:sz w:val="32"/>
          <w:szCs w:val="32"/>
          <w:rtl/>
        </w:rPr>
        <w:t xml:space="preserve">تتطلب عملية </w:t>
      </w:r>
      <w:r>
        <w:rPr>
          <w:rFonts w:ascii="Sakkal Majalla" w:hAnsi="Sakkal Majalla"/>
          <w:sz w:val="32"/>
          <w:szCs w:val="32"/>
          <w:rtl/>
        </w:rPr>
        <w:t>التحوّل</w:t>
      </w:r>
      <w:r w:rsidRPr="00055A94">
        <w:rPr>
          <w:rFonts w:ascii="Sakkal Majalla" w:hAnsi="Sakkal Majalla"/>
          <w:sz w:val="32"/>
          <w:szCs w:val="32"/>
          <w:rtl/>
        </w:rPr>
        <w:t xml:space="preserve"> الرقمي تخطيط</w:t>
      </w:r>
      <w:r>
        <w:rPr>
          <w:rFonts w:ascii="Sakkal Majalla" w:hAnsi="Sakkal Majalla" w:hint="cs"/>
          <w:sz w:val="32"/>
          <w:szCs w:val="32"/>
          <w:rtl/>
        </w:rPr>
        <w:t>اً</w:t>
      </w:r>
      <w:r w:rsidRPr="00055A94">
        <w:rPr>
          <w:rFonts w:ascii="Sakkal Majalla" w:hAnsi="Sakkal Majalla"/>
          <w:sz w:val="32"/>
          <w:szCs w:val="32"/>
          <w:rtl/>
        </w:rPr>
        <w:t xml:space="preserve"> دقيقا</w:t>
      </w:r>
      <w:r>
        <w:rPr>
          <w:rFonts w:ascii="Sakkal Majalla" w:hAnsi="Sakkal Majalla" w:hint="cs"/>
          <w:sz w:val="32"/>
          <w:szCs w:val="32"/>
          <w:rtl/>
        </w:rPr>
        <w:t>ً</w:t>
      </w:r>
      <w:r w:rsidRPr="00055A94">
        <w:rPr>
          <w:rFonts w:ascii="Sakkal Majalla" w:hAnsi="Sakkal Majalla"/>
          <w:sz w:val="32"/>
          <w:szCs w:val="32"/>
          <w:rtl/>
        </w:rPr>
        <w:t xml:space="preserve"> وتنفيذا</w:t>
      </w:r>
      <w:r>
        <w:rPr>
          <w:rFonts w:ascii="Sakkal Majalla" w:hAnsi="Sakkal Majalla" w:hint="cs"/>
          <w:sz w:val="32"/>
          <w:szCs w:val="32"/>
          <w:rtl/>
        </w:rPr>
        <w:t>ً</w:t>
      </w:r>
      <w:r w:rsidRPr="00055A94">
        <w:rPr>
          <w:rFonts w:ascii="Sakkal Majalla" w:hAnsi="Sakkal Majalla"/>
          <w:sz w:val="32"/>
          <w:szCs w:val="32"/>
          <w:rtl/>
        </w:rPr>
        <w:t xml:space="preserve"> مدروسا</w:t>
      </w:r>
      <w:r>
        <w:rPr>
          <w:rFonts w:ascii="Sakkal Majalla" w:hAnsi="Sakkal Majalla" w:hint="cs"/>
          <w:sz w:val="32"/>
          <w:szCs w:val="32"/>
          <w:rtl/>
        </w:rPr>
        <w:t>ً</w:t>
      </w:r>
      <w:r w:rsidRPr="00055A94">
        <w:rPr>
          <w:rFonts w:ascii="Sakkal Majalla" w:hAnsi="Sakkal Majalla"/>
          <w:sz w:val="32"/>
          <w:szCs w:val="32"/>
          <w:rtl/>
        </w:rPr>
        <w:t xml:space="preserve"> عبر مراحل متتابعة. من خلال التقييم، ووضع الاستراتيجيات، والتنفيذ والتكامل، يمكن للمؤسسات تحقيق النجاح في رحلتها الرقمية. التدريب والتغيير الثقافي، إلى جانب التقييم المستمر، يضمنان الاستفادة الكاملة من </w:t>
      </w:r>
      <w:r>
        <w:rPr>
          <w:rFonts w:ascii="Sakkal Majalla" w:hAnsi="Sakkal Majalla"/>
          <w:sz w:val="32"/>
          <w:szCs w:val="32"/>
          <w:rtl/>
        </w:rPr>
        <w:t>التحوّل</w:t>
      </w:r>
      <w:r w:rsidRPr="00055A94">
        <w:rPr>
          <w:rFonts w:ascii="Sakkal Majalla" w:hAnsi="Sakkal Majalla"/>
          <w:sz w:val="32"/>
          <w:szCs w:val="32"/>
          <w:rtl/>
        </w:rPr>
        <w:t xml:space="preserve"> الرقمي وتأثيره الإيجابي على المؤسسة.</w:t>
      </w:r>
    </w:p>
    <w:p w:rsidR="00765F8F" w:rsidRPr="00055A94" w:rsidRDefault="00765F8F" w:rsidP="00765F8F">
      <w:pPr>
        <w:spacing w:line="360" w:lineRule="auto"/>
        <w:jc w:val="center"/>
        <w:rPr>
          <w:rFonts w:ascii="Sakkal Majalla" w:hAnsi="Sakkal Majalla"/>
          <w:sz w:val="32"/>
          <w:szCs w:val="32"/>
        </w:rPr>
      </w:pPr>
      <w:r>
        <w:rPr>
          <w:rFonts w:ascii="Sakkal Majalla" w:hAnsi="Sakkal Majalla"/>
          <w:noProof/>
          <w:sz w:val="32"/>
          <w:szCs w:val="32"/>
        </w:rPr>
        <w:drawing>
          <wp:inline distT="0" distB="0" distL="0" distR="0" wp14:anchorId="557A77AB" wp14:editId="4E535757">
            <wp:extent cx="2926080" cy="2926080"/>
            <wp:effectExtent l="0" t="0" r="0" b="0"/>
            <wp:docPr id="2074270266" name="Picture 2074270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30630" cy="2930630"/>
                    </a:xfrm>
                    <a:prstGeom prst="rect">
                      <a:avLst/>
                    </a:prstGeom>
                    <a:noFill/>
                    <a:ln>
                      <a:noFill/>
                    </a:ln>
                  </pic:spPr>
                </pic:pic>
              </a:graphicData>
            </a:graphic>
          </wp:inline>
        </w:drawing>
      </w:r>
    </w:p>
    <w:p w:rsidR="00512C5E" w:rsidRDefault="001A2196" w:rsidP="002F37B7">
      <w:pPr>
        <w:pageBreakBefore/>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2294222A" wp14:editId="6C1D2075">
                <wp:extent cx="5731510" cy="895350"/>
                <wp:effectExtent l="0" t="0" r="21590" b="19050"/>
                <wp:docPr id="207426807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073"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074" name="مجموعة 39"/>
                        <wpg:cNvGrpSpPr/>
                        <wpg:grpSpPr>
                          <a:xfrm>
                            <a:off x="0" y="0"/>
                            <a:ext cx="5731510" cy="895350"/>
                            <a:chOff x="0" y="0"/>
                            <a:chExt cx="5878196" cy="918845"/>
                          </a:xfrm>
                        </wpg:grpSpPr>
                        <wpg:grpSp>
                          <wpg:cNvPr id="2074268075" name="مجموعة 40"/>
                          <wpg:cNvGrpSpPr/>
                          <wpg:grpSpPr>
                            <a:xfrm>
                              <a:off x="0" y="0"/>
                              <a:ext cx="5878196" cy="918845"/>
                              <a:chOff x="0" y="0"/>
                              <a:chExt cx="6240348" cy="919070"/>
                            </a:xfrm>
                          </wpg:grpSpPr>
                          <wpg:grpSp>
                            <wpg:cNvPr id="2074268076" name="مجموعة 41"/>
                            <wpg:cNvGrpSpPr/>
                            <wpg:grpSpPr>
                              <a:xfrm>
                                <a:off x="0" y="169208"/>
                                <a:ext cx="5433072" cy="580613"/>
                                <a:chOff x="0" y="169208"/>
                                <a:chExt cx="5433072" cy="580613"/>
                              </a:xfrm>
                            </wpg:grpSpPr>
                            <wps:wsp>
                              <wps:cNvPr id="20742680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07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7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080" name="مربع نص 41"/>
                          <wps:cNvSpPr txBox="1"/>
                          <wps:spPr>
                            <a:xfrm>
                              <a:off x="204484" y="257055"/>
                              <a:ext cx="4616071" cy="387740"/>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أثر التحوّل الرقمي على هياكل الحوكمة التقليدية</w:t>
                                </w:r>
                              </w:p>
                            </w:txbxContent>
                          </wps:txbx>
                          <wps:bodyPr wrap="square" rtlCol="1">
                            <a:spAutoFit/>
                          </wps:bodyPr>
                        </wps:wsp>
                      </wpg:grpSp>
                    </wpg:wgp>
                  </a:graphicData>
                </a:graphic>
              </wp:inline>
            </w:drawing>
          </mc:Choice>
          <mc:Fallback>
            <w:pict>
              <v:group id="_x0000_s187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">
                <v:shape id="صورة 38" o:spid="_x0000_s187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BqyvLAAAA4wAAAA8AAABkcnMvZG93bnJldi54bWxEj0FrwkAUhO8F/8PyCt7qbpOikrqKiAUv&#10;pTUWen1kn9lg9m3MbmP677uFQo/DzHzDrDaja8VAfWg8a3icKRDElTcN1xo+Ti8PSxAhIhtsPZOG&#10;bwqwWU/uVlgYf+MjDWWsRYJwKFCDjbErpAyVJYdh5jvi5J197zAm2dfS9HhLcNfKTKm5dNhwWrDY&#10;0c5SdSm/nIZ8P4z7fPf2Gj5td7qWbtuE47vW0/tx+wwi0hj/w3/tg9GQqcVTNl+qRQ6/n9IfkO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TQasrywAAAOMAAAAPAAAAAAAA&#10;AAAAAAAAAJ8CAABkcnMvZG93bnJldi54bWxQSwUGAAAAAAQABAD3AAAAlwMAAAAA&#10;">
                  <v:imagedata r:id="rId56" o:title=""/>
                </v:shape>
                <v:group id="مجموعة 39" o:spid="_x0000_s18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lvPgcoA&#10;AADjAAAADwAAAAAAAAAAAAAAAACqAgAAZHJzL2Rvd25yZXYueG1sUEsFBgAAAAAEAAQA+gAAAKED&#10;AAAAAA==&#10;">
                  <v:group id="مجموعة 40" o:spid="_x0000_s18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F2oa&#10;zAAAAOMAAAAPAAAAAAAAAAAAAAAAAKoCAABkcnMvZG93bnJldi54bWxQSwUGAAAAAAQABAD6AAAA&#10;owMAAAAA&#10;">
                    <v:group id="مجموعة 41" o:spid="_x0000_s18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xfRt&#10;zAAAAOMAAAAPAAAAAAAAAAAAAAAAAKoCAABkcnMvZG93bnJldi54bWxQSwUGAAAAAAQABAD6AAAA&#10;owMAAAAA&#10;">
                      <v:shape id="شكل حر 42" o:spid="_x0000_s18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ke8kA&#10;AADjAAAADwAAAGRycy9kb3ducmV2LnhtbESPwW7CMBBE75X6D9ZW6q3YhAijgEEVKmoPvRT4gFW8&#10;xIF4ncYupH9fV6rU42hm3mhWm9F34kpDbAMbmE4UCOI62JYbA8fD7mkBIiZki11gMvBNETbr+7sV&#10;Vjbc+IOu+9SIDOFYoQGXUl9JGWtHHuMk9MTZO4XBY8pyaKQd8JbhvpOFUnPpseW84LCnraP6sv/y&#10;BqwqX3ypXzVtP9+dOk9tusysMY8P4/MSRKIx/Yf/2m/WQKF0WcwXSmv4/ZT/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gMke8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c+8gA&#10;AADjAAAADwAAAGRycy9kb3ducmV2LnhtbERPz2vCMBS+C/sfwht402RltNIZxQ0c4nZwOrbro3lr&#10;y5KX0kRb//vlMPD48f1erkdnxYX60HrW8DBXIIgrb1quNXyetrMFiBCRDVrPpOFKAdaru8kSS+MH&#10;/qDLMdYihXAoUUMTY1dKGaqGHIa574gT9+N7hzHBvpamxyGFOyszpXLpsOXU0GBHLw1Vv8ez01Ac&#10;tuchvOan/fOXfW+V/d5kb6z19H7cPIGINMab+N+9MxoyVTxm+UIVaXT6lP6AX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DJz7yAAAAOMAAAAPAAAAAAAAAAAAAAAAAJgCAABk&#10;cnMvZG93bnJldi54bWxQSwUGAAAAAAQABAD1AAAAjQMAAAAA&#10;" fillcolor="#168489" stroked="f" strokeweight="1pt">
                        <v:stroke joinstyle="miter"/>
                      </v:roundrect>
                    </v:group>
                    <v:oval id="شكل بيضاوي 44" o:spid="_x0000_s18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Gr1MoA&#10;AADjAAAADwAAAGRycy9kb3ducmV2LnhtbESP0UoDMRRE3wX/IVyhbzbpUtq6bVpEkBZBpKkfcLu5&#10;3axubtZN2q5/bwTBx2FmzjCrzeBbcaE+NoE1TMYKBHEVbMO1hvfD8/0CREzIFtvApOGbImzWtzcr&#10;LG248p4uJtUiQziWqMGl1JVSxsqRxzgOHXH2TqH3mLLsa2l7vGa4b2Wh1Ex6bDgvOOzoyVH1ac5e&#10;gxkO5m17qmV4Ne7lOPkIX36/03p0NzwuQSQa0n/4r72zGgo1nxazhZo/wO+n/Afk+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shq9TKAAAA4wAAAA8AAAAAAAAAAAAAAAAAmAIA&#10;AGRycy9kb3ducmV2LnhtbFBLBQYAAAAABAAEAPUAAACPAwAAAAA=&#10;" filled="f" strokecolor="#a5a5a5 [2092]" strokeweight="1pt">
                      <v:stroke joinstyle="miter"/>
                    </v:oval>
                  </v:group>
                  <v:shape id="مربع نص 41" o:spid="_x0000_s1879"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aQ1McA&#10;AADjAAAADwAAAGRycy9kb3ducmV2LnhtbESPy2rDMBBF94X+g5hAd40U06bGjRJCH5BFN03c/WBN&#10;LRNrZKxp7Px9tSh0ebkvzmY3h15daExdZAurpQFF3ETXcWuhPr3fl6CSIDvsI5OFKyXYbW9vNli5&#10;OPEnXY7SqjzCqUILXmSotE6Np4BpGQfi7H3HMaBkObbajTjl8dDrwpi1DthxfvA40Iun5nz8CRZE&#10;3H51rd9COnzNH6+TN80j1tbeLeb9MyihWf7Df+2Ds1CYp4diXZoyU2SmzAN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WkNTHAAAA4wAAAA8AAAAAAAAAAAAAAAAAmAIAAGRy&#10;cy9kb3ducmV2LnhtbFBLBQYAAAAABAAEAPUAAACMAw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أثر التحوّل الرقمي على هياكل الحوكمة التقليدية</w:t>
                          </w:r>
                        </w:p>
                      </w:txbxContent>
                    </v:textbox>
                  </v:shape>
                </v:group>
                <w10:wrap anchorx="page"/>
                <w10:anchorlock/>
              </v:group>
            </w:pict>
          </mc:Fallback>
        </mc:AlternateContent>
      </w:r>
    </w:p>
    <w:p w:rsidR="00716BE5" w:rsidRPr="00716BE5" w:rsidRDefault="004A6D71" w:rsidP="00716BE5">
      <w:pPr>
        <w:pStyle w:val="ListParagraph"/>
        <w:numPr>
          <w:ilvl w:val="0"/>
          <w:numId w:val="19"/>
        </w:numPr>
        <w:spacing w:line="360" w:lineRule="auto"/>
        <w:ind w:left="357" w:firstLine="0"/>
        <w:rPr>
          <w:rFonts w:ascii="Sakkal Majalla" w:hAnsi="Sakkal Majalla"/>
          <w:sz w:val="32"/>
          <w:szCs w:val="32"/>
        </w:rPr>
      </w:pPr>
      <w:r w:rsidRPr="00512C5E">
        <w:rPr>
          <w:rFonts w:ascii="Sakkal Majalla" w:hAnsi="Sakkal Majalla" w:cs="Sakkal Majalla"/>
          <w:sz w:val="32"/>
          <w:szCs w:val="32"/>
          <w:rtl/>
        </w:rPr>
        <w:t>يؤثر التحوّل الرقمي بشكل كبير على هياكل الحوكمة التقليدية في المؤسسات. يتطلب هذا التحوّل إعادة التفكير في كيفية إدارة الأعمال واتخاذ القرارات، مما يؤدي إلى تغييرات جوهرية في النظم والهياكل الإدارية.</w:t>
      </w:r>
    </w:p>
    <w:p w:rsidR="004A6D71" w:rsidRPr="00716BE5" w:rsidRDefault="00BB7BB8" w:rsidP="00716BE5">
      <w:pPr>
        <w:spacing w:line="360" w:lineRule="auto"/>
        <w:ind w:left="95"/>
        <w:jc w:val="center"/>
        <w:rPr>
          <w:rFonts w:ascii="Sakkal Majalla" w:hAnsi="Sakkal Majalla"/>
          <w:sz w:val="32"/>
          <w:szCs w:val="32"/>
          <w:rtl/>
        </w:rPr>
      </w:pPr>
      <w:r w:rsidRPr="00BB7BB8">
        <w:rPr>
          <w:noProof/>
        </w:rPr>
        <mc:AlternateContent>
          <mc:Choice Requires="wpg">
            <w:drawing>
              <wp:inline distT="0" distB="0" distL="0" distR="0" wp14:anchorId="3BAD8CEF" wp14:editId="22F15A75">
                <wp:extent cx="5731510" cy="2781821"/>
                <wp:effectExtent l="0" t="0" r="2540" b="0"/>
                <wp:docPr id="2074269149" name="Group 235"/>
                <wp:cNvGraphicFramePr/>
                <a:graphic xmlns:a="http://schemas.openxmlformats.org/drawingml/2006/main">
                  <a:graphicData uri="http://schemas.microsoft.com/office/word/2010/wordprocessingGroup">
                    <wpg:wgp>
                      <wpg:cNvGrpSpPr/>
                      <wpg:grpSpPr>
                        <a:xfrm>
                          <a:off x="0" y="0"/>
                          <a:ext cx="5731510" cy="2781821"/>
                          <a:chOff x="0" y="0"/>
                          <a:chExt cx="6944063" cy="3370497"/>
                        </a:xfrm>
                      </wpg:grpSpPr>
                      <wpg:grpSp>
                        <wpg:cNvPr id="2074269150" name="Group 2074269150"/>
                        <wpg:cNvGrpSpPr/>
                        <wpg:grpSpPr>
                          <a:xfrm>
                            <a:off x="5281686" y="0"/>
                            <a:ext cx="1662377" cy="1517518"/>
                            <a:chOff x="5281686" y="0"/>
                            <a:chExt cx="1662377" cy="1517518"/>
                          </a:xfrm>
                        </wpg:grpSpPr>
                        <wpg:grpSp>
                          <wpg:cNvPr id="2074269151" name="Group 2074269151"/>
                          <wpg:cNvGrpSpPr/>
                          <wpg:grpSpPr>
                            <a:xfrm>
                              <a:off x="5281686" y="0"/>
                              <a:ext cx="1662377" cy="1517518"/>
                              <a:chOff x="5281688" y="0"/>
                              <a:chExt cx="2052243" cy="1873410"/>
                            </a:xfrm>
                          </wpg:grpSpPr>
                          <wpg:grpSp>
                            <wpg:cNvPr id="2074269152" name="Graphic 2"/>
                            <wpg:cNvGrpSpPr/>
                            <wpg:grpSpPr>
                              <a:xfrm>
                                <a:off x="5281688" y="0"/>
                                <a:ext cx="2052243" cy="1873410"/>
                                <a:chOff x="5281688" y="0"/>
                                <a:chExt cx="2842768" cy="2595048"/>
                              </a:xfrm>
                            </wpg:grpSpPr>
                            <wps:wsp>
                              <wps:cNvPr id="2074269153" name="Freeform: Shape 2074269153"/>
                              <wps:cNvSpPr/>
                              <wps:spPr>
                                <a:xfrm>
                                  <a:off x="5600528" y="0"/>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116569"/>
                                </a:solidFill>
                                <a:ln w="18464" cap="flat">
                                  <a:noFill/>
                                  <a:prstDash val="solid"/>
                                  <a:miter/>
                                </a:ln>
                              </wps:spPr>
                              <wps:bodyPr rtlCol="0" anchor="ctr"/>
                            </wps:wsp>
                            <wpg:grpSp>
                              <wpg:cNvPr id="2074269154" name="Graphic 2"/>
                              <wpg:cNvGrpSpPr/>
                              <wpg:grpSpPr>
                                <a:xfrm>
                                  <a:off x="5281688" y="944695"/>
                                  <a:ext cx="785460" cy="785460"/>
                                  <a:chOff x="5281688" y="944695"/>
                                  <a:chExt cx="785460" cy="785460"/>
                                </a:xfrm>
                              </wpg:grpSpPr>
                              <wps:wsp>
                                <wps:cNvPr id="2074269173" name="Freeform: Shape 2074269173"/>
                                <wps:cNvSpPr/>
                                <wps:spPr>
                                  <a:xfrm>
                                    <a:off x="5316971" y="980347"/>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174" name="Freeform: Shape 2074269174"/>
                                <wps:cNvSpPr/>
                                <wps:spPr>
                                  <a:xfrm>
                                    <a:off x="5281688" y="944695"/>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175" name="Graphic 2"/>
                              <wpg:cNvGrpSpPr/>
                              <wpg:grpSpPr>
                                <a:xfrm>
                                  <a:off x="7527418" y="249012"/>
                                  <a:ext cx="597038" cy="2101641"/>
                                  <a:chOff x="7527418" y="249012"/>
                                  <a:chExt cx="597038" cy="2101641"/>
                                </a:xfrm>
                                <a:solidFill>
                                  <a:srgbClr val="292929"/>
                                </a:solidFill>
                              </wpg:grpSpPr>
                              <wps:wsp>
                                <wps:cNvPr id="2074269176" name="Freeform: Shape 2074269176"/>
                                <wps:cNvSpPr/>
                                <wps:spPr>
                                  <a:xfrm>
                                    <a:off x="7528526" y="259357"/>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177" name="Freeform: Shape 2074269177"/>
                                <wps:cNvSpPr/>
                                <wps:spPr>
                                  <a:xfrm>
                                    <a:off x="7538687" y="249012"/>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178" name="Freeform: Shape 2074269178"/>
                                <wps:cNvSpPr/>
                                <wps:spPr>
                                  <a:xfrm>
                                    <a:off x="7527418" y="2274731"/>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179" name="TextBox 161"/>
                            <wps:cNvSpPr txBox="1"/>
                            <wps:spPr>
                              <a:xfrm>
                                <a:off x="5356912" y="736528"/>
                                <a:ext cx="566775" cy="505630"/>
                              </a:xfrm>
                              <a:prstGeom prst="rect">
                                <a:avLst/>
                              </a:prstGeom>
                              <a:noFill/>
                            </wps:spPr>
                            <wps:txb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01</w:t>
                                  </w:r>
                                </w:p>
                              </w:txbxContent>
                            </wps:txbx>
                            <wps:bodyPr wrap="square" rtlCol="0">
                              <a:noAutofit/>
                            </wps:bodyPr>
                          </wps:wsp>
                        </wpg:grpSp>
                        <wps:wsp>
                          <wps:cNvPr id="2074269180" name="TextBox 159"/>
                          <wps:cNvSpPr txBox="1"/>
                          <wps:spPr>
                            <a:xfrm>
                              <a:off x="5730614" y="456005"/>
                              <a:ext cx="1099184" cy="664210"/>
                            </a:xfrm>
                            <a:prstGeom prst="rect">
                              <a:avLst/>
                            </a:prstGeom>
                            <a:noFill/>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التغيير في نماذج القيادة</w:t>
                                </w:r>
                              </w:p>
                            </w:txbxContent>
                          </wps:txbx>
                          <wps:bodyPr wrap="square">
                            <a:noAutofit/>
                          </wps:bodyPr>
                        </wps:wsp>
                      </wpg:grpSp>
                      <wpg:grpSp>
                        <wpg:cNvPr id="2074269181" name="Group 2074269181"/>
                        <wpg:cNvGrpSpPr/>
                        <wpg:grpSpPr>
                          <a:xfrm>
                            <a:off x="3267355" y="0"/>
                            <a:ext cx="1662377" cy="1517518"/>
                            <a:chOff x="3267355" y="0"/>
                            <a:chExt cx="1662377" cy="1517518"/>
                          </a:xfrm>
                        </wpg:grpSpPr>
                        <wpg:grpSp>
                          <wpg:cNvPr id="2074269344" name="Group 2074269344"/>
                          <wpg:cNvGrpSpPr/>
                          <wpg:grpSpPr>
                            <a:xfrm>
                              <a:off x="3267355" y="0"/>
                              <a:ext cx="1662377" cy="1517518"/>
                              <a:chOff x="3267356" y="0"/>
                              <a:chExt cx="2052243" cy="1873410"/>
                            </a:xfrm>
                          </wpg:grpSpPr>
                          <wpg:grpSp>
                            <wpg:cNvPr id="2074269345" name="Graphic 2"/>
                            <wpg:cNvGrpSpPr/>
                            <wpg:grpSpPr>
                              <a:xfrm>
                                <a:off x="3267356" y="0"/>
                                <a:ext cx="2052243" cy="1873410"/>
                                <a:chOff x="3267356" y="0"/>
                                <a:chExt cx="2842768" cy="2595048"/>
                              </a:xfrm>
                            </wpg:grpSpPr>
                            <wps:wsp>
                              <wps:cNvPr id="2074269346" name="Freeform: Shape 2074269346"/>
                              <wps:cNvSpPr/>
                              <wps:spPr>
                                <a:xfrm>
                                  <a:off x="3586196" y="0"/>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FFD966"/>
                                </a:solidFill>
                                <a:ln w="18464" cap="flat">
                                  <a:solidFill>
                                    <a:srgbClr val="FFD966"/>
                                  </a:solidFill>
                                  <a:prstDash val="solid"/>
                                  <a:miter/>
                                </a:ln>
                              </wps:spPr>
                              <wps:bodyPr rtlCol="0" anchor="ctr"/>
                            </wps:wsp>
                            <wpg:grpSp>
                              <wpg:cNvPr id="2074269347" name="Graphic 2"/>
                              <wpg:cNvGrpSpPr/>
                              <wpg:grpSpPr>
                                <a:xfrm>
                                  <a:off x="3267356" y="944695"/>
                                  <a:ext cx="785460" cy="785460"/>
                                  <a:chOff x="3267356" y="944695"/>
                                  <a:chExt cx="785460" cy="785460"/>
                                </a:xfrm>
                              </wpg:grpSpPr>
                              <wps:wsp>
                                <wps:cNvPr id="2074269348" name="Freeform: Shape 2074269348"/>
                                <wps:cNvSpPr/>
                                <wps:spPr>
                                  <a:xfrm>
                                    <a:off x="3302639" y="980347"/>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349" name="Freeform: Shape 2074269349"/>
                                <wps:cNvSpPr/>
                                <wps:spPr>
                                  <a:xfrm>
                                    <a:off x="3267356" y="944695"/>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350" name="Graphic 2"/>
                              <wpg:cNvGrpSpPr/>
                              <wpg:grpSpPr>
                                <a:xfrm>
                                  <a:off x="5513086" y="249012"/>
                                  <a:ext cx="597038" cy="2101641"/>
                                  <a:chOff x="5513086" y="249012"/>
                                  <a:chExt cx="597038" cy="2101641"/>
                                </a:xfrm>
                                <a:solidFill>
                                  <a:srgbClr val="292929"/>
                                </a:solidFill>
                              </wpg:grpSpPr>
                              <wps:wsp>
                                <wps:cNvPr id="2074269351" name="Freeform: Shape 2074269351"/>
                                <wps:cNvSpPr/>
                                <wps:spPr>
                                  <a:xfrm>
                                    <a:off x="5514194" y="259357"/>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352" name="Freeform: Shape 2074269352"/>
                                <wps:cNvSpPr/>
                                <wps:spPr>
                                  <a:xfrm>
                                    <a:off x="5524355" y="249012"/>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371" name="Freeform: Shape 2074269371"/>
                                <wps:cNvSpPr/>
                                <wps:spPr>
                                  <a:xfrm>
                                    <a:off x="5513086" y="2274731"/>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372" name="TextBox 174"/>
                            <wps:cNvSpPr txBox="1"/>
                            <wps:spPr>
                              <a:xfrm>
                                <a:off x="3342703" y="736528"/>
                                <a:ext cx="566775" cy="505630"/>
                              </a:xfrm>
                              <a:prstGeom prst="rect">
                                <a:avLst/>
                              </a:prstGeom>
                              <a:noFill/>
                            </wps:spPr>
                            <wps:txb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02</w:t>
                                  </w:r>
                                </w:p>
                              </w:txbxContent>
                            </wps:txbx>
                            <wps:bodyPr wrap="square" rtlCol="0">
                              <a:noAutofit/>
                            </wps:bodyPr>
                          </wps:wsp>
                        </wpg:grpSp>
                        <wps:wsp>
                          <wps:cNvPr id="2074269373" name="TextBox 172"/>
                          <wps:cNvSpPr txBox="1"/>
                          <wps:spPr>
                            <a:xfrm>
                              <a:off x="3767641" y="456005"/>
                              <a:ext cx="1099819" cy="664210"/>
                            </a:xfrm>
                            <a:prstGeom prst="rect">
                              <a:avLst/>
                            </a:prstGeom>
                            <a:noFill/>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الشفافية والمساءلة</w:t>
                                </w:r>
                              </w:p>
                            </w:txbxContent>
                          </wps:txbx>
                          <wps:bodyPr wrap="square">
                            <a:noAutofit/>
                          </wps:bodyPr>
                        </wps:wsp>
                      </wpg:grpSp>
                      <wpg:grpSp>
                        <wpg:cNvPr id="2074269374" name="Group 2074269374"/>
                        <wpg:cNvGrpSpPr/>
                        <wpg:grpSpPr>
                          <a:xfrm>
                            <a:off x="1253024" y="0"/>
                            <a:ext cx="1662377" cy="1517518"/>
                            <a:chOff x="1253024" y="0"/>
                            <a:chExt cx="1662377" cy="1517518"/>
                          </a:xfrm>
                        </wpg:grpSpPr>
                        <wpg:grpSp>
                          <wpg:cNvPr id="2074269375" name="Group 2074269375"/>
                          <wpg:cNvGrpSpPr/>
                          <wpg:grpSpPr>
                            <a:xfrm>
                              <a:off x="1253024" y="0"/>
                              <a:ext cx="1662377" cy="1517518"/>
                              <a:chOff x="1253024" y="0"/>
                              <a:chExt cx="2052243" cy="1873410"/>
                            </a:xfrm>
                          </wpg:grpSpPr>
                          <wpg:grpSp>
                            <wpg:cNvPr id="2074269376" name="Graphic 2"/>
                            <wpg:cNvGrpSpPr/>
                            <wpg:grpSpPr>
                              <a:xfrm>
                                <a:off x="1253024" y="0"/>
                                <a:ext cx="2052243" cy="1873410"/>
                                <a:chOff x="1253024" y="0"/>
                                <a:chExt cx="2842768" cy="2595048"/>
                              </a:xfrm>
                            </wpg:grpSpPr>
                            <wps:wsp>
                              <wps:cNvPr id="2074269377" name="Freeform: Shape 2074269377"/>
                              <wps:cNvSpPr/>
                              <wps:spPr>
                                <a:xfrm>
                                  <a:off x="1571864" y="0"/>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9FCFD1"/>
                                </a:solidFill>
                                <a:ln w="18464" cap="flat">
                                  <a:noFill/>
                                  <a:prstDash val="solid"/>
                                  <a:miter/>
                                </a:ln>
                              </wps:spPr>
                              <wps:bodyPr rtlCol="0" anchor="ctr"/>
                            </wps:wsp>
                            <wpg:grpSp>
                              <wpg:cNvPr id="2074269378" name="Graphic 2"/>
                              <wpg:cNvGrpSpPr/>
                              <wpg:grpSpPr>
                                <a:xfrm>
                                  <a:off x="1253024" y="944695"/>
                                  <a:ext cx="785460" cy="785460"/>
                                  <a:chOff x="1253024" y="944695"/>
                                  <a:chExt cx="785460" cy="785460"/>
                                </a:xfrm>
                              </wpg:grpSpPr>
                              <wps:wsp>
                                <wps:cNvPr id="2074269379" name="Freeform: Shape 2074269379"/>
                                <wps:cNvSpPr/>
                                <wps:spPr>
                                  <a:xfrm>
                                    <a:off x="1288307" y="980347"/>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380" name="Freeform: Shape 2074269380"/>
                                <wps:cNvSpPr/>
                                <wps:spPr>
                                  <a:xfrm>
                                    <a:off x="1253024" y="944695"/>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381" name="Graphic 2"/>
                              <wpg:cNvGrpSpPr/>
                              <wpg:grpSpPr>
                                <a:xfrm>
                                  <a:off x="3498754" y="249012"/>
                                  <a:ext cx="597038" cy="2101641"/>
                                  <a:chOff x="3498754" y="249012"/>
                                  <a:chExt cx="597038" cy="2101641"/>
                                </a:xfrm>
                                <a:solidFill>
                                  <a:srgbClr val="292929"/>
                                </a:solidFill>
                              </wpg:grpSpPr>
                              <wps:wsp>
                                <wps:cNvPr id="2074269382" name="Freeform: Shape 2074269382"/>
                                <wps:cNvSpPr/>
                                <wps:spPr>
                                  <a:xfrm>
                                    <a:off x="3499862" y="259357"/>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383" name="Freeform: Shape 2074269383"/>
                                <wps:cNvSpPr/>
                                <wps:spPr>
                                  <a:xfrm>
                                    <a:off x="3510023" y="249012"/>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384" name="Freeform: Shape 2074269384"/>
                                <wps:cNvSpPr/>
                                <wps:spPr>
                                  <a:xfrm>
                                    <a:off x="3498754" y="2274731"/>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385" name="TextBox 187"/>
                            <wps:cNvSpPr txBox="1"/>
                            <wps:spPr>
                              <a:xfrm>
                                <a:off x="1328492" y="736528"/>
                                <a:ext cx="566775" cy="505630"/>
                              </a:xfrm>
                              <a:prstGeom prst="rect">
                                <a:avLst/>
                              </a:prstGeom>
                              <a:noFill/>
                            </wps:spPr>
                            <wps:txb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03</w:t>
                                  </w:r>
                                </w:p>
                              </w:txbxContent>
                            </wps:txbx>
                            <wps:bodyPr wrap="square" rtlCol="0">
                              <a:noAutofit/>
                            </wps:bodyPr>
                          </wps:wsp>
                        </wpg:grpSp>
                        <wps:wsp>
                          <wps:cNvPr id="2074269386" name="TextBox 185"/>
                          <wps:cNvSpPr txBox="1"/>
                          <wps:spPr>
                            <a:xfrm>
                              <a:off x="1669623" y="597559"/>
                              <a:ext cx="1234439" cy="377825"/>
                            </a:xfrm>
                            <a:prstGeom prst="rect">
                              <a:avLst/>
                            </a:prstGeom>
                            <a:noFill/>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إدارة المخاطر</w:t>
                                </w:r>
                              </w:p>
                            </w:txbxContent>
                          </wps:txbx>
                          <wps:bodyPr wrap="square">
                            <a:noAutofit/>
                          </wps:bodyPr>
                        </wps:wsp>
                      </wpg:grpSp>
                      <wpg:grpSp>
                        <wpg:cNvPr id="2074269387" name="Group 2074269387"/>
                        <wpg:cNvGrpSpPr/>
                        <wpg:grpSpPr>
                          <a:xfrm>
                            <a:off x="4386900" y="1852979"/>
                            <a:ext cx="1662377" cy="1517518"/>
                            <a:chOff x="4386900" y="1852979"/>
                            <a:chExt cx="1662377" cy="1517518"/>
                          </a:xfrm>
                        </wpg:grpSpPr>
                        <wpg:grpSp>
                          <wpg:cNvPr id="2074269388" name="Group 2074269388"/>
                          <wpg:cNvGrpSpPr/>
                          <wpg:grpSpPr>
                            <a:xfrm>
                              <a:off x="4386900" y="1852979"/>
                              <a:ext cx="1662377" cy="1517518"/>
                              <a:chOff x="4386902" y="1852979"/>
                              <a:chExt cx="2052243" cy="1873410"/>
                            </a:xfrm>
                          </wpg:grpSpPr>
                          <wpg:grpSp>
                            <wpg:cNvPr id="2074269398" name="Graphic 2"/>
                            <wpg:cNvGrpSpPr/>
                            <wpg:grpSpPr>
                              <a:xfrm>
                                <a:off x="4386902" y="1852979"/>
                                <a:ext cx="2052243" cy="1873410"/>
                                <a:chOff x="4386902" y="1852979"/>
                                <a:chExt cx="2842768" cy="2595048"/>
                              </a:xfrm>
                            </wpg:grpSpPr>
                            <wps:wsp>
                              <wps:cNvPr id="2074269399" name="Freeform: Shape 2074269399"/>
                              <wps:cNvSpPr/>
                              <wps:spPr>
                                <a:xfrm>
                                  <a:off x="4705742" y="1852979"/>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9FCFD1"/>
                                </a:solidFill>
                                <a:ln w="18464" cap="flat">
                                  <a:noFill/>
                                  <a:prstDash val="solid"/>
                                  <a:miter/>
                                </a:ln>
                              </wps:spPr>
                              <wps:bodyPr rtlCol="0" anchor="ctr"/>
                            </wps:wsp>
                            <wpg:grpSp>
                              <wpg:cNvPr id="2074269400" name="Graphic 2"/>
                              <wpg:cNvGrpSpPr/>
                              <wpg:grpSpPr>
                                <a:xfrm>
                                  <a:off x="4386902" y="2797674"/>
                                  <a:ext cx="785460" cy="785460"/>
                                  <a:chOff x="4386902" y="2797674"/>
                                  <a:chExt cx="785460" cy="785460"/>
                                </a:xfrm>
                              </wpg:grpSpPr>
                              <wps:wsp>
                                <wps:cNvPr id="2074269401" name="Freeform: Shape 2074269401"/>
                                <wps:cNvSpPr/>
                                <wps:spPr>
                                  <a:xfrm>
                                    <a:off x="4422185" y="2833326"/>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402" name="Freeform: Shape 2074269402"/>
                                <wps:cNvSpPr/>
                                <wps:spPr>
                                  <a:xfrm>
                                    <a:off x="4386902" y="2797674"/>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403" name="Graphic 2"/>
                              <wpg:cNvGrpSpPr/>
                              <wpg:grpSpPr>
                                <a:xfrm>
                                  <a:off x="6632632" y="2101991"/>
                                  <a:ext cx="597038" cy="2101641"/>
                                  <a:chOff x="6632632" y="2101991"/>
                                  <a:chExt cx="597038" cy="2101641"/>
                                </a:xfrm>
                                <a:solidFill>
                                  <a:srgbClr val="292929"/>
                                </a:solidFill>
                              </wpg:grpSpPr>
                              <wps:wsp>
                                <wps:cNvPr id="2074269404" name="Freeform: Shape 2074269404"/>
                                <wps:cNvSpPr/>
                                <wps:spPr>
                                  <a:xfrm>
                                    <a:off x="6633740" y="2112336"/>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405" name="Freeform: Shape 2074269405"/>
                                <wps:cNvSpPr/>
                                <wps:spPr>
                                  <a:xfrm>
                                    <a:off x="6643901" y="2101991"/>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406" name="Freeform: Shape 2074269406"/>
                                <wps:cNvSpPr/>
                                <wps:spPr>
                                  <a:xfrm>
                                    <a:off x="6632632" y="4127710"/>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407" name="TextBox 200"/>
                            <wps:cNvSpPr txBox="1"/>
                            <wps:spPr>
                              <a:xfrm>
                                <a:off x="4462181" y="2589133"/>
                                <a:ext cx="566775" cy="505630"/>
                              </a:xfrm>
                              <a:prstGeom prst="rect">
                                <a:avLst/>
                              </a:prstGeom>
                              <a:noFill/>
                            </wps:spPr>
                            <wps:txb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04</w:t>
                                  </w:r>
                                </w:p>
                              </w:txbxContent>
                            </wps:txbx>
                            <wps:bodyPr wrap="square" rtlCol="0">
                              <a:noAutofit/>
                            </wps:bodyPr>
                          </wps:wsp>
                        </wpg:grpSp>
                        <wps:wsp>
                          <wps:cNvPr id="2074269408" name="TextBox 198"/>
                          <wps:cNvSpPr txBox="1"/>
                          <wps:spPr>
                            <a:xfrm>
                              <a:off x="4854607" y="2308681"/>
                              <a:ext cx="1099184" cy="664210"/>
                            </a:xfrm>
                            <a:prstGeom prst="rect">
                              <a:avLst/>
                            </a:prstGeom>
                            <a:noFill/>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تعزيز الكفاءة والفعالية</w:t>
                                </w:r>
                              </w:p>
                            </w:txbxContent>
                          </wps:txbx>
                          <wps:bodyPr wrap="square">
                            <a:noAutofit/>
                          </wps:bodyPr>
                        </wps:wsp>
                      </wpg:grpSp>
                      <wpg:grpSp>
                        <wpg:cNvPr id="2074269409" name="Group 2074269409"/>
                        <wpg:cNvGrpSpPr/>
                        <wpg:grpSpPr>
                          <a:xfrm>
                            <a:off x="2193451" y="1852979"/>
                            <a:ext cx="1662377" cy="1517518"/>
                            <a:chOff x="2193451" y="1852979"/>
                            <a:chExt cx="1662377" cy="1517518"/>
                          </a:xfrm>
                        </wpg:grpSpPr>
                        <wpg:grpSp>
                          <wpg:cNvPr id="2074269410" name="Group 2074269410"/>
                          <wpg:cNvGrpSpPr/>
                          <wpg:grpSpPr>
                            <a:xfrm>
                              <a:off x="2193451" y="1852979"/>
                              <a:ext cx="1662377" cy="1517518"/>
                              <a:chOff x="2193451" y="1852979"/>
                              <a:chExt cx="2052243" cy="1873410"/>
                            </a:xfrm>
                          </wpg:grpSpPr>
                          <wpg:grpSp>
                            <wpg:cNvPr id="2074269411" name="Graphic 2"/>
                            <wpg:cNvGrpSpPr/>
                            <wpg:grpSpPr>
                              <a:xfrm>
                                <a:off x="2193451" y="1852979"/>
                                <a:ext cx="2052243" cy="1873410"/>
                                <a:chOff x="2193451" y="1852979"/>
                                <a:chExt cx="2842768" cy="2595048"/>
                              </a:xfrm>
                            </wpg:grpSpPr>
                            <wps:wsp>
                              <wps:cNvPr id="2074269412" name="Freeform: Shape 2074269412"/>
                              <wps:cNvSpPr/>
                              <wps:spPr>
                                <a:xfrm>
                                  <a:off x="2512291" y="1852979"/>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116569"/>
                                </a:solidFill>
                                <a:ln w="18464" cap="flat">
                                  <a:noFill/>
                                  <a:prstDash val="solid"/>
                                  <a:miter/>
                                </a:ln>
                              </wps:spPr>
                              <wps:bodyPr rtlCol="0" anchor="ctr"/>
                            </wps:wsp>
                            <wpg:grpSp>
                              <wpg:cNvPr id="2074269413" name="Graphic 2"/>
                              <wpg:cNvGrpSpPr/>
                              <wpg:grpSpPr>
                                <a:xfrm>
                                  <a:off x="2193451" y="2797674"/>
                                  <a:ext cx="785460" cy="785460"/>
                                  <a:chOff x="2193451" y="2797674"/>
                                  <a:chExt cx="785460" cy="785460"/>
                                </a:xfrm>
                              </wpg:grpSpPr>
                              <wps:wsp>
                                <wps:cNvPr id="2074269414" name="Freeform: Shape 2074269414"/>
                                <wps:cNvSpPr/>
                                <wps:spPr>
                                  <a:xfrm>
                                    <a:off x="2228734" y="2833326"/>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415" name="Freeform: Shape 2074269415"/>
                                <wps:cNvSpPr/>
                                <wps:spPr>
                                  <a:xfrm>
                                    <a:off x="2193451" y="2797674"/>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416" name="Graphic 2"/>
                              <wpg:cNvGrpSpPr/>
                              <wpg:grpSpPr>
                                <a:xfrm>
                                  <a:off x="4439181" y="2101991"/>
                                  <a:ext cx="597038" cy="2101641"/>
                                  <a:chOff x="4439181" y="2101991"/>
                                  <a:chExt cx="597038" cy="2101641"/>
                                </a:xfrm>
                                <a:solidFill>
                                  <a:srgbClr val="292929"/>
                                </a:solidFill>
                              </wpg:grpSpPr>
                              <wps:wsp>
                                <wps:cNvPr id="2074269417" name="Freeform: Shape 2074269417"/>
                                <wps:cNvSpPr/>
                                <wps:spPr>
                                  <a:xfrm>
                                    <a:off x="4440289" y="2112336"/>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418" name="Freeform: Shape 2074269418"/>
                                <wps:cNvSpPr/>
                                <wps:spPr>
                                  <a:xfrm>
                                    <a:off x="4450450" y="2101991"/>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419" name="Freeform: Shape 2074269419"/>
                                <wps:cNvSpPr/>
                                <wps:spPr>
                                  <a:xfrm>
                                    <a:off x="4439181" y="4127710"/>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420" name="TextBox 213"/>
                            <wps:cNvSpPr txBox="1"/>
                            <wps:spPr>
                              <a:xfrm>
                                <a:off x="2268862" y="2633321"/>
                                <a:ext cx="567559" cy="505630"/>
                              </a:xfrm>
                              <a:prstGeom prst="rect">
                                <a:avLst/>
                              </a:prstGeom>
                              <a:noFill/>
                            </wps:spPr>
                            <wps:txb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05</w:t>
                                  </w:r>
                                </w:p>
                              </w:txbxContent>
                            </wps:txbx>
                            <wps:bodyPr wrap="square" rtlCol="0">
                              <a:noAutofit/>
                            </wps:bodyPr>
                          </wps:wsp>
                        </wpg:grpSp>
                        <wps:wsp>
                          <wps:cNvPr id="2074269421" name="TextBox 211"/>
                          <wps:cNvSpPr txBox="1"/>
                          <wps:spPr>
                            <a:xfrm>
                              <a:off x="2634813" y="2334152"/>
                              <a:ext cx="1099819" cy="664210"/>
                            </a:xfrm>
                            <a:prstGeom prst="rect">
                              <a:avLst/>
                            </a:prstGeom>
                            <a:noFill/>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التغير الثقافي والتنظيمي</w:t>
                                </w:r>
                              </w:p>
                            </w:txbxContent>
                          </wps:txbx>
                          <wps:bodyPr wrap="square">
                            <a:noAutofit/>
                          </wps:bodyPr>
                        </wps:wsp>
                      </wpg:grpSp>
                      <wpg:grpSp>
                        <wpg:cNvPr id="2074269422" name="Group 2074269422"/>
                        <wpg:cNvGrpSpPr/>
                        <wpg:grpSpPr>
                          <a:xfrm>
                            <a:off x="0" y="1852979"/>
                            <a:ext cx="1662377" cy="1517518"/>
                            <a:chOff x="0" y="1852979"/>
                            <a:chExt cx="1662377" cy="1517518"/>
                          </a:xfrm>
                        </wpg:grpSpPr>
                        <wpg:grpSp>
                          <wpg:cNvPr id="2074269423" name="Group 2074269423"/>
                          <wpg:cNvGrpSpPr/>
                          <wpg:grpSpPr>
                            <a:xfrm>
                              <a:off x="0" y="1852979"/>
                              <a:ext cx="1662377" cy="1517518"/>
                              <a:chOff x="0" y="1852979"/>
                              <a:chExt cx="2052243" cy="1873410"/>
                            </a:xfrm>
                          </wpg:grpSpPr>
                          <wpg:grpSp>
                            <wpg:cNvPr id="2074269424" name="Graphic 2"/>
                            <wpg:cNvGrpSpPr/>
                            <wpg:grpSpPr>
                              <a:xfrm>
                                <a:off x="0" y="1852979"/>
                                <a:ext cx="2052243" cy="1873410"/>
                                <a:chOff x="0" y="1852979"/>
                                <a:chExt cx="2842768" cy="2595048"/>
                              </a:xfrm>
                            </wpg:grpSpPr>
                            <wps:wsp>
                              <wps:cNvPr id="2074269425" name="Freeform: Shape 2074269425"/>
                              <wps:cNvSpPr/>
                              <wps:spPr>
                                <a:xfrm>
                                  <a:off x="318840" y="1852979"/>
                                  <a:ext cx="2000411" cy="2595048"/>
                                </a:xfrm>
                                <a:custGeom>
                                  <a:avLst/>
                                  <a:gdLst>
                                    <a:gd name="connsiteX0" fmla="*/ 1297340 w 2000411"/>
                                    <a:gd name="connsiteY0" fmla="*/ 2594680 h 2595048"/>
                                    <a:gd name="connsiteX1" fmla="*/ 0 w 2000411"/>
                                    <a:gd name="connsiteY1" fmla="*/ 1297340 h 2595048"/>
                                    <a:gd name="connsiteX2" fmla="*/ 1297340 w 2000411"/>
                                    <a:gd name="connsiteY2" fmla="*/ 0 h 2595048"/>
                                    <a:gd name="connsiteX3" fmla="*/ 2000412 w 2000411"/>
                                    <a:gd name="connsiteY3" fmla="*/ 207079 h 2595048"/>
                                    <a:gd name="connsiteX4" fmla="*/ 1910819 w 2000411"/>
                                    <a:gd name="connsiteY4" fmla="*/ 346179 h 2595048"/>
                                    <a:gd name="connsiteX5" fmla="*/ 1297340 w 2000411"/>
                                    <a:gd name="connsiteY5" fmla="*/ 165516 h 2595048"/>
                                    <a:gd name="connsiteX6" fmla="*/ 165331 w 2000411"/>
                                    <a:gd name="connsiteY6" fmla="*/ 1297525 h 2595048"/>
                                    <a:gd name="connsiteX7" fmla="*/ 1297340 w 2000411"/>
                                    <a:gd name="connsiteY7" fmla="*/ 2429534 h 2595048"/>
                                    <a:gd name="connsiteX8" fmla="*/ 1894009 w 2000411"/>
                                    <a:gd name="connsiteY8" fmla="*/ 2259584 h 2595048"/>
                                    <a:gd name="connsiteX9" fmla="*/ 1981200 w 2000411"/>
                                    <a:gd name="connsiteY9" fmla="*/ 2400162 h 2595048"/>
                                    <a:gd name="connsiteX10" fmla="*/ 1297340 w 2000411"/>
                                    <a:gd name="connsiteY10" fmla="*/ 2595049 h 25950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00411" h="2595048">
                                      <a:moveTo>
                                        <a:pt x="1297340" y="2594680"/>
                                      </a:moveTo>
                                      <a:cubicBezTo>
                                        <a:pt x="582076" y="2594680"/>
                                        <a:pt x="0" y="2012604"/>
                                        <a:pt x="0" y="1297340"/>
                                      </a:cubicBezTo>
                                      <a:cubicBezTo>
                                        <a:pt x="0" y="582076"/>
                                        <a:pt x="582076" y="0"/>
                                        <a:pt x="1297340" y="0"/>
                                      </a:cubicBezTo>
                                      <a:cubicBezTo>
                                        <a:pt x="1547276" y="0"/>
                                        <a:pt x="1790377" y="71674"/>
                                        <a:pt x="2000412" y="207079"/>
                                      </a:cubicBezTo>
                                      <a:lnTo>
                                        <a:pt x="1910819" y="346179"/>
                                      </a:lnTo>
                                      <a:cubicBezTo>
                                        <a:pt x="1727569" y="227953"/>
                                        <a:pt x="1515503" y="165516"/>
                                        <a:pt x="1297340" y="165516"/>
                                      </a:cubicBezTo>
                                      <a:cubicBezTo>
                                        <a:pt x="673146" y="165516"/>
                                        <a:pt x="165331" y="673331"/>
                                        <a:pt x="165331" y="1297525"/>
                                      </a:cubicBezTo>
                                      <a:cubicBezTo>
                                        <a:pt x="165331" y="1921718"/>
                                        <a:pt x="673146" y="2429534"/>
                                        <a:pt x="1297340" y="2429534"/>
                                      </a:cubicBezTo>
                                      <a:cubicBezTo>
                                        <a:pt x="1508298" y="2429534"/>
                                        <a:pt x="1714639" y="2370790"/>
                                        <a:pt x="1894009" y="2259584"/>
                                      </a:cubicBezTo>
                                      <a:lnTo>
                                        <a:pt x="1981200" y="2400162"/>
                                      </a:lnTo>
                                      <a:cubicBezTo>
                                        <a:pt x="1775599" y="2527624"/>
                                        <a:pt x="1539148" y="2595049"/>
                                        <a:pt x="1297340" y="2595049"/>
                                      </a:cubicBezTo>
                                      <a:close/>
                                    </a:path>
                                  </a:pathLst>
                                </a:custGeom>
                                <a:solidFill>
                                  <a:srgbClr val="FFD966"/>
                                </a:solidFill>
                                <a:ln w="18464" cap="flat">
                                  <a:noFill/>
                                  <a:prstDash val="solid"/>
                                  <a:miter/>
                                </a:ln>
                              </wps:spPr>
                              <wps:bodyPr rtlCol="0" anchor="ctr"/>
                            </wps:wsp>
                            <wpg:grpSp>
                              <wpg:cNvPr id="2074269426" name="Graphic 2"/>
                              <wpg:cNvGrpSpPr/>
                              <wpg:grpSpPr>
                                <a:xfrm>
                                  <a:off x="0" y="2797674"/>
                                  <a:ext cx="785460" cy="785460"/>
                                  <a:chOff x="0" y="2797674"/>
                                  <a:chExt cx="785460" cy="785460"/>
                                </a:xfrm>
                              </wpg:grpSpPr>
                              <wps:wsp>
                                <wps:cNvPr id="2074269427" name="Freeform: Shape 2074269427"/>
                                <wps:cNvSpPr/>
                                <wps:spPr>
                                  <a:xfrm>
                                    <a:off x="35283" y="2833326"/>
                                    <a:ext cx="714525" cy="714525"/>
                                  </a:xfrm>
                                  <a:custGeom>
                                    <a:avLst/>
                                    <a:gdLst>
                                      <a:gd name="connsiteX0" fmla="*/ 714525 w 714525"/>
                                      <a:gd name="connsiteY0" fmla="*/ 357263 h 714525"/>
                                      <a:gd name="connsiteX1" fmla="*/ 357262 w 714525"/>
                                      <a:gd name="connsiteY1" fmla="*/ 714525 h 714525"/>
                                      <a:gd name="connsiteX2" fmla="*/ 0 w 714525"/>
                                      <a:gd name="connsiteY2" fmla="*/ 357263 h 714525"/>
                                      <a:gd name="connsiteX3" fmla="*/ 357262 w 714525"/>
                                      <a:gd name="connsiteY3" fmla="*/ 0 h 714525"/>
                                      <a:gd name="connsiteX4" fmla="*/ 714525 w 714525"/>
                                      <a:gd name="connsiteY4" fmla="*/ 357263 h 714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14525" h="714525">
                                        <a:moveTo>
                                          <a:pt x="714525" y="357263"/>
                                        </a:moveTo>
                                        <a:cubicBezTo>
                                          <a:pt x="714525" y="554573"/>
                                          <a:pt x="554573" y="714525"/>
                                          <a:pt x="357262" y="714525"/>
                                        </a:cubicBezTo>
                                        <a:cubicBezTo>
                                          <a:pt x="159952" y="714525"/>
                                          <a:pt x="0" y="554573"/>
                                          <a:pt x="0" y="357263"/>
                                        </a:cubicBezTo>
                                        <a:cubicBezTo>
                                          <a:pt x="0" y="159952"/>
                                          <a:pt x="159952" y="0"/>
                                          <a:pt x="357262" y="0"/>
                                        </a:cubicBezTo>
                                        <a:cubicBezTo>
                                          <a:pt x="554573" y="0"/>
                                          <a:pt x="714525" y="159952"/>
                                          <a:pt x="714525" y="357263"/>
                                        </a:cubicBezTo>
                                        <a:close/>
                                      </a:path>
                                    </a:pathLst>
                                  </a:custGeom>
                                  <a:solidFill>
                                    <a:srgbClr val="FFFFFF"/>
                                  </a:solidFill>
                                  <a:ln w="18464" cap="flat">
                                    <a:noFill/>
                                    <a:prstDash val="solid"/>
                                    <a:miter/>
                                  </a:ln>
                                </wps:spPr>
                                <wps:bodyPr rtlCol="0" anchor="ctr"/>
                              </wps:wsp>
                              <wps:wsp>
                                <wps:cNvPr id="2074269428" name="Freeform: Shape 2074269428"/>
                                <wps:cNvSpPr/>
                                <wps:spPr>
                                  <a:xfrm>
                                    <a:off x="0" y="2797674"/>
                                    <a:ext cx="785460" cy="785460"/>
                                  </a:xfrm>
                                  <a:custGeom>
                                    <a:avLst/>
                                    <a:gdLst>
                                      <a:gd name="connsiteX0" fmla="*/ 392730 w 785460"/>
                                      <a:gd name="connsiteY0" fmla="*/ 785461 h 785460"/>
                                      <a:gd name="connsiteX1" fmla="*/ 0 w 785460"/>
                                      <a:gd name="connsiteY1" fmla="*/ 392730 h 785460"/>
                                      <a:gd name="connsiteX2" fmla="*/ 392730 w 785460"/>
                                      <a:gd name="connsiteY2" fmla="*/ 0 h 785460"/>
                                      <a:gd name="connsiteX3" fmla="*/ 785461 w 785460"/>
                                      <a:gd name="connsiteY3" fmla="*/ 392730 h 785460"/>
                                      <a:gd name="connsiteX4" fmla="*/ 392730 w 785460"/>
                                      <a:gd name="connsiteY4" fmla="*/ 785461 h 785460"/>
                                      <a:gd name="connsiteX5" fmla="*/ 392730 w 785460"/>
                                      <a:gd name="connsiteY5" fmla="*/ 70935 h 785460"/>
                                      <a:gd name="connsiteX6" fmla="*/ 70935 w 785460"/>
                                      <a:gd name="connsiteY6" fmla="*/ 392730 h 785460"/>
                                      <a:gd name="connsiteX7" fmla="*/ 392730 w 785460"/>
                                      <a:gd name="connsiteY7" fmla="*/ 714525 h 785460"/>
                                      <a:gd name="connsiteX8" fmla="*/ 714526 w 785460"/>
                                      <a:gd name="connsiteY8" fmla="*/ 392730 h 785460"/>
                                      <a:gd name="connsiteX9" fmla="*/ 392730 w 785460"/>
                                      <a:gd name="connsiteY9" fmla="*/ 70935 h 785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85460" h="785460">
                                        <a:moveTo>
                                          <a:pt x="392730" y="785461"/>
                                        </a:moveTo>
                                        <a:cubicBezTo>
                                          <a:pt x="176230" y="785461"/>
                                          <a:pt x="0" y="609231"/>
                                          <a:pt x="0" y="392730"/>
                                        </a:cubicBezTo>
                                        <a:cubicBezTo>
                                          <a:pt x="0" y="176230"/>
                                          <a:pt x="176230" y="0"/>
                                          <a:pt x="392730" y="0"/>
                                        </a:cubicBezTo>
                                        <a:cubicBezTo>
                                          <a:pt x="609231" y="0"/>
                                          <a:pt x="785461" y="176230"/>
                                          <a:pt x="785461" y="392730"/>
                                        </a:cubicBezTo>
                                        <a:cubicBezTo>
                                          <a:pt x="785461" y="609231"/>
                                          <a:pt x="609231" y="785461"/>
                                          <a:pt x="392730" y="785461"/>
                                        </a:cubicBezTo>
                                        <a:close/>
                                        <a:moveTo>
                                          <a:pt x="392730" y="70935"/>
                                        </a:moveTo>
                                        <a:cubicBezTo>
                                          <a:pt x="215208" y="70935"/>
                                          <a:pt x="70935" y="215207"/>
                                          <a:pt x="70935" y="392730"/>
                                        </a:cubicBezTo>
                                        <a:cubicBezTo>
                                          <a:pt x="70935" y="570253"/>
                                          <a:pt x="215208" y="714525"/>
                                          <a:pt x="392730" y="714525"/>
                                        </a:cubicBezTo>
                                        <a:cubicBezTo>
                                          <a:pt x="570253" y="714525"/>
                                          <a:pt x="714526" y="570253"/>
                                          <a:pt x="714526" y="392730"/>
                                        </a:cubicBezTo>
                                        <a:cubicBezTo>
                                          <a:pt x="714526" y="215207"/>
                                          <a:pt x="570253" y="70935"/>
                                          <a:pt x="392730" y="70935"/>
                                        </a:cubicBezTo>
                                        <a:close/>
                                      </a:path>
                                    </a:pathLst>
                                  </a:custGeom>
                                  <a:solidFill>
                                    <a:srgbClr val="292929"/>
                                  </a:solidFill>
                                  <a:ln w="18464" cap="flat">
                                    <a:noFill/>
                                    <a:prstDash val="solid"/>
                                    <a:miter/>
                                  </a:ln>
                                </wps:spPr>
                                <wps:bodyPr rtlCol="0" anchor="ctr"/>
                              </wps:wsp>
                            </wpg:grpSp>
                            <wpg:grpSp>
                              <wpg:cNvPr id="2074269429" name="Graphic 2"/>
                              <wpg:cNvGrpSpPr/>
                              <wpg:grpSpPr>
                                <a:xfrm>
                                  <a:off x="2245730" y="2101991"/>
                                  <a:ext cx="597038" cy="2101641"/>
                                  <a:chOff x="2245730" y="2101991"/>
                                  <a:chExt cx="597038" cy="2101641"/>
                                </a:xfrm>
                                <a:solidFill>
                                  <a:srgbClr val="292929"/>
                                </a:solidFill>
                              </wpg:grpSpPr>
                              <wps:wsp>
                                <wps:cNvPr id="2074269430" name="Freeform: Shape 2074269430"/>
                                <wps:cNvSpPr/>
                                <wps:spPr>
                                  <a:xfrm>
                                    <a:off x="2246838" y="2112336"/>
                                    <a:ext cx="595930" cy="2082246"/>
                                  </a:xfrm>
                                  <a:custGeom>
                                    <a:avLst/>
                                    <a:gdLst>
                                      <a:gd name="connsiteX0" fmla="*/ 83681 w 595930"/>
                                      <a:gd name="connsiteY0" fmla="*/ 41379 h 2082246"/>
                                      <a:gd name="connsiteX1" fmla="*/ 22168 w 595930"/>
                                      <a:gd name="connsiteY1" fmla="*/ 0 h 2082246"/>
                                      <a:gd name="connsiteX2" fmla="*/ 10899 w 595930"/>
                                      <a:gd name="connsiteY2" fmla="*/ 20874 h 2082246"/>
                                      <a:gd name="connsiteX3" fmla="*/ 68534 w 595930"/>
                                      <a:gd name="connsiteY3" fmla="*/ 59852 h 2082246"/>
                                      <a:gd name="connsiteX4" fmla="*/ 572285 w 595930"/>
                                      <a:gd name="connsiteY4" fmla="*/ 1037983 h 2082246"/>
                                      <a:gd name="connsiteX5" fmla="*/ 59113 w 595930"/>
                                      <a:gd name="connsiteY5" fmla="*/ 2022949 h 2082246"/>
                                      <a:gd name="connsiteX6" fmla="*/ 0 w 595930"/>
                                      <a:gd name="connsiteY6" fmla="*/ 2061926 h 2082246"/>
                                      <a:gd name="connsiteX7" fmla="*/ 12561 w 595930"/>
                                      <a:gd name="connsiteY7" fmla="*/ 2082246 h 2082246"/>
                                      <a:gd name="connsiteX8" fmla="*/ 72968 w 595930"/>
                                      <a:gd name="connsiteY8" fmla="*/ 2042160 h 2082246"/>
                                      <a:gd name="connsiteX9" fmla="*/ 595930 w 595930"/>
                                      <a:gd name="connsiteY9" fmla="*/ 1038167 h 2082246"/>
                                      <a:gd name="connsiteX10" fmla="*/ 83681 w 595930"/>
                                      <a:gd name="connsiteY10" fmla="*/ 41748 h 20822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95930" h="2082246">
                                        <a:moveTo>
                                          <a:pt x="83681" y="41379"/>
                                        </a:moveTo>
                                        <a:cubicBezTo>
                                          <a:pt x="63546" y="26970"/>
                                          <a:pt x="43226" y="13300"/>
                                          <a:pt x="22168" y="0"/>
                                        </a:cubicBezTo>
                                        <a:cubicBezTo>
                                          <a:pt x="16256" y="5357"/>
                                          <a:pt x="12192" y="12561"/>
                                          <a:pt x="10899" y="20874"/>
                                        </a:cubicBezTo>
                                        <a:cubicBezTo>
                                          <a:pt x="30480" y="33436"/>
                                          <a:pt x="49692" y="46367"/>
                                          <a:pt x="68534" y="59852"/>
                                        </a:cubicBezTo>
                                        <a:cubicBezTo>
                                          <a:pt x="373334" y="278199"/>
                                          <a:pt x="572285" y="635277"/>
                                          <a:pt x="572285" y="1037983"/>
                                        </a:cubicBezTo>
                                        <a:cubicBezTo>
                                          <a:pt x="572285" y="1440688"/>
                                          <a:pt x="369270" y="1805340"/>
                                          <a:pt x="59113" y="2022949"/>
                                        </a:cubicBezTo>
                                        <a:cubicBezTo>
                                          <a:pt x="39901" y="2036618"/>
                                          <a:pt x="20135" y="2049734"/>
                                          <a:pt x="0" y="2061926"/>
                                        </a:cubicBezTo>
                                        <a:cubicBezTo>
                                          <a:pt x="1847" y="2070054"/>
                                          <a:pt x="6466" y="2077258"/>
                                          <a:pt x="12561" y="2082246"/>
                                        </a:cubicBezTo>
                                        <a:cubicBezTo>
                                          <a:pt x="33066" y="2069500"/>
                                          <a:pt x="53386" y="2056015"/>
                                          <a:pt x="72968" y="2042160"/>
                                        </a:cubicBezTo>
                                        <a:cubicBezTo>
                                          <a:pt x="388851" y="1820118"/>
                                          <a:pt x="595930" y="1452880"/>
                                          <a:pt x="595930" y="1038167"/>
                                        </a:cubicBezTo>
                                        <a:cubicBezTo>
                                          <a:pt x="595930" y="623455"/>
                                          <a:pt x="393654" y="264530"/>
                                          <a:pt x="83681" y="41748"/>
                                        </a:cubicBezTo>
                                        <a:close/>
                                      </a:path>
                                    </a:pathLst>
                                  </a:custGeom>
                                  <a:solidFill>
                                    <a:srgbClr val="292929"/>
                                  </a:solidFill>
                                  <a:ln w="18464" cap="flat">
                                    <a:noFill/>
                                    <a:prstDash val="solid"/>
                                    <a:miter/>
                                  </a:ln>
                                </wps:spPr>
                                <wps:bodyPr rtlCol="0" anchor="ctr"/>
                              </wps:wsp>
                              <wps:wsp>
                                <wps:cNvPr id="2074269431" name="Freeform: Shape 2074269431"/>
                                <wps:cNvSpPr/>
                                <wps:spPr>
                                  <a:xfrm>
                                    <a:off x="2256999" y="2101991"/>
                                    <a:ext cx="76107" cy="76107"/>
                                  </a:xfrm>
                                  <a:custGeom>
                                    <a:avLst/>
                                    <a:gdLst>
                                      <a:gd name="connsiteX0" fmla="*/ 76108 w 76107"/>
                                      <a:gd name="connsiteY0" fmla="*/ 38054 h 76107"/>
                                      <a:gd name="connsiteX1" fmla="*/ 73521 w 76107"/>
                                      <a:gd name="connsiteY1" fmla="*/ 51724 h 76107"/>
                                      <a:gd name="connsiteX2" fmla="*/ 58373 w 76107"/>
                                      <a:gd name="connsiteY2" fmla="*/ 70196 h 76107"/>
                                      <a:gd name="connsiteX3" fmla="*/ 38054 w 76107"/>
                                      <a:gd name="connsiteY3" fmla="*/ 76108 h 76107"/>
                                      <a:gd name="connsiteX4" fmla="*/ 0 w 76107"/>
                                      <a:gd name="connsiteY4" fmla="*/ 38054 h 76107"/>
                                      <a:gd name="connsiteX5" fmla="*/ 739 w 76107"/>
                                      <a:gd name="connsiteY5" fmla="*/ 31219 h 76107"/>
                                      <a:gd name="connsiteX6" fmla="*/ 12007 w 76107"/>
                                      <a:gd name="connsiteY6" fmla="*/ 10345 h 76107"/>
                                      <a:gd name="connsiteX7" fmla="*/ 38054 w 76107"/>
                                      <a:gd name="connsiteY7" fmla="*/ 0 h 76107"/>
                                      <a:gd name="connsiteX8" fmla="*/ 76108 w 76107"/>
                                      <a:gd name="connsiteY8" fmla="*/ 38054 h 761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107" h="76107">
                                        <a:moveTo>
                                          <a:pt x="76108" y="38054"/>
                                        </a:moveTo>
                                        <a:cubicBezTo>
                                          <a:pt x="76108" y="42857"/>
                                          <a:pt x="75184" y="47475"/>
                                          <a:pt x="73521" y="51724"/>
                                        </a:cubicBezTo>
                                        <a:cubicBezTo>
                                          <a:pt x="70750" y="59297"/>
                                          <a:pt x="65209" y="65948"/>
                                          <a:pt x="58373" y="70196"/>
                                        </a:cubicBezTo>
                                        <a:cubicBezTo>
                                          <a:pt x="52462" y="73891"/>
                                          <a:pt x="45628" y="76108"/>
                                          <a:pt x="38054" y="76108"/>
                                        </a:cubicBezTo>
                                        <a:cubicBezTo>
                                          <a:pt x="16995" y="76108"/>
                                          <a:pt x="0" y="59113"/>
                                          <a:pt x="0" y="38054"/>
                                        </a:cubicBezTo>
                                        <a:cubicBezTo>
                                          <a:pt x="0" y="35652"/>
                                          <a:pt x="184" y="33251"/>
                                          <a:pt x="739" y="31219"/>
                                        </a:cubicBezTo>
                                        <a:cubicBezTo>
                                          <a:pt x="2217" y="22906"/>
                                          <a:pt x="6096" y="15887"/>
                                          <a:pt x="12007" y="10345"/>
                                        </a:cubicBezTo>
                                        <a:cubicBezTo>
                                          <a:pt x="18842" y="3879"/>
                                          <a:pt x="27893" y="0"/>
                                          <a:pt x="38054" y="0"/>
                                        </a:cubicBezTo>
                                        <a:cubicBezTo>
                                          <a:pt x="59112" y="0"/>
                                          <a:pt x="76108" y="16995"/>
                                          <a:pt x="76108" y="38054"/>
                                        </a:cubicBezTo>
                                        <a:close/>
                                      </a:path>
                                    </a:pathLst>
                                  </a:custGeom>
                                  <a:solidFill>
                                    <a:srgbClr val="292929"/>
                                  </a:solidFill>
                                  <a:ln w="18464" cap="flat">
                                    <a:noFill/>
                                    <a:prstDash val="solid"/>
                                    <a:miter/>
                                  </a:ln>
                                </wps:spPr>
                                <wps:bodyPr rtlCol="0" anchor="ctr"/>
                              </wps:wsp>
                              <wps:wsp>
                                <wps:cNvPr id="2074269432" name="Freeform: Shape 2074269432"/>
                                <wps:cNvSpPr/>
                                <wps:spPr>
                                  <a:xfrm>
                                    <a:off x="2245730" y="4127710"/>
                                    <a:ext cx="75923" cy="75922"/>
                                  </a:xfrm>
                                  <a:custGeom>
                                    <a:avLst/>
                                    <a:gdLst>
                                      <a:gd name="connsiteX0" fmla="*/ 75923 w 75923"/>
                                      <a:gd name="connsiteY0" fmla="*/ 37869 h 75922"/>
                                      <a:gd name="connsiteX1" fmla="*/ 38054 w 75923"/>
                                      <a:gd name="connsiteY1" fmla="*/ 75923 h 75922"/>
                                      <a:gd name="connsiteX2" fmla="*/ 13485 w 75923"/>
                                      <a:gd name="connsiteY2" fmla="*/ 66687 h 75922"/>
                                      <a:gd name="connsiteX3" fmla="*/ 923 w 75923"/>
                                      <a:gd name="connsiteY3" fmla="*/ 46367 h 75922"/>
                                      <a:gd name="connsiteX4" fmla="*/ 0 w 75923"/>
                                      <a:gd name="connsiteY4" fmla="*/ 37869 h 75922"/>
                                      <a:gd name="connsiteX5" fmla="*/ 38054 w 75923"/>
                                      <a:gd name="connsiteY5" fmla="*/ 0 h 75922"/>
                                      <a:gd name="connsiteX6" fmla="*/ 60036 w 75923"/>
                                      <a:gd name="connsiteY6" fmla="*/ 7389 h 75922"/>
                                      <a:gd name="connsiteX7" fmla="*/ 73891 w 75923"/>
                                      <a:gd name="connsiteY7" fmla="*/ 26601 h 75922"/>
                                      <a:gd name="connsiteX8" fmla="*/ 75738 w 75923"/>
                                      <a:gd name="connsiteY8" fmla="*/ 37869 h 759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5923" h="75922">
                                        <a:moveTo>
                                          <a:pt x="75923" y="37869"/>
                                        </a:moveTo>
                                        <a:cubicBezTo>
                                          <a:pt x="75923" y="58928"/>
                                          <a:pt x="58928" y="75923"/>
                                          <a:pt x="38054" y="75923"/>
                                        </a:cubicBezTo>
                                        <a:cubicBezTo>
                                          <a:pt x="28633" y="75923"/>
                                          <a:pt x="20135" y="72598"/>
                                          <a:pt x="13485" y="66687"/>
                                        </a:cubicBezTo>
                                        <a:cubicBezTo>
                                          <a:pt x="7389" y="61699"/>
                                          <a:pt x="2771" y="54310"/>
                                          <a:pt x="923" y="46367"/>
                                        </a:cubicBezTo>
                                        <a:cubicBezTo>
                                          <a:pt x="185" y="43596"/>
                                          <a:pt x="0" y="40640"/>
                                          <a:pt x="0" y="37869"/>
                                        </a:cubicBezTo>
                                        <a:cubicBezTo>
                                          <a:pt x="0" y="16995"/>
                                          <a:pt x="16995" y="0"/>
                                          <a:pt x="38054" y="0"/>
                                        </a:cubicBezTo>
                                        <a:cubicBezTo>
                                          <a:pt x="46367" y="0"/>
                                          <a:pt x="53941" y="2586"/>
                                          <a:pt x="60036" y="7389"/>
                                        </a:cubicBezTo>
                                        <a:cubicBezTo>
                                          <a:pt x="66687" y="11823"/>
                                          <a:pt x="71674" y="18473"/>
                                          <a:pt x="73891" y="26601"/>
                                        </a:cubicBezTo>
                                        <a:cubicBezTo>
                                          <a:pt x="74999" y="30110"/>
                                          <a:pt x="75738" y="33990"/>
                                          <a:pt x="75738" y="37869"/>
                                        </a:cubicBezTo>
                                        <a:close/>
                                      </a:path>
                                    </a:pathLst>
                                  </a:custGeom>
                                  <a:solidFill>
                                    <a:srgbClr val="292929"/>
                                  </a:solidFill>
                                  <a:ln w="18464" cap="flat">
                                    <a:noFill/>
                                    <a:prstDash val="solid"/>
                                    <a:miter/>
                                  </a:ln>
                                </wps:spPr>
                                <wps:bodyPr rtlCol="0" anchor="ctr"/>
                              </wps:wsp>
                            </wpg:grpSp>
                          </wpg:grpSp>
                          <wps:wsp>
                            <wps:cNvPr id="2074269433" name="TextBox 226"/>
                            <wps:cNvSpPr txBox="1"/>
                            <wps:spPr>
                              <a:xfrm>
                                <a:off x="75544" y="2633321"/>
                                <a:ext cx="567559" cy="505630"/>
                              </a:xfrm>
                              <a:prstGeom prst="rect">
                                <a:avLst/>
                              </a:prstGeom>
                              <a:noFill/>
                            </wps:spPr>
                            <wps:txb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06</w:t>
                                  </w:r>
                                </w:p>
                              </w:txbxContent>
                            </wps:txbx>
                            <wps:bodyPr wrap="square" rtlCol="0">
                              <a:noAutofit/>
                            </wps:bodyPr>
                          </wps:wsp>
                        </wpg:grpSp>
                        <wps:wsp>
                          <wps:cNvPr id="2074269470" name="TextBox 224"/>
                          <wps:cNvSpPr txBox="1"/>
                          <wps:spPr>
                            <a:xfrm>
                              <a:off x="423250" y="2139619"/>
                              <a:ext cx="1196339" cy="1023942"/>
                            </a:xfrm>
                            <a:prstGeom prst="rect">
                              <a:avLst/>
                            </a:prstGeom>
                            <a:noFill/>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التحديات المرتبطة بالتحوّل الرقمي</w:t>
                                </w:r>
                              </w:p>
                            </w:txbxContent>
                          </wps:txbx>
                          <wps:bodyPr wrap="square">
                            <a:noAutofit/>
                          </wps:bodyPr>
                        </wps:wsp>
                      </wpg:grpSp>
                    </wpg:wgp>
                  </a:graphicData>
                </a:graphic>
              </wp:inline>
            </w:drawing>
          </mc:Choice>
          <mc:Fallback>
            <w:pict>
              <v:group id="Group 235" o:spid="_x0000_s1880" style="width:451.3pt;height:219.05pt;mso-position-horizontal-relative:char;mso-position-vertical-relative:line" coordsize="69440,33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">
                <v:group id="Group 2074269150" o:spid="_x0000_s1881" style="position:absolute;left:52816;width:16624;height:15175" coordorigin="52816"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DvYcbL&#10;AAAA4wAAAA8AAAAAAAAAAAAAAAAAqgIAAGRycy9kb3ducmV2LnhtbFBLBQYAAAAABAAEAPoAAACi&#10;AwAAAAA=&#10;">
                  <v:group id="Group 2074269151" o:spid="_x0000_s1882" style="position:absolute;left:52816;width:16624;height:15175" coordorigin="52816"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Po8Rd&#10;zAAAAOMAAAAPAAAAAAAAAAAAAAAAAKoCAABkcnMvZG93bnJldi54bWxQSwUGAAAAAAQABAD6AAAA&#10;owMAAAAA&#10;">
                    <v:group id="Graphic 2" o:spid="_x0000_s1883" style="position:absolute;left:52816;width:20523;height:18734" coordorigin="52816"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cVoq&#10;zAAAAOMAAAAPAAAAAAAAAAAAAAAAAKoCAABkcnMvZG93bnJldi54bWxQSwUGAAAAAAQABAD6AAAA&#10;owMAAAAA&#10;">
                      <v:shape id="Freeform: Shape 2074269153" o:spid="_x0000_s1884" style="position:absolute;left:56005;width:20004;height:25950;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hFcgA&#10;AADjAAAADwAAAGRycy9kb3ducmV2LnhtbERPTWvCQBC9C/0PyxR6041pozZ1FQlI9RKotYfehuw0&#10;CWZnQ3ZN0n/fFYQe3zdvvR1NI3rqXG1ZwXwWgSAurK65VHD+3E9XIJxH1thYJgW/5GC7eZisMdV2&#10;4A/qT74UoYRdigoq79tUSldUZNDNbEsctB/bGfQBdqXUHQ6h3DQyjqKFNFhzWKiwpayi4nK6GgWm&#10;DfTlvMq/v5Y2P77TQFmyU+rpcdy9gfA0+n/zPX3QCuJo+RIvXufJM9w+hT8gN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YeEVyAAAAOMAAAAPAAAAAAAAAAAAAAAAAJgCAABk&#10;cnMvZG93bnJldi54bWxQSwUGAAAAAAQABAD1AAAAjQM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116569"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885" style="position:absolute;left:52816;top:9446;width:7855;height:7855" coordorigin="52816,944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1GfF&#10;zAAAAOMAAAAPAAAAAAAAAAAAAAAAAKoCAABkcnMvZG93bnJldi54bWxQSwUGAAAAAAQABAD6AAAA&#10;owMAAAAA&#10;">
                        <v:shape id="Freeform: Shape 2074269173" o:spid="_x0000_s1886" style="position:absolute;left:53169;top:9803;width:7145;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Syx8sA&#10;AADjAAAADwAAAGRycy9kb3ducmV2LnhtbESPQUsDMRSE74L/ITzBm012XVtdmxYpCr14aFXE23Pz&#10;3CxNXpZN2l3/vREEj8PMfMMs15N34kRD7AJrKGYKBHETTMethteXp6tbEDEhG3SBScM3RVivzs+W&#10;WJsw8o5O+9SKDOFYowabUl9LGRtLHuMs9MTZ+wqDx5Tl0Eoz4Jjh3slSqbn02HFesNjTxlJz2B+9&#10;hpvm+f3TumOsqo9DqR5Ht3nbFlpfXkwP9yASTek//NfeGg2lWlTl/K5YXMPvp/wH5O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SFLLHywAAAOMAAAAPAAAAAAAAAAAAAAAAAJgC&#10;AABkcnMvZG93bnJldi54bWxQSwUGAAAAAAQABAD1AAAAkAM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174" o:spid="_x0000_s1887" style="position:absolute;left:52816;top:9446;width:7855;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kIZ80A&#10;AADjAAAADwAAAGRycy9kb3ducmV2LnhtbESPT2vCQBTE74V+h+UVvNWNwUZNXcWKQnsoUv+Ax0f2&#10;maTNvg3ZjW6/fbdQ6HGYmd8w82UwjbhS52rLCkbDBARxYXXNpYLjYfs4BeE8ssbGMin4JgfLxf3d&#10;HHNtb/xB170vRYSwy1FB5X2bS+mKigy6oW2Jo3exnUEfZVdK3eEtwk0j0yTJpMGa40KFLa0rKr72&#10;vVHwfjpeeveyS13/uQtvq+wcNk9npQYPYfUMwlPw/+G/9qtWkCaTcZrNRpMx/H6Kf0Auf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BbJCGfNAAAA4wAAAA8AAAAAAAAAAAAAAAAA&#10;mAIAAGRycy9kb3ducmV2LnhtbFBLBQYAAAAABAAEAPUAAACSAw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888" style="position:absolute;left:75274;top:2490;width:5970;height:21016" coordorigin="75274,2490"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eP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nM7g/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7LZ4+&#10;zAAAAOMAAAAPAAAAAAAAAAAAAAAAAKoCAABkcnMvZG93bnJldi54bWxQSwUGAAAAAAQABAD6AAAA&#10;owMAAAAA&#10;">
                        <v:shape id="Freeform: Shape 2074269176" o:spid="_x0000_s1889" style="position:absolute;left:75285;top:2593;width:5959;height:20823;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bzEc0A&#10;AADjAAAADwAAAGRycy9kb3ducmV2LnhtbESP0WrCQBRE34X+w3ILfdONoURNXcWKUvWhtWk/4JK9&#10;TUKzd0N2E1O/vlsQ+jjMzBlmuR5MLXpqXWVZwXQSgSDOra64UPD5sR/PQTiPrLG2TAp+yMF6dTda&#10;Yqrthd+pz3whAoRdigpK75tUSpeXZNBNbEMcvC/bGvRBtoXULV4C3NQyjqJEGqw4LJTY0Lak/Dvr&#10;jILquj913Wufnev58/Fls5DDefem1MP9sHkC4Wnw/+Fb+6AVxNHsMU4W01kCf5/CH5Cr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AcW8xH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177" o:spid="_x0000_s1890" style="position:absolute;left:75386;top:2490;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5XUcwA&#10;AADjAAAADwAAAGRycy9kb3ducmV2LnhtbESP0UrDQBRE3wX/YbmCL2I3CTWxabdFagtCBbH2A26z&#10;t9lg9m7Irmn8+64g9HGYmTPMYjXaVgzU+8axgnSSgCCunG64VnD42j4+g/ABWWPrmBT8kofV8vZm&#10;gaV2Z/6kYR9qESHsS1RgQuhKKX1lyKKfuI44eifXWwxR9rXUPZ4j3LYyS5JcWmw4LhjsaG2o+t7/&#10;WAXd6yGsn9qNoSGtPt6nm+NDviuUur8bX+YgAo3hGv5vv2kFWVJMs3yWFgX8fYp/QC4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bj5XUc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178" o:spid="_x0000_s1891" style="position:absolute;left:75274;top:22747;width:759;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10ycYA&#10;AADjAAAADwAAAGRycy9kb3ducmV2LnhtbERP3WrCMBS+F/YO4Qx2p6ll2K0zigyU7kaw+gCH5qyt&#10;NiclyWr79suF4OXH97/ejqYTAznfWlawXCQgiCurW64VXM77+QcIH5A1dpZJwUQetpuX2Rpzbe98&#10;oqEMtYgh7HNU0ITQ51L6qiGDfmF74sj9WmcwROhqqR3eY7jpZJokK2mw5djQYE/fDVW38s8o0Pti&#10;LHB39ZM8/BwvxeAO5ylT6u113H2BCDSGp/jhLrSCNMne09XnMouj46f4B+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10ycYAAADjAAAADwAAAAAAAAAAAAAAAACYAgAAZHJz&#10;L2Rvd25yZXYueG1sUEsFBgAAAAAEAAQA9QAAAIsDA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161" o:spid="_x0000_s1892" type="#_x0000_t202" style="position:absolute;left:53569;top:7365;width:5667;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fNEcoA&#10;AADjAAAADwAAAGRycy9kb3ducmV2LnhtbESPT2vCQBTE74LfYXlCb7prsGpSVxGL0FNL/QfeHtln&#10;Epp9G7KrSb99t1DocZiZ3zCrTW9r8aDWV441TCcKBHHuTMWFhtNxP16C8AHZYO2YNHyTh816OFhh&#10;ZlzHn/Q4hEJECPsMNZQhNJmUPi/Jop+4hjh6N9daDFG2hTQtdhFua5koNZcWK44LJTa0Kyn/Otyt&#10;hvP77XqZqY/i1T43neuVZJtKrZ9G/fYFRKA+/If/2m9GQ6IWs2SeThcp/H6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8XzRHKAAAA4wAAAA8AAAAAAAAAAAAAAAAAmAIA&#10;AGRycy9kb3ducmV2LnhtbFBLBQYAAAAABAAEAPUAAACPAwAAAAA=&#10;" filled="f" stroked="f">
                      <v:textbo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01</w:t>
                            </w:r>
                          </w:p>
                        </w:txbxContent>
                      </v:textbox>
                    </v:shape>
                  </v:group>
                  <v:shape id="TextBox 159" o:spid="_x0000_s1893" type="#_x0000_t202" style="position:absolute;left:57306;top:4560;width:10991;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Uq8gA&#10;AADjAAAADwAAAGRycy9kb3ducmV2LnhtbESPy2rCQBSG94LvMBzBXZ0xWC/RUUQRumpR20J3h8wx&#10;CWbOhMxo4ts7i4LLn//Gt9p0thJ3anzpWMN4pEAQZ86UnGv4Ph/e5iB8QDZYOSYND/KwWfd7K0yN&#10;a/lI91PIRRxhn6KGIoQ6ldJnBVn0I1cTR+/iGoshyiaXpsE2jttKJkpNpcWS40OBNe0Kyq6nm9Xw&#10;83n5+52or3xv3+vWdUqyXUith4NuuwQRqAuv8H/7w2hI1GySTBfjeaSITJEH5PoJ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BSryAAAAOMAAAAPAAAAAAAAAAAAAAAAAJgCAABk&#10;cnMvZG93bnJldi54bWxQSwUGAAAAAAQABAD1AAAAjQMAAAAA&#10;" filled="f" stroked="f">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التغيير في نماذج القيادة</w:t>
                          </w:r>
                        </w:p>
                      </w:txbxContent>
                    </v:textbox>
                  </v:shape>
                </v:group>
                <v:group id="Group 2074269181" o:spid="_x0000_s1894" style="position:absolute;left:32673;width:16624;height:15175" coordorigin="32673"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w+ga&#10;zAAAAOMAAAAPAAAAAAAAAAAAAAAAAKoCAABkcnMvZG93bnJldi54bWxQSwUGAAAAAAQABAD6AAAA&#10;owMAAAAA&#10;">
                  <v:group id="Group 2074269344" o:spid="_x0000_s1895" style="position:absolute;left:32673;width:16624;height:15175" coordorigin="32673"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yZ/5&#10;zAAAAOMAAAAPAAAAAAAAAAAAAAAAAKoCAABkcnMvZG93bnJldi54bWxQSwUGAAAAAAQABAD6AAAA&#10;owMAAAAA&#10;">
                    <v:group id="Graphic 2" o:spid="_x0000_s1896" style="position:absolute;left:32673;width:20522;height:18734" coordorigin="32673"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hTpi&#10;zAAAAOMAAAAPAAAAAAAAAAAAAAAAAKoCAABkcnMvZG93bnJldi54bWxQSwUGAAAAAAQABAD6AAAA&#10;owMAAAAA&#10;">
                      <v:shape id="Freeform: Shape 2074269346" o:spid="_x0000_s1897" style="position:absolute;left:35861;width:20005;height:25950;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wTcsA&#10;AADjAAAADwAAAGRycy9kb3ducmV2LnhtbESPQWvCQBSE74L/YXmFXqRuTEOsqatIi+KtGNuDt0f2&#10;NQnNvo3Z1cR/3xUKPQ4z8w2zXA+mEVfqXG1ZwWwagSAurK65VPB53D69gHAeWWNjmRTcyMF6NR4t&#10;MdO25wNdc1+KAGGXoYLK+zaT0hUVGXRT2xIH79t2Bn2QXSl1h32Am0bGUZRKgzWHhQpbequo+Mkv&#10;RkF++jC8S/fJmbflZXLwdf/1flPq8WHYvILwNPj/8F97rxXE0TyJ08VzksL9U/gDcv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vDPBNywAAAOMAAAAPAAAAAAAAAAAAAAAAAJgC&#10;AABkcnMvZG93bnJldi54bWxQSwUGAAAAAAQABAD1AAAAkAM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ffd966" strokecolor="#ffd966"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898" style="position:absolute;left:32673;top:9446;width:7855;height:7855" coordorigin="32673,944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HGwGO&#10;zAAAAOMAAAAPAAAAAAAAAAAAAAAAAKoCAABkcnMvZG93bnJldi54bWxQSwUGAAAAAAQABAD6AAAA&#10;owMAAAAA&#10;">
                        <v:shape id="Freeform: Shape 2074269348" o:spid="_x0000_s1899" style="position:absolute;left:33026;top:9803;width:7145;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iE6skA&#10;AADjAAAADwAAAGRycy9kb3ducmV2LnhtbERPz0/CMBS+m/A/NI/Em7TMiTIpxBBNuHgQNcbbY32u&#10;C+3rshY2/3t7MOH45fu92ozeiTP1sQ2sYT5TIIjrYFpuNHy8v9w8gIgJ2aALTBp+KcJmPblaYWXC&#10;wG903qdG5BCOFWqwKXWVlLG25DHOQkecuZ/Qe0wZ9o00PQ453DtZKLWQHlvODRY72lqqj/uT13BX&#10;v34drDvFsvw+Fup5cNvP3Vzr6+n49Agi0Zgu4n/3zmgo1H1ZLJa3ZR6dP+U/I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xiE6skAAADjAAAADwAAAAAAAAAAAAAAAACYAgAA&#10;ZHJzL2Rvd25yZXYueG1sUEsFBgAAAAAEAAQA9QAAAI4DA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349" o:spid="_x0000_s1900" style="position:absolute;left:32673;top:9446;width:7855;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ADpc0A&#10;AADjAAAADwAAAGRycy9kb3ducmV2LnhtbESPT0vDQBTE7wW/w/KE3tqNaU3b2G2poqAHKf0j9PjI&#10;vibR7NuQ3bTrt3cFweMwM79hlutgGnGhztWWFdyNExDEhdU1lwqOh5fRHITzyBoby6TgmxysVzeD&#10;JebaXnlHl70vRYSwy1FB5X2bS+mKigy6sW2Jo3e2nUEfZVdK3eE1wk0j0yTJpMGa40KFLT1VVHzt&#10;e6Pg/eN47t3jNnX95za8bbJTeL4/KTW8DZsHEJ6C/w//tV+1gjSZTdNsMZku4PdT/ANy9QM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tgA6XNAAAA4wAAAA8AAAAAAAAAAAAAAAAA&#10;mAIAAGRycy9kb3ducmV2LnhtbFBLBQYAAAAABAAEAPUAAACSAw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901" style="position:absolute;left:55130;top:2490;width:5971;height:21016" coordorigin="55130,2490"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0rDyfL&#10;AAAA4wAAAA8AAAAAAAAAAAAAAAAAqgIAAGRycy9kb3ducmV2LnhtbFBLBQYAAAAABAAEAPoAAACi&#10;AwAAAAA=&#10;">
                        <v:shape id="Freeform: Shape 2074269351" o:spid="_x0000_s1902" style="position:absolute;left:55141;top:2593;width:5960;height:20823;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352" o:spid="_x0000_s1903" style="position:absolute;left:55243;top:2490;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jGSMwA&#10;AADjAAAADwAAAGRycy9kb3ducmV2LnhtbESP3WrCQBSE7wu+w3KE3pS6MdXYRlcp1oLQQvHnAU6z&#10;p9lg9mzIbmP69q5Q8HKYmW+Yxaq3teio9ZVjBeNRAoK4cLriUsHx8P74DMIHZI21Y1LwRx5Wy8Hd&#10;AnPtzryjbh9KESHsc1RgQmhyKX1hyKIfuYY4ej+utRiibEupWzxHuK1lmiSZtFhxXDDY0NpQcdr/&#10;WgXN2zGsp/XGUDcuvj4nm++H7GOm1P2wf52DCNSHW/i/vdUK0mQ2SbOXp2kK10/xD8jl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mDjGSM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371" o:spid="_x0000_s1904" style="position:absolute;left:55130;top:22747;width:760;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OztcoA&#10;AADjAAAADwAAAGRycy9kb3ducmV2LnhtbESPzWrDMBCE74G+g9hCb4kct8SJEyWEQoJ7KeTnARZr&#10;Yzu1VkZSHfvtq0Khx2FmvmE2u8G0oifnG8sK5rMEBHFpdcOVguvlMF2C8AFZY2uZFIzkYbd9mmww&#10;1/bBJ+rPoRIRwj5HBXUIXS6lL2sy6Ge2I47ezTqDIUpXSe3wEeGmlWmSLKTBhuNCjR2911R+nb+N&#10;An0ohgL3dz/K48fntejd8TJmSr08D/s1iEBD+A//tQutIE2yt3Sxes3m8Psp/gG5/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Mjs7XKAAAA4wAAAA8AAAAAAAAAAAAAAAAAmAIA&#10;AGRycy9kb3ducmV2LnhtbFBLBQYAAAAABAAEAPUAAACPAw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174" o:spid="_x0000_s1905" type="#_x0000_t202" style="position:absolute;left:33427;top:7365;width:5667;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xgcoA&#10;AADjAAAADwAAAGRycy9kb3ducmV2LnhtbESPT2vCQBTE7wW/w/IK3upu47+aukqpCD1ZjG2ht0f2&#10;mQSzb0N2NfHbdwWhx2FmfsMs172txYVaXznW8DxSIIhzZyouNHwdtk8vIHxANlg7Jg1X8rBeDR6W&#10;mBrX8Z4uWShEhLBPUUMZQpNK6fOSLPqRa4ijd3StxRBlW0jTYhfhtpaJUjNpseK4UGJD7yXlp+xs&#10;NXzvjr8/E/VZbOy06VyvJNuF1Hr42L+9ggjUh//wvf1hNCRqPklmi/E8gdun+Afk6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x3MYHKAAAA4wAAAA8AAAAAAAAAAAAAAAAAmAIA&#10;AGRycy9kb3ducmV2LnhtbFBLBQYAAAAABAAEAPUAAACPAwAAAAA=&#10;" filled="f" stroked="f">
                      <v:textbo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02</w:t>
                            </w:r>
                          </w:p>
                        </w:txbxContent>
                      </v:textbox>
                    </v:shape>
                  </v:group>
                  <v:shape id="TextBox 172" o:spid="_x0000_s1906" type="#_x0000_t202" style="position:absolute;left:37676;top:4560;width:10998;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uUGsoA&#10;AADjAAAADwAAAGRycy9kb3ducmV2LnhtbESPT2vCQBTE70K/w/IK3nS30fondRVRCp4qtVXw9sg+&#10;k2D2bciuJv32bqHQ4zAzv2EWq85W4k6NLx1reBkqEMSZMyXnGr6/3gczED4gG6wck4Yf8rBaPvUW&#10;mBrX8ifdDyEXEcI+RQ1FCHUqpc8KsuiHriaO3sU1FkOUTS5Ng22E20omSk2kxZLjQoE1bQrKroeb&#10;1XD8uJxPY7XPt/a1bl2nJNu51Lr/3K3fQATqwn/4r70zGhI1HSeT+Wg6gt9P8Q/I5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M7lBrKAAAA4wAAAA8AAAAAAAAAAAAAAAAAmAIA&#10;AGRycy9kb3ducmV2LnhtbFBLBQYAAAAABAAEAPUAAACPAwAAAAA=&#10;" filled="f" stroked="f">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الشفافية والمساءلة</w:t>
                          </w:r>
                        </w:p>
                      </w:txbxContent>
                    </v:textbox>
                  </v:shape>
                </v:group>
                <v:group id="Group 2074269374" o:spid="_x0000_s1907" style="position:absolute;left:12530;width:16624;height:15175" coordorigin="12530"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5pVVE&#10;zAAAAOMAAAAPAAAAAAAAAAAAAAAAAKoCAABkcnMvZG93bnJldi54bWxQSwUGAAAAAAQABAD6AAAA&#10;owMAAAAA&#10;">
                  <v:group id="Group 2074269375" o:spid="_x0000_s1908" style="position:absolute;left:12530;width:16624;height:15175" coordorigin="12530"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W6fDf&#10;zAAAAOMAAAAPAAAAAAAAAAAAAAAAAKoCAABkcnMvZG93bnJldi54bWxQSwUGAAAAAAQABAD6AAAA&#10;owMAAAAA&#10;">
                    <v:group id="Graphic 2" o:spid="_x0000_s1909" style="position:absolute;left:12530;width:20522;height:18734" coordorigin="12530"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O26o&#10;zAAAAOMAAAAPAAAAAAAAAAAAAAAAAKoCAABkcnMvZG93bnJldi54bWxQSwUGAAAAAAQABAD6AAAA&#10;owMAAAAA&#10;">
                      <v:shape id="Freeform: Shape 2074269377" o:spid="_x0000_s1910" style="position:absolute;left:15718;width:20004;height:25950;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nHIc0A&#10;AADjAAAADwAAAGRycy9kb3ducmV2LnhtbESPQUvDQBSE74L/YXmCF7EbY0lq7LZIwVroqa0I3p7Z&#10;ZxKafZvubtP477tCocdhZr5hpvPBtKIn5xvLCp5GCQji0uqGKwWfu/fHCQgfkDW2lknBH3mYz25v&#10;plhoe+IN9dtQiQhhX6CCOoSukNKXNRn0I9sRR+/XOoMhSldJ7fAU4aaVaZJk0mDDcaHGjhY1lfvt&#10;0ShoDsO3f6hW5a7/mrjNzzL7WO9Rqfu74e0VRKAhXMOX9korSJN8nGYvz3kO/5/iH5CzM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dpxyHNAAAA4wAAAA8AAAAAAAAAAAAAAAAA&#10;mAIAAGRycy9kb3ducmV2LnhtbFBLBQYAAAAABAAEAPUAAACSAw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9fcfd1"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911" style="position:absolute;left:12530;top:9446;width:7854;height:7855" coordorigin="12530,944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46F9ByQAA&#10;AOMAAAAPAAAAAAAAAAAAAAAAAKoCAABkcnMvZG93bnJldi54bWxQSwUGAAAAAAQABAD6AAAAoAMA&#10;AAAA&#10;">
                        <v:shape id="Freeform: Shape 2074269379" o:spid="_x0000_s1912" style="position:absolute;left:12883;top:9803;width:7145;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jrzMwA&#10;AADjAAAADwAAAGRycy9kb3ducmV2LnhtbESPQUsDMRSE74L/ITzBm026rq1dmxYpCr14sFqKt+fm&#10;uVmavCybtLv+eyMIHoeZ+YZZrkfvxJn62AbWMJ0oEMR1MC03Gt7fnm/uQcSEbNAFJg3fFGG9urxY&#10;YmXCwK903qVGZAjHCjXYlLpKylhb8hgnoSPO3lfoPaYs+0aaHocM904WSs2kx5bzgsWONpbq4+7k&#10;NdzVL4dP606xLD+OhXoa3Ga/nWp9fTU+PoBINKb/8F97azQUal4Ws8XtfAG/n/IfkKs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3jjrzMwAAADjAAAADwAAAAAAAAAAAAAAAACY&#10;AgAAZHJzL2Rvd25yZXYueG1sUEsFBgAAAAAEAAQA9QAAAJEDA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380" o:spid="_x0000_s1913" style="position:absolute;left:12530;top:9446;width:7854;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MQoswA&#10;AADjAAAADwAAAGRycy9kb3ducmV2LnhtbESPzWrCQBSF9wXfYbiCuzpp2qaaOoqVCnZRpFbB5SVz&#10;TdJm7oTMRMe3dxaFLg/nj2+2CKYRZ+pcbVnBwzgBQVxYXXOpYP+9vp+AcB5ZY2OZFFzJwWI+uJth&#10;ru2Fv+i886WII+xyVFB53+ZSuqIig25sW+LonWxn0EfZlVJ3eInjppFpkmTSYM3xocKWVhUVv7ve&#10;KPg87E+9e9umrv/Zho9ldgzvz0elRsOwfAXhKfj/8F97oxWkyctTmk0fJ5EiMkUekPMb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8eMQoswAAADjAAAADwAAAAAAAAAAAAAAAACY&#10;AgAAZHJzL2Rvd25yZXYueG1sUEsFBgAAAAAEAAQA9QAAAJEDA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914" style="position:absolute;left:34987;top:2490;width:5970;height:21016" coordorigin="34987,2490"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cB4b7&#10;zAAAAOMAAAAPAAAAAAAAAAAAAAAAAKoCAABkcnMvZG93bnJldi54bWxQSwUGAAAAAAQABAD6AAAA&#10;owMAAAAA&#10;">
                        <v:shape id="Freeform: Shape 2074269382" o:spid="_x0000_s1915" style="position:absolute;left:34998;top:2593;width:5959;height:20823;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zr1M0A&#10;AADjAAAADwAAAGRycy9kb3ducmV2LnhtbESP3UrDQBSE7wXfYTmCd3ZjKjVNuy21WKxe9CftAxyy&#10;xySYPRuymzT69K5Q8HKYmW+Y+XIwteipdZVlBY+jCARxbnXFhYLzafOQgHAeWWNtmRR8k4Pl4vZm&#10;jqm2Fz5Sn/lCBAi7FBWU3jeplC4vyaAb2YY4eJ+2NeiDbAupW7wEuKllHEUTabDisFBiQ+uS8q+s&#10;Mwqqn81H1+367FAnL+9vq6kcDq97pe7vhtUMhKfB/4ev7a1WEEfPT/FkOk5i+PsU/oBc/AI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A869T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383" o:spid="_x0000_s1916" style="position:absolute;left:35100;top:2490;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PlMwA&#10;AADjAAAADwAAAGRycy9kb3ducmV2LnhtbESP0WrCQBRE3wX/YbmFvpS6MWq0qasUtSBYKLV+wG32&#10;NhvM3g3ZNaZ/3y0UfBxm5gyzXPe2Fh21vnKsYDxKQBAXTldcKjh9vj4uQPiArLF2TAp+yMN6NRws&#10;Mdfuyh/UHUMpIoR9jgpMCE0upS8MWfQj1xBH79u1FkOUbSl1i9cIt7VMkySTFiuOCwYb2hgqzseL&#10;VdBsT2Ezq3eGunHx/jbdfT1kh7lS93f9yzOIQH24hf/be60gTebTNHuaLCbw9yn+Abn6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RRPlM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384" o:spid="_x0000_s1917" style="position:absolute;left:34987;top:22747;width:759;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FgCsoA&#10;AADjAAAADwAAAGRycy9kb3ducmV2LnhtbESP3WrCQBSE7wt9h+UUelc3pqI2uooUlHgj+PMAh+xp&#10;Es2eDbvbmLx9tyB4OczMN8xy3ZtGdOR8bVnBeJSAIC6srrlUcDlvP+YgfEDW2FgmBQN5WK9eX5aY&#10;aXvnI3WnUIoIYZ+hgiqENpPSFxUZ9CPbEkfvxzqDIUpXSu3wHuGmkWmSTKXBmuNChS19V1TcTr9G&#10;gd7mfY6bqx/kbn+45J3bnYeZUu9v/WYBIlAfnuFHO9cK0mQ2Sadfn/MJ/H+Kf0C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aBYArKAAAA4wAAAA8AAAAAAAAAAAAAAAAAmAIA&#10;AGRycy9kb3ducmV2LnhtbFBLBQYAAAAABAAEAPUAAACPAw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187" o:spid="_x0000_s1918" type="#_x0000_t202" style="position:absolute;left:13284;top:7365;width:5668;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vZ0skA&#10;AADjAAAADwAAAGRycy9kb3ducmV2LnhtbESPS2vDMBCE74H+B7GF3hKpztuNEkpKoaeGPCG3xdrY&#10;ptbKWGrs/vsoUMhxmJlvmMWqs5W4UuNLxxpeBwoEceZMybmGw/6zPwPhA7LByjFp+CMPq+VTb4Gp&#10;cS1v6boLuYgQ9ilqKEKoUyl9VpBFP3A1cfQurrEYomxyaRpsI9xWMlFqIi2WHBcKrGldUPaz+7Ua&#10;jt+X82mkNvmHHdet65RkO5davzx3728gAnXhEf5vfxkNiZqOksl8OBvD/VP8A3J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kvZ0skAAADjAAAADwAAAAAAAAAAAAAAAACYAgAA&#10;ZHJzL2Rvd25yZXYueG1sUEsFBgAAAAAEAAQA9QAAAI4DAAAAAA==&#10;" filled="f" stroked="f">
                      <v:textbo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03</w:t>
                            </w:r>
                          </w:p>
                        </w:txbxContent>
                      </v:textbox>
                    </v:shape>
                  </v:group>
                  <v:shape id="TextBox 185" o:spid="_x0000_s1919" type="#_x0000_t202" style="position:absolute;left:16696;top:5975;width:1234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lHpcoA&#10;AADjAAAADwAAAGRycy9kb3ducmV2LnhtbESPQWvCQBSE74X+h+UVequ7TW2q0VVKi+BJUavg7ZF9&#10;JqHZtyG7NfHfu0LB4zAz3zDTeW9rcabWV441vA4UCOLcmYoLDT+7xcsIhA/IBmvHpOFCHuazx4cp&#10;ZsZ1vKHzNhQiQthnqKEMocmk9HlJFv3ANcTRO7nWYoiyLaRpsYtwW8tEqVRarDgulNjQV0n57/bP&#10;ativTsfDUK2Lb/vedK5Xku1Yav381H9OQATqwz38314aDYn6GCbp+G2Uwu1T/ANyd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aZR6XKAAAA4wAAAA8AAAAAAAAAAAAAAAAAmAIA&#10;AGRycy9kb3ducmV2LnhtbFBLBQYAAAAABAAEAPUAAACPAwAAAAA=&#10;" filled="f" stroked="f">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إدارة المخاطر</w:t>
                          </w:r>
                        </w:p>
                      </w:txbxContent>
                    </v:textbox>
                  </v:shape>
                </v:group>
                <v:group id="Group 2074269387" o:spid="_x0000_s1920" style="position:absolute;left:43869;top:18529;width:16623;height:15175" coordorigin="43869,18529"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8orsU&#10;zAAAAOMAAAAPAAAAAAAAAAAAAAAAAKoCAABkcnMvZG93bnJldi54bWxQSwUGAAAAAAQABAD6AAAA&#10;owMAAAAA&#10;">
                  <v:group id="Group 2074269388" o:spid="_x0000_s1921" style="position:absolute;left:43869;top:18529;width:16623;height:15175" coordorigin="43869,18529"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NPS9myQAA&#10;AOMAAAAPAAAAAAAAAAAAAAAAAKoCAABkcnMvZG93bnJldi54bWxQSwUGAAAAAAQABAD6AAAAoAMA&#10;AAAA&#10;">
                    <v:group id="Graphic 2" o:spid="_x0000_s1922" style="position:absolute;left:43869;top:18529;width:20522;height:18734" coordorigin="43869,18529"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OS5u8oA&#10;AADjAAAADwAAAAAAAAAAAAAAAACqAgAAZHJzL2Rvd25yZXYueG1sUEsFBgAAAAAEAAQA+gAAAKED&#10;AAAAAA==&#10;">
                      <v:shape id="Freeform: Shape 2074269399" o:spid="_x0000_s1923" style="position:absolute;left:47057;top:18529;width:20004;height:25951;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YQMs0A&#10;AADjAAAADwAAAGRycy9kb3ducmV2LnhtbESPQUvDQBSE74L/YXmCF7EbY4lN7LZIwVroqa0I3p7Z&#10;ZxKafZvubtP477tCocdhZr5hpvPBtKIn5xvLCp5GCQji0uqGKwWfu/fHCQgfkDW2lknBH3mYz25v&#10;plhoe+IN9dtQiQhhX6CCOoSukNKXNRn0I9sRR+/XOoMhSldJ7fAU4aaVaZJk0mDDcaHGjhY1lfvt&#10;0ShoDsO3f6hW5a7/mrjNzzL7WO9Rqfu74e0VRKAhXMOX9korSJOXcZrlz3kO/5/iH5CzM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Em2EDLNAAAA4wAAAA8AAAAAAAAAAAAAAAAA&#10;mAIAAGRycy9kb3ducmV2LnhtbFBLBQYAAAAABAAEAPUAAACSAw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9fcfd1"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924" style="position:absolute;left:43869;top:27976;width:7854;height:7855" coordorigin="43869,2797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4y7V/L&#10;AAAA4wAAAA8AAAAAAAAAAAAAAAAAqgIAAGRycy9kb3ducmV2LnhtbFBLBQYAAAAABAAEAPoAAACi&#10;AwAAAAA=&#10;">
                        <v:shape id="Freeform: Shape 2074269401" o:spid="_x0000_s1925" style="position:absolute;left:44221;top:28333;width:7146;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JZ0ssA&#10;AADjAAAADwAAAGRycy9kb3ducmV2LnhtbESPQUsDMRSE74L/ITzBm012WWtdmxYpCr14sCrF23Pz&#10;3CxNXpZN2l3/vRGEHoeZ+YZZrifvxImG2AXWUMwUCOImmI5bDe9vzzcLEDEhG3SBScMPRVivLi+W&#10;WJsw8iuddqkVGcKxRg02pb6WMjaWPMZZ6Imz9x0GjynLoZVmwDHDvZOlUnPpseO8YLGnjaXmsDt6&#10;DbfNy/7LumOsqs9DqZ5Gt/nYFlpfX02PDyASTekc/m9vjYZS3VXl/L5SBfx9yn9Ar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4lnSywAAAOMAAAAPAAAAAAAAAAAAAAAAAJgC&#10;AABkcnMvZG93bnJldi54bWxQSwUGAAAAAAQABAD1AAAAkAM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402" o:spid="_x0000_s1926" style="position:absolute;left:43869;top:27976;width:7854;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TlccwA&#10;AADjAAAADwAAAGRycy9kb3ducmV2LnhtbESPQUsDMRSE74L/ITzBm00MdbVr01JFQQ9SrC30+Ni8&#10;7q5uXpZNto3/3giCx2FmvmHmy+Q6caQhtJ4NXE8UCOLK25ZrA9uP56s7ECEiW+w8k4FvCrBcnJ/N&#10;sbT+xO903MRaZAiHEg00MfallKFqyGGY+J44ewc/OIxZDrW0A54y3HVSK1VIhy3nhQZ7emyo+tqM&#10;zsDbbnsYw8Nah/FznV5XxT493eyNubxIq3sQkVL8D/+1X6wBrW6nuphNlYbfT/kPyM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wTlccwAAADjAAAADwAAAAAAAAAAAAAAAACY&#10;AgAAZHJzL2Rvd25yZXYueG1sUEsFBgAAAAAEAAQA9QAAAJEDA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927" style="position:absolute;left:66326;top:21019;width:5970;height:21017" coordorigin="66326,21019"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uBz&#10;KM0AAADjAAAADwAAAAAAAAAAAAAAAACqAgAAZHJzL2Rvd25yZXYueG1sUEsFBgAAAAAEAAQA+gAA&#10;AKQDAAAAAA==&#10;">
                        <v:shape id="Freeform: Shape 2074269404" o:spid="_x0000_s1928" style="position:absolute;left:66337;top:21123;width:5959;height:20822;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AYBM0A&#10;AADjAAAADwAAAGRycy9kb3ducmV2LnhtbESP3UrDQBSE74W+w3IK3tldQ+hP2m2pYvHnQmvsAxyy&#10;xySYPRuymzT69K5Q8HKYmW+YzW60jRio87VjDbczBYK4cKbmUsPp43CzBOEDssHGMWn4Jg+77eRq&#10;g5lxZ36nIQ+liBD2GWqoQmgzKX1RkUU/cy1x9D5dZzFE2ZXSdHiOcNvIRKm5tFhzXKiwpfuKiq+8&#10;txrqn8NL378O+bFZ3j0/7ldyPD68aX09HfdrEIHG8B++tJ+MhkQt0mS+SlUKf5/iH5Db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K3gGAT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405" o:spid="_x0000_s1929" style="position:absolute;left:66439;top:21019;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8RMwA&#10;AADjAAAADwAAAGRycy9kb3ducmV2LnhtbESPUUvDMBSF34X9h3AHvohLVrpO67Ihc4IwQZz7Adfm&#10;rilrbkoTu/rvjSD4eDjnfIez2oyuFQP1ofGsYT5TIIgrbxquNRw/nm/vQISIbLD1TBq+KcBmPbla&#10;YWn8hd9pOMRaJAiHEjXYGLtSylBZchhmviNO3sn3DmOSfS1Nj5cEd63MlCqkw4bTgsWOtpaq8+HL&#10;aeiejnG7aHeWhnn19prvPm+K/VLr6+n4+AAi0hj/w3/tF6MhU8s8K+5ztYDfT+kPyP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Mi8RM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406" o:spid="_x0000_s1930" style="position:absolute;left:66326;top:41277;width:759;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aV2coA&#10;AADjAAAADwAAAGRycy9kb3ducmV2LnhtbESPwWrDMBBE74X8g9hAb41UE5zUjRJCIMG9FJrkAxZr&#10;a7u1VkZSHPvvq0Khx2Fm3jCb3Wg7MZAPrWMNzwsFgrhypuVaw/VyfFqDCBHZYOeYNEwUYLedPWyw&#10;MO7OHzScYy0ShEOBGpoY+0LKUDVkMSxcT5y8T+ctxiR9LY3He4LbTmZK5dJiy2mhwZ4ODVXf55vV&#10;YI7lWOL+K0zy9PZ+LQd/ukwrrR/n4/4VRKQx/of/2qXRkKnVMstfliqH30/pD8jt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RmldnKAAAA4wAAAA8AAAAAAAAAAAAAAAAAmAIA&#10;AGRycy9kb3ducmV2LnhtbFBLBQYAAAAABAAEAPUAAACPAw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200" o:spid="_x0000_s1931" type="#_x0000_t202" style="position:absolute;left:44621;top:25891;width:5668;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wsAcoA&#10;AADjAAAADwAAAGRycy9kb3ducmV2LnhtbESPT2vCQBTE7wW/w/KE3uquIfVPdJXSUuhJqVXB2yP7&#10;TILZtyG7Nem37wqCx2FmfsMs172txZVaXznWMB4pEMS5MxUXGvY/ny8zED4gG6wdk4Y/8rBeDZ6W&#10;mBnX8Tddd6EQEcI+Qw1lCE0mpc9LsuhHriGO3tm1FkOUbSFNi12E21omSk2kxYrjQokNvZeUX3a/&#10;VsNhcz4dU7UtPuxr07leSbZzqfXzsH9bgAjUh0f43v4yGhI1TZPJPFVTuH2Kf0Cu/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SsLAHKAAAA4wAAAA8AAAAAAAAAAAAAAAAAmAIA&#10;AGRycy9kb3ducmV2LnhtbFBLBQYAAAAABAAEAPUAAACPAwAAAAA=&#10;" filled="f" stroked="f">
                      <v:textbo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04</w:t>
                            </w:r>
                          </w:p>
                        </w:txbxContent>
                      </v:textbox>
                    </v:shape>
                  </v:group>
                  <v:shape id="TextBox 198" o:spid="_x0000_s1932" type="#_x0000_t202" style="position:absolute;left:48546;top:23086;width:10991;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4c8cA&#10;AADjAAAADwAAAGRycy9kb3ducmV2LnhtbERPy2rCQBTdC/2H4Rbc6UxDtDXNREQRXFW0D+jukrkm&#10;oZk7ITOa9O87i4LLw3nn69G24ka9bxxreJorEMSlMw1XGj7e97MXED4gG2wdk4Zf8rAuHiY5ZsYN&#10;fKLbOVQihrDPUEMdQpdJ6cuaLPq564gjd3G9xRBhX0nT4xDDbSsTpZbSYsOxocaOtjWVP+er1fD5&#10;dvn+StWx2tlFN7hRSbYrqfX0cdy8ggg0hrv4330wGhL1nCbLVari6Pgp/gFZ/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zuHPHAAAA4wAAAA8AAAAAAAAAAAAAAAAAmAIAAGRy&#10;cy9kb3ducmV2LnhtbFBLBQYAAAAABAAEAPUAAACMAwAAAAA=&#10;" filled="f" stroked="f">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تعزيز الكفاءة والفعالية</w:t>
                          </w:r>
                        </w:p>
                      </w:txbxContent>
                    </v:textbox>
                  </v:shape>
                </v:group>
                <v:group id="Group 2074269409" o:spid="_x0000_s1933" style="position:absolute;left:21934;top:18529;width:16624;height:15175" coordorigin="21934,18529"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TwhE&#10;ws0AAADjAAAADwAAAAAAAAAAAAAAAACqAgAAZHJzL2Rvd25yZXYueG1sUEsFBgAAAAAEAAQA+gAA&#10;AKQDAAAAAA==&#10;">
                  <v:group id="Group 2074269410" o:spid="_x0000_s1934" style="position:absolute;left:21934;top:18529;width:16624;height:15175" coordorigin="21934,18529"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vre4LL&#10;AAAA4wAAAA8AAAAAAAAAAAAAAAAAqgIAAGRycy9kb3ducmV2LnhtbFBLBQYAAAAABAAEAPoAAACi&#10;AwAAAAA=&#10;">
                    <v:group id="Graphic 2" o:spid="_x0000_s1935" style="position:absolute;left:21934;top:18529;width:20522;height:18734" coordorigin="21934,18529"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0p94Z&#10;zAAAAOMAAAAPAAAAAAAAAAAAAAAAAKoCAABkcnMvZG93bnJldi54bWxQSwUGAAAAAAQABAD6AAAA&#10;owMAAAAA&#10;">
                      <v:shape id="Freeform: Shape 2074269412" o:spid="_x0000_s1936" style="position:absolute;left:25122;top:18529;width:20005;height:25951;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eyscA&#10;AADjAAAADwAAAGRycy9kb3ducmV2LnhtbERPy2rCQBTdF/yH4Qrd1UmCTWzqGEQobTeCr4W7S+aa&#10;BDN3QmY06d93CgWX581ZFqNpxZ1611hWEM8iEMSl1Q1XCo6Hj5cFCOeRNbaWScEPOShWk6cl5toO&#10;vKP73lcilLDLUUHtfZdL6cqaDLqZ7YiDdrG9QR9gX0nd4xDKTSuTKEqlwYbDQo0dbWoqr/ubUWC6&#10;QF+Pi+35lNnt9ycNtHldK/U8HdfvIDyN/mH+T39pBUmUzZP0bR4n8Pc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pXsrHAAAA4wAAAA8AAAAAAAAAAAAAAAAAmAIAAGRy&#10;cy9kb3ducmV2LnhtbFBLBQYAAAAABAAEAPUAAACMAw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116569"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937" style="position:absolute;left:21934;top:27976;width:7855;height:7855" coordorigin="21934,2797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qznl&#10;9c0AAADjAAAADwAAAAAAAAAAAAAAAACqAgAAZHJzL2Rvd25yZXYueG1sUEsFBgAAAAAEAAQA+gAA&#10;AKQDAAAAAA==&#10;">
                        <v:shape id="Freeform: Shape 2074269414" o:spid="_x0000_s1938" style="position:absolute;left:22287;top:28333;width:7145;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sl8sA&#10;AADjAAAADwAAAGRycy9kb3ducmV2LnhtbESPT0sDMRTE70K/Q3iCN5vsEmvdNi2lKPTiwaoUb6+b&#10;52Zp/iybtLt+eyMIPQ4z8xtmuR6dZRfqYxu8gmIqgJGvg259o+Dj/eV+Diwm9Bpt8KTghyKsV5Ob&#10;JVY6DP6NLvvUsAzxsUIFJqWu4jzWhhzGaejIZ+879A5Tln3DdY9DhjvLSyFm3GHr84LBjraG6tP+&#10;7BQ81K+Ho7HnKOXXqRTPg91+7gql7m7HzQJYojFdw//tnVZQikdZzp5kIeHvU/4DfP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TGyXywAAAOMAAAAPAAAAAAAAAAAAAAAAAJgC&#10;AABkcnMvZG93bnJldi54bWxQSwUGAAAAAAQABAD1AAAAkAM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415" o:spid="_x0000_s1939" style="position:absolute;left:21934;top:27976;width:7855;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Tr2M0A&#10;AADjAAAADwAAAGRycy9kb3ducmV2LnhtbESPT2vCQBTE74V+h+UVvNWNQVNNXcWKQnsoUv+Ax0f2&#10;maTNvg3ZjW6/fbdQ6HGYmd8w82UwjbhS52rLCkbDBARxYXXNpYLjYfs4BeE8ssbGMin4JgfLxf3d&#10;HHNtb/xB170vRYSwy1FB5X2bS+mKigy6oW2Jo3exnUEfZVdK3eEtwk0j0yTJpMGa40KFLa0rKr72&#10;vVHwfjpeeveyS13/uQtvq+wcNpOzUoOHsHoG4Sn4//Bf+1UrSJOncZrNxqMJ/H6Kf0Auf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k069jNAAAA4wAAAA8AAAAAAAAAAAAAAAAA&#10;mAIAAGRycy9kb3ducmV2LnhtbFBLBQYAAAAABAAEAPUAAACSAw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940" style="position:absolute;left:44391;top:21019;width:5971;height:21017" coordorigin="44391,21019"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5Gbc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o6jV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7TkZt&#10;zAAAAOMAAAAPAAAAAAAAAAAAAAAAAKoCAABkcnMvZG93bnJldi54bWxQSwUGAAAAAAQABAD6AAAA&#10;owMAAAAA&#10;">
                        <v:shape id="Freeform: Shape 2074269417" o:spid="_x0000_s1941" style="position:absolute;left:44402;top:21123;width:5960;height:20822;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sQrs0A&#10;AADjAAAADwAAAGRycy9kb3ducmV2LnhtbESP3WrCQBSE7wt9h+UUvKsbg/gTXUVFqe1Fa1Mf4JA9&#10;TUKzZ0N2E1Of3hUKvRxm5htmue5NJTpqXGlZwWgYgSDOrC45V3D+OjzPQDiPrLGyTAp+ycF69fiw&#10;xETbC39Sl/pcBAi7BBUU3teJlC4ryKAb2po4eN+2MeiDbHKpG7wEuKlkHEUTabDksFBgTbuCsp+0&#10;NQrK6+Gtbd+79FTNtq8vm7nsT/sPpQZP/WYBwlPv/8N/7aNWEEfTcTyZj0dTuH8Kf0Cub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NjrEK7NAAAA4wAAAA8AAAAAAAAAAAAAAAAA&#10;mAIAAGRycy9kb3ducmV2LnhtbFBLBQYAAAAABAAEAPUAAACSAw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418" o:spid="_x0000_s1942" style="position:absolute;left:44504;top:21019;width:761;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CFB8kA&#10;AADjAAAADwAAAGRycy9kb3ducmV2LnhtbERP3WrCMBS+H+wdwhnsZmja0tWtGmWog4GC6HyAs+bY&#10;lDUnpclqffvlYrDLj+9/sRptKwbqfeNYQTpNQBBXTjdcKzh/vk9eQPiArLF1TApu5GG1vL9bYKnd&#10;lY80nEItYgj7EhWYELpSSl8ZsuinriOO3MX1FkOEfS11j9cYbluZJUkhLTYcGwx2tDZUfZ9+rIJu&#10;cw7r53ZraEirwz7ffj0Vu5lSjw/j2xxEoDH8i//cH1pBlszyrHjN0zg6fop/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xCFB8kAAADjAAAADwAAAAAAAAAAAAAAAACYAgAA&#10;ZHJzL2Rvd25yZXYueG1sUEsFBgAAAAAEAAQA9QAAAI4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419" o:spid="_x0000_s1943" style="position:absolute;left:44391;top:41277;width:760;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CXdsoA&#10;AADjAAAADwAAAGRycy9kb3ducmV2LnhtbESP3WrCQBSE7wt9h+UUelc3BvEndRUpKPGmYPQBDtnT&#10;JJo9G3a3MXn7rlDwcpiZb5j1djCt6Mn5xrKC6SQBQVxa3XCl4HLefyxB+ICssbVMCkbysN28vqwx&#10;0/bOJ+qLUIkIYZ+hgjqELpPSlzUZ9BPbEUfvxzqDIUpXSe3wHuGmlWmSzKXBhuNCjR191VTeil+j&#10;QO/zIcfd1Y/ycPy+5L07nMeFUu9vw+4TRKAhPMP/7VwrSJPFLJ2vZtMVPD7FPyA3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Agl3bKAAAA4wAAAA8AAAAAAAAAAAAAAAAAmAIA&#10;AGRycy9kb3ducmV2LnhtbFBLBQYAAAAABAAEAPUAAACPAw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213" o:spid="_x0000_s1944" type="#_x0000_t202" style="position:absolute;left:22688;top:26333;width:5676;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DoFckA&#10;AADjAAAADwAAAGRycy9kb3ducmV2LnhtbESPy2rCQBSG90LfYTgFdzrTEG1NMxFRBFcV7QW6O2SO&#10;SWjmTMiMJn37zqLg8ue/8eXr0bbiRr1vHGt4misQxKUzDVcaPt73sxcQPiAbbB2Thl/ysC4eJjlm&#10;xg18ots5VCKOsM9QQx1Cl0npy5os+rnriKN3cb3FEGVfSdPjEMdtKxOlltJiw/Ghxo62NZU/56vV&#10;8Pl2+f5K1bHa2UU3uFFJtiup9fRx3LyCCDSGe/i/fTAaEvWcJstVmkSKyBR5QB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PDoFckAAADjAAAADwAAAAAAAAAAAAAAAACYAgAA&#10;ZHJzL2Rvd25yZXYueG1sUEsFBgAAAAAEAAQA9QAAAI4DAAAAAA==&#10;" filled="f" stroked="f">
                      <v:textbo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05</w:t>
                            </w:r>
                          </w:p>
                        </w:txbxContent>
                      </v:textbox>
                    </v:shape>
                  </v:group>
                  <v:shape id="TextBox 211" o:spid="_x0000_s1945" type="#_x0000_t202" style="position:absolute;left:26348;top:23341;width:10998;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xNjsoA&#10;AADjAAAADwAAAGRycy9kb3ducmV2LnhtbESPQWvCQBSE7wX/w/KE3uquIVqNriJKoacWrQreHtln&#10;Esy+Ddmtif++Wyj0OMzMN8xy3dta3Kn1lWMN45ECQZw7U3Gh4fj19jID4QOywdoxaXiQh/Vq8LTE&#10;zLiO93Q/hEJECPsMNZQhNJmUPi/Joh+5hjh6V9daDFG2hTQtdhFua5koNZUWK44LJTa0LSm/Hb6t&#10;htPH9XJO1Wexs5Omc72SbOdS6+dhv1mACNSH//Bf+91oSNRrmkznaTKG30/xD8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8TY7KAAAA4wAAAA8AAAAAAAAAAAAAAAAAmAIA&#10;AGRycy9kb3ducmV2LnhtbFBLBQYAAAAABAAEAPUAAACPAwAAAAA=&#10;" filled="f" stroked="f">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التغير الثقافي والتنظيمي</w:t>
                          </w:r>
                        </w:p>
                      </w:txbxContent>
                    </v:textbox>
                  </v:shape>
                </v:group>
                <v:group id="Group 2074269422" o:spid="_x0000_s1946" style="position:absolute;top:18529;width:16623;height:15175" coordorigin=",18529" coordsize="16623,15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GYrT&#10;zAAAAOMAAAAPAAAAAAAAAAAAAAAAAKoCAABkcnMvZG93bnJldi54bWxQSwUGAAAAAAQABAD6AAAA&#10;owMAAAAA&#10;">
                  <v:group id="Group 2074269423" o:spid="_x0000_s1947" style="position:absolute;top:18529;width:16623;height:15175" coordorigin=",18529" coordsize="20522,18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ZVUv&#10;SM0AAADjAAAADwAAAAAAAAAAAAAAAACqAgAAZHJzL2Rvd25yZXYueG1sUEsFBgAAAAAEAAQA+gAA&#10;AKQDAAAAAA==&#10;">
                    <v:group id="Graphic 2" o:spid="_x0000_s1948" style="position:absolute;top:18529;width:20522;height:18734" coordorigin=",18529" coordsize="28427,2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6ry3&#10;PM0AAADjAAAADwAAAAAAAAAAAAAAAACqAgAAZHJzL2Rvd25yZXYueG1sUEsFBgAAAAAEAAQA+gAA&#10;AKQDAAAAAA==&#10;">
                      <v:shape id="Freeform: Shape 2074269425" o:spid="_x0000_s1949" style="position:absolute;left:3188;top:18529;width:20004;height:25951;visibility:visible;mso-wrap-style:square;v-text-anchor:middle" coordsize="2000411,2595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LImMoA&#10;AADjAAAADwAAAGRycy9kb3ducmV2LnhtbESP3WrCQBSE7wu+w3KE3hTdGKw/0VXEUqgggjEPcMge&#10;k2D2bMiuJvXpu4VCL4eZ+YZZb3tTiwe1rrKsYDKOQBDnVldcKMgun6MFCOeRNdaWScE3OdhuBi9r&#10;TLTt+EyP1BciQNglqKD0vkmkdHlJBt3YNsTBu9rWoA+yLaRusQtwU8s4imbSYMVhocSG9iXlt/Ru&#10;FHzQMe2eFTfycHp73jI8Y3bolXod9rsVCE+9/w//tb+0gjiaT+PZchq/w++n8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JiyJjKAAAA4wAAAA8AAAAAAAAAAAAAAAAAmAIA&#10;AGRycy9kb3ducmV2LnhtbFBLBQYAAAAABAAEAPUAAACPAwAAAAA=&#10;" path="m1297340,2594680c582076,2594680,,2012604,,1297340,,582076,582076,,1297340,v249936,,493037,71674,703072,207079l1910819,346179c1727569,227953,1515503,165516,1297340,165516v-624194,,-1132009,507815,-1132009,1132009c165331,1921718,673146,2429534,1297340,2429534v210958,,417299,-58744,596669,-169950l1981200,2400162v-205601,127462,-442052,194887,-683860,194887l1297340,2594680xe" fillcolor="#ffd966" stroked="f" strokeweight=".51289mm">
                        <v:stroke joinstyle="miter"/>
                        <v:path arrowok="t" o:connecttype="custom" o:connectlocs="1297340,2594680;0,1297340;1297340,0;2000412,207079;1910819,346179;1297340,165516;165331,1297525;1297340,2429534;1894009,2259584;1981200,2400162;1297340,2595049" o:connectangles="0,0,0,0,0,0,0,0,0,0,0"/>
                      </v:shape>
                      <v:group id="Graphic 2" o:spid="_x0000_s1950" style="position:absolute;top:27976;width:7854;height:7855" coordorigin=",27976" coordsize="7854,7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SKM0MoA&#10;AADjAAAADwAAAAAAAAAAAAAAAACqAgAAZHJzL2Rvd25yZXYueG1sUEsFBgAAAAAEAAQA+gAAAKED&#10;AAAAAA==&#10;">
                        <v:shape id="Freeform: Shape 2074269427" o:spid="_x0000_s1951" style="position:absolute;left:352;top:28333;width:7146;height:7145;visibility:visible;mso-wrap-style:square;v-text-anchor:middle" coordsize="714525,714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XcsA&#10;AADjAAAADwAAAGRycy9kb3ducmV2LnhtbESPQUsDMRSE74L/ITzBm00a1lbXpkWKQi8erIp4e26e&#10;m6XJy7JJu+u/N4LgcZiZb5jVZgpenGhIXWQD85kCQdxE23Fr4PXl8eoGRMrIFn1kMvBNCTbr87MV&#10;1jaO/EynfW5FgXCq0YDLua+lTI2jgGkWe+LifcUhYC5yaKUdcCzw4KVWaiEDdlwWHPa0ddQc9sdg&#10;4Lp5ev90/piq6uOg1cPot2+7uTGXF9P9HYhMU/4P/7V31oBWy0ovbiu9hN9P5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8jhdywAAAOMAAAAPAAAAAAAAAAAAAAAAAJgC&#10;AABkcnMvZG93bnJldi54bWxQSwUGAAAAAAQABAD1AAAAkAMAAAAA&#10;" path="m714525,357263v,197310,-159952,357262,-357263,357262c159952,714525,,554573,,357263,,159952,159952,,357262,,554573,,714525,159952,714525,357263xe" stroked="f" strokeweight=".51289mm">
                          <v:stroke joinstyle="miter"/>
                          <v:path arrowok="t" o:connecttype="custom" o:connectlocs="714525,357263;357262,714525;0,357263;357262,0;714525,357263" o:connectangles="0,0,0,0,0"/>
                        </v:shape>
                        <v:shape id="Freeform: Shape 2074269428" o:spid="_x0000_s1952" style="position:absolute;top:27976;width:7854;height:7855;visibility:visible;mso-wrap-style:square;v-text-anchor:middle" coordsize="785460,785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mO+8kA&#10;AADjAAAADwAAAGRycy9kb3ducmV2LnhtbERPz0/CMBS+m/A/NI/Em3Q0OGVSCBpN9ECIgAnHl/Wx&#10;DdfXZe2g/vf2YOLxy/d7sYq2FRfqfeNYw3SSgSAunWm40nDYv909gvAB2WDrmDT8kIfVcnSzwMK4&#10;K3/SZRcqkULYF6ihDqErpPRlTRb9xHXEiTu53mJIsK+k6fGawm0rVZbl0mLDqaHGjl5qKr93g9Ww&#10;+TqcBv+8VX44b+PHOj/G1/uj1rfjuH4CESiGf/Gf+91oUNnDTOXzmUqj06f0B+Ty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VmO+8kAAADjAAAADwAAAAAAAAAAAAAAAACYAgAA&#10;ZHJzL2Rvd25yZXYueG1sUEsFBgAAAAAEAAQA9QAAAI4DAAAAAA==&#10;" path="m392730,785461c176230,785461,,609231,,392730,,176230,176230,,392730,,609231,,785461,176230,785461,392730v,216501,-176230,392731,-392731,392731xm392730,70935c215208,70935,70935,215207,70935,392730v,177523,144273,321795,321795,321795c570253,714525,714526,570253,714526,392730,714526,215207,570253,70935,392730,70935xe" fillcolor="#292929" stroked="f" strokeweight=".51289mm">
                          <v:stroke joinstyle="miter"/>
                          <v:path arrowok="t" o:connecttype="custom" o:connectlocs="392730,785461;0,392730;392730,0;785461,392730;392730,785461;392730,70935;70935,392730;392730,714525;714526,392730;392730,70935" o:connectangles="0,0,0,0,0,0,0,0,0,0"/>
                        </v:shape>
                      </v:group>
                      <v:group id="Graphic 2" o:spid="_x0000_s1953" style="position:absolute;left:22457;top:21019;width:5970;height:21017" coordorigin="22457,21019" coordsize="5970,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vRii&#10;zAAAAOMAAAAPAAAAAAAAAAAAAAAAAKoCAABkcnMvZG93bnJldi54bWxQSwUGAAAAAAQABAD6AAAA&#10;owMAAAAA&#10;">
                        <v:shape id="Freeform: Shape 2074269430" o:spid="_x0000_s1954" style="position:absolute;left:22468;top:21123;width:5959;height:20822;visibility:visible;mso-wrap-style:square;v-text-anchor:middle" coordsize="595930,2082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fUuswA&#10;AADjAAAADwAAAGRycy9kb3ducmV2LnhtbESPy27CMBBF95X6D9YgdQcOKaKQYhCtQDwWLU37AaN4&#10;mkSNx1HshMDX4wVSl1f3pbNY9aYSHTWutKxgPIpAEGdWl5wr+PneDmcgnEfWWFkmBRdysFo+Piww&#10;0fbMX9SlPhdhhF2CCgrv60RKlxVk0I1sTRy8X9sY9EE2udQNnsO4qWQcRVNpsOTwUGBN7wVlf2lr&#10;FJTX7bFtP7r0VM3eDrv1XPanzadST4N+/QrCU+//w/f2XiuIo5dJPJ1PngNFYAo8IJc3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LfUuswAAADjAAAADwAAAAAAAAAAAAAAAACY&#10;AgAAZHJzL2Rvd25yZXYueG1sUEsFBgAAAAAEAAQA9QAAAJEDAAAAAA==&#10;" path="m83681,41379c63546,26970,43226,13300,22168,,16256,5357,12192,12561,10899,20874,30480,33436,49692,46367,68534,59852v304800,218347,503751,575425,503751,978131c572285,1440688,369270,1805340,59113,2022949,39901,2036618,20135,2049734,,2061926v1847,8128,6466,15332,12561,20320c33066,2069500,53386,2056015,72968,2042160,388851,1820118,595930,1452880,595930,1038167,595930,623455,393654,264530,83681,41748r,-369xe" fillcolor="#292929" stroked="f" strokeweight=".51289mm">
                          <v:stroke joinstyle="miter"/>
                          <v:path arrowok="t" o:connecttype="custom" o:connectlocs="83681,41379;22168,0;10899,20874;68534,59852;572285,1037983;59113,2022949;0,2061926;12561,2082246;72968,2042160;595930,1038167;83681,41748" o:connectangles="0,0,0,0,0,0,0,0,0,0,0"/>
                        </v:shape>
                        <v:shape id="Freeform: Shape 2074269431" o:spid="_x0000_s1955" style="position:absolute;left:22569;top:21019;width:762;height:761;visibility:visible;mso-wrap-style:square;v-text-anchor:middle" coordsize="76107,7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9w+swA&#10;AADjAAAADwAAAGRycy9kb3ducmV2LnhtbESP0UrDQBRE3wX/YbmCL9Jukqapxm6LtBUKFaS1H3DN&#10;XrPB7N2QXdP4964g+DjMzBlmuR5tKwbqfeNYQTpNQBBXTjdcKzi/PU/uQfiArLF1TAq+ycN6dX21&#10;xFK7Cx9pOIVaRAj7EhWYELpSSl8ZsuinriOO3ofrLYYo+1rqHi8RbluZJUkhLTYcFwx2tDFUfZ6+&#10;rIJuew6bebszNKTV60u+e78rDgulbm/Gp0cQgcbwH/5r77WCLFnkWfGQz1L4/RT/gFz9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dZ9w+swAAADjAAAADwAAAAAAAAAAAAAAAACY&#10;AgAAZHJzL2Rvd25yZXYueG1sUEsFBgAAAAAEAAQA9QAAAJEDAAAAAA==&#10;" path="m76108,38054v,4803,-924,9421,-2587,13670c70750,59297,65209,65948,58373,70196v-5911,3695,-12745,5912,-20319,5912c16995,76108,,59113,,38054,,35652,184,33251,739,31219,2217,22906,6096,15887,12007,10345,18842,3879,27893,,38054,,59112,,76108,16995,76108,38054xe" fillcolor="#292929" stroked="f" strokeweight=".51289mm">
                          <v:stroke joinstyle="miter"/>
                          <v:path arrowok="t" o:connecttype="custom" o:connectlocs="76108,38054;73521,51724;58373,70196;38054,76108;0,38054;739,31219;12007,10345;38054,0;76108,38054" o:connectangles="0,0,0,0,0,0,0,0,0"/>
                        </v:shape>
                        <v:shape id="Freeform: Shape 2074269432" o:spid="_x0000_s1956" style="position:absolute;left:22457;top:41277;width:759;height:759;visibility:visible;mso-wrap-style:square;v-text-anchor:middle" coordsize="75923,7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ZZ8kA&#10;AADjAAAADwAAAGRycy9kb3ducmV2LnhtbESP0WrCQBRE3wv+w3IF3+qmUbSNriKCkr4Uqn7AJXub&#10;xGbvht01Jn/vCoU+DjNzhllve9OIjpyvLSt4myYgiAuray4VXM6H13cQPiBrbCyTgoE8bDejlzVm&#10;2t75m7pTKEWEsM9QQRVCm0npi4oM+qltiaP3Y53BEKUrpXZ4j3DTyDRJFtJgzXGhwpb2FRW/p5tR&#10;oA95n+Pu6gd5/Py65J07noelUpNxv1uBCNSH//BfO9cK0mQ5Txcf81kKz0/xD8j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TFZZ8kAAADjAAAADwAAAAAAAAAAAAAAAACYAgAA&#10;ZHJzL2Rvd25yZXYueG1sUEsFBgAAAAAEAAQA9QAAAI4DAAAAAA==&#10;" path="m75923,37869v,21059,-16995,38054,-37869,38054c28633,75923,20135,72598,13485,66687,7389,61699,2771,54310,923,46367,185,43596,,40640,,37869,,16995,16995,,38054,v8313,,15887,2586,21982,7389c66687,11823,71674,18473,73891,26601v1108,3509,1847,7389,1847,11268l75923,37869xe" fillcolor="#292929" stroked="f" strokeweight=".51289mm">
                          <v:stroke joinstyle="miter"/>
                          <v:path arrowok="t" o:connecttype="custom" o:connectlocs="75923,37869;38054,75923;13485,66687;923,46367;0,37869;38054,0;60036,7389;73891,26601;75738,37869" o:connectangles="0,0,0,0,0,0,0,0,0"/>
                        </v:shape>
                      </v:group>
                    </v:group>
                    <v:shape id="TextBox 226" o:spid="_x0000_s1957" type="#_x0000_t202" style="position:absolute;left:755;top:26333;width:5676;height:5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vgv8oA&#10;AADjAAAADwAAAGRycy9kb3ducmV2LnhtbESPQWvCQBSE70L/w/IK3nS3MbWaukpRCp5a1Cp4e2Sf&#10;SWj2bciuJv33bqHQ4zAz3zCLVW9rcaPWV441PI0VCOLcmYoLDV+H99EMhA/IBmvHpOGHPKyWD4MF&#10;ZsZ1vKPbPhQiQthnqKEMocmk9HlJFv3YNcTRu7jWYoiyLaRpsYtwW8tEqam0WHFcKLGhdUn59/5q&#10;NRw/LudTqj6LjX1uOtcryXYutR4+9m+vIAL14T/8194aDYl6SZPpPJ1M4PdT/ANye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X74L/KAAAA4wAAAA8AAAAAAAAAAAAAAAAAmAIA&#10;AGRycy9kb3ducmV2LnhtbFBLBQYAAAAABAAEAPUAAACPAwAAAAA=&#10;" filled="f" stroked="f">
                      <v:textbox>
                        <w:txbxContent>
                          <w:p w:rsidR="00FD5841" w:rsidRDefault="00FD5841" w:rsidP="00BB7BB8">
                            <w:pPr>
                              <w:bidi w:val="0"/>
                              <w:rPr>
                                <w:rFonts w:ascii="Adobe Arabic" w:hAnsi="Adobe Arabic" w:cs="Adobe Arabic"/>
                                <w:kern w:val="24"/>
                                <w:sz w:val="40"/>
                                <w:szCs w:val="40"/>
                              </w:rPr>
                            </w:pPr>
                            <w:r>
                              <w:rPr>
                                <w:rFonts w:ascii="Adobe Arabic" w:hAnsi="Adobe Arabic" w:cs="Adobe Arabic"/>
                                <w:kern w:val="24"/>
                                <w:sz w:val="40"/>
                                <w:szCs w:val="40"/>
                              </w:rPr>
                              <w:t>06</w:t>
                            </w:r>
                          </w:p>
                        </w:txbxContent>
                      </v:textbox>
                    </v:shape>
                  </v:group>
                  <v:shape id="TextBox 224" o:spid="_x0000_s1958" type="#_x0000_t202" style="position:absolute;left:4232;top:21396;width:11963;height:10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PHCMkA&#10;AADjAAAADwAAAGRycy9kb3ducmV2LnhtbESPy2rCQBSG90LfYTiF7nSmIWpNM5GiCK4q2gt0d8gc&#10;k9DMmZCZmvj2nYXg8ue/8eXr0bbiQr1vHGt4nikQxKUzDVcaPj920xcQPiAbbB2Thit5WBcPkxwz&#10;4wY+0uUUKhFH2GeooQ6hy6T0ZU0W/cx1xNE7u95iiLKvpOlxiOO2lYlSC2mx4fhQY0ebmsrf05/V&#10;8PV+/vlO1aHa2nk3uFFJtiup9dPj+PYKItAY7uFbe280JGqZJotVuowUkSnygCz+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0PHCMkAAADjAAAADwAAAAAAAAAAAAAAAACYAgAA&#10;ZHJzL2Rvd25yZXYueG1sUEsFBgAAAAAEAAQA9QAAAI4DAAAAAA==&#10;" filled="f" stroked="f">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التحديات المرتبطة بالتحوّل الرقمي</w:t>
                          </w:r>
                        </w:p>
                      </w:txbxContent>
                    </v:textbox>
                  </v:shape>
                </v:group>
                <w10:wrap anchorx="page"/>
                <w10:anchorlock/>
              </v:group>
            </w:pict>
          </mc:Fallback>
        </mc:AlternateContent>
      </w:r>
    </w:p>
    <w:p w:rsidR="004A6D71" w:rsidRPr="00055A94" w:rsidRDefault="001A2196" w:rsidP="002A7AC4">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31CBFC2" wp14:editId="7BADC360">
                <wp:extent cx="5731510" cy="892088"/>
                <wp:effectExtent l="0" t="0" r="2540" b="22860"/>
                <wp:docPr id="20742681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30" name="مجموعة 47"/>
                        <wpg:cNvGrpSpPr/>
                        <wpg:grpSpPr>
                          <a:xfrm>
                            <a:off x="0" y="0"/>
                            <a:ext cx="5731510" cy="895351"/>
                            <a:chOff x="0" y="0"/>
                            <a:chExt cx="5878196" cy="918845"/>
                          </a:xfrm>
                        </wpg:grpSpPr>
                        <wpg:grpSp>
                          <wpg:cNvPr id="2074268131" name="مجموعة 48"/>
                          <wpg:cNvGrpSpPr/>
                          <wpg:grpSpPr>
                            <a:xfrm>
                              <a:off x="0" y="0"/>
                              <a:ext cx="5878196" cy="918845"/>
                              <a:chOff x="0" y="0"/>
                              <a:chExt cx="6240348" cy="919070"/>
                            </a:xfrm>
                          </wpg:grpSpPr>
                          <wpg:grpSp>
                            <wpg:cNvPr id="2074268132" name="مجموعة 49"/>
                            <wpg:cNvGrpSpPr/>
                            <wpg:grpSpPr>
                              <a:xfrm>
                                <a:off x="0" y="169208"/>
                                <a:ext cx="5433072" cy="580613"/>
                                <a:chOff x="0" y="169208"/>
                                <a:chExt cx="5433072" cy="580613"/>
                              </a:xfrm>
                            </wpg:grpSpPr>
                            <wps:wsp>
                              <wps:cNvPr id="20742681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36"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التغيير في نماذج القيادة</w:t>
                                </w:r>
                              </w:p>
                            </w:txbxContent>
                          </wps:txbx>
                          <wps:bodyPr wrap="square" rtlCol="1">
                            <a:spAutoFit/>
                          </wps:bodyPr>
                        </wps:wsp>
                      </wpg:grpSp>
                      <pic:pic xmlns:pic="http://schemas.openxmlformats.org/drawingml/2006/picture">
                        <pic:nvPicPr>
                          <pic:cNvPr id="207426813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cNM53w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&#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vcNM5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9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Xrf9/L&#10;AAAA4wAAAA8AAAAAAAAAAAAAAAAAqgIAAGRycy9kb3ducmV2LnhtbFBLBQYAAAAABAAEAPoAAACi&#10;AwAAAAA=&#10;">
                  <v:group id="مجموعة 48" o:spid="_x0000_s19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6p9pE&#10;zAAAAOMAAAAPAAAAAAAAAAAAAAAAAKoCAABkcnMvZG93bnJldi54bWxQSwUGAAAAAAQABAD6AAAA&#10;owMAAAAA&#10;">
                    <v:group id="مجموعة 49" o:spid="_x0000_s19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dUQz&#10;zAAAAOMAAAAPAAAAAAAAAAAAAAAAAKoCAABkcnMvZG93bnJldi54bWxQSwUGAAAAAAQABAD6AAAA&#10;owMAAAAA&#10;">
                      <v:shape id="شكل حر 50" o:spid="_x0000_s19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8kA&#10;AADjAAAADwAAAGRycy9kb3ducmV2LnhtbESPQWvCQBSE7wX/w/IEb3VjUqNEV5GCIMWDporXR/aZ&#10;BLNvQ3ar8d+7hUKPw8x8wyzXvWnEnTpXW1YwGUcgiAuray4VnL6373MQziNrbCyTgic5WK8Gb0vM&#10;tH3wke65L0WAsMtQQeV9m0npiooMurFtiYN3tZ1BH2RXSt3hI8BNI+MoSqXBmsNChS19VlTc8h+j&#10;IP2aXg6HYjs95rtk78jos7ZeqdGw3yxAeOr9f/ivvdMK4mj2EafzSZLA76fwB+Tq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q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OfckA&#10;AADjAAAADwAAAGRycy9kb3ducmV2LnhtbESPW2vCQBSE3wX/w3IEX6RuTL2RukppKfTRS/H5mD3d&#10;BLNnY3aN6b/vCoKPw8x8w6w2na1ES40vHSuYjBMQxLnTJRsFP4evlyUIH5A1Vo5JwR952Kz7vRVm&#10;2t14R+0+GBEh7DNUUIRQZ1L6vCCLfuxq4uj9usZiiLIxUjd4i3BbyTRJ5tJiyXGhwJo+CsrP+6tV&#10;gBe7PZ5ccL49GfM5mtXdSM+UGg669zcQgbrwDD/a31pBmiym6Xw5eZ3C/VP8A3L9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JlOfckAAADjAAAADwAAAAAAAAAAAAAAAACYAgAA&#10;ZHJzL2Rvd25yZXYueG1sUEsFBgAAAAAEAAQA9QAAAI4DAAAAAA==&#10;" fillcolor="#a5a5a5 [2092]" stroked="f" strokeweight="1pt">
                        <v:stroke joinstyle="miter"/>
                      </v:roundrect>
                    </v:group>
                    <v:oval id="شكل بيضاوي 52" o:spid="_x0000_s19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zUssA&#10;AADjAAAADwAAAGRycy9kb3ducmV2LnhtbESPUUvDMBSF34X9h3AF31yyqHXUZWMogoLC1rk9X5q7&#10;tqy5KU1cu39vBMHHwznnO5zFanStOFMfGs8GZlMFgrj0tuHKwNfu9XYOIkRki61nMnChAKvl5GqB&#10;ufUDb+lcxEokCIccDdQxdrmUoazJYZj6jjh5R987jEn2lbQ9DgnuWqmVyqTDhtNCjR0911Seim9n&#10;YHM67i+H9w/1WfmhyAb3orXdGXNzPa6fQEQa43/4r/1mDWj1eK+z+ezuAX4/pT8gl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SbNSywAAAOMAAAAPAAAAAAAAAAAAAAAAAJgC&#10;AABkcnMvZG93bnJldi54bWxQSwUGAAAAAAQABAD1AAAAkAMAAAAA&#10;" filled="f" strokecolor="#168489" strokeweight="1pt">
                      <v:stroke joinstyle="miter"/>
                    </v:oval>
                  </v:group>
                  <v:shape id="مربع نص 41" o:spid="_x0000_s196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rQckA&#10;AADjAAAADwAAAGRycy9kb3ducmV2LnhtbESPwWrDMBBE74X+g9hCb41kt3WCEyWEtIUcekni3hdr&#10;a5lYkrE2sfP3VaHQ4zAzb5jVZnKduNIQ2+A1ZDMFgnwdTOsbDdXp42kBIjJ6g13wpOFGETbr+7sV&#10;liaM/kDXIzciQXwsUYNl7kspY23JYZyFnnzyvsPgkJMcGmkGHBPcdTJXqpAOW58WLPa0s1Sfjxen&#10;gdlss1v17uL+a/p8G62qX7HS+vFh2i5BME38H/5r742GXM1f8mKRPRfw+yn9Abn+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1rQc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التغيير في نماذج القيادة</w:t>
                          </w:r>
                        </w:p>
                      </w:txbxContent>
                    </v:textbox>
                  </v:shape>
                </v:group>
                <v:shape id="صورة 54" o:spid="_x0000_s196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2h3rMAAAA4wAAAA8AAABkcnMvZG93bnJldi54bWxEj0FLw0AUhO+C/2F5gje7aSpNjN0WlQpC&#10;T21UPD6zzyR2923cXdv477uC4HGYmW+YxWq0RhzIh96xgukkA0HcON1zq+C5frwqQYSIrNE4JgU/&#10;FGC1PD9bYKXdkbd02MVWJAiHChV0MQ6VlKHpyGKYuIE4eR/OW4xJ+lZqj8cEt0bmWTaXFntOCx0O&#10;9NBRs999WwUbf//+eVO/mvpr+7Yuzax42a83Sl1ejHe3ICKN8T/8137SCvKsuM7n5XRWwO+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naHeswAAADj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التحوّل الرقمي يعزز القيادة التشاركية والمرنة بدلاً من النماذج التقليدية الهرمية.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يتطلب من القادة أن يكونوا أكثر تفاعلاً مع التكنولوجيا والبيانات.</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زيادة سرعة اتخاذ القرارات.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lastRenderedPageBreak/>
        <w:t>تعزيز الابتكار والتكيف السريع مع التغيرات.</w:t>
      </w:r>
    </w:p>
    <w:p w:rsidR="004A6D71" w:rsidRPr="00055A94" w:rsidRDefault="001A2196" w:rsidP="002A7AC4">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3B45DE2" wp14:editId="7CE5911D">
                <wp:extent cx="5731510" cy="892088"/>
                <wp:effectExtent l="0" t="0" r="2540" b="22860"/>
                <wp:docPr id="20742681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39" name="مجموعة 47"/>
                        <wpg:cNvGrpSpPr/>
                        <wpg:grpSpPr>
                          <a:xfrm>
                            <a:off x="0" y="0"/>
                            <a:ext cx="5731510" cy="895351"/>
                            <a:chOff x="0" y="0"/>
                            <a:chExt cx="5878196" cy="918845"/>
                          </a:xfrm>
                        </wpg:grpSpPr>
                        <wpg:grpSp>
                          <wpg:cNvPr id="2074268140" name="مجموعة 48"/>
                          <wpg:cNvGrpSpPr/>
                          <wpg:grpSpPr>
                            <a:xfrm>
                              <a:off x="0" y="0"/>
                              <a:ext cx="5878196" cy="918845"/>
                              <a:chOff x="0" y="0"/>
                              <a:chExt cx="6240348" cy="919070"/>
                            </a:xfrm>
                          </wpg:grpSpPr>
                          <wpg:grpSp>
                            <wpg:cNvPr id="2074268141" name="مجموعة 49"/>
                            <wpg:cNvGrpSpPr/>
                            <wpg:grpSpPr>
                              <a:xfrm>
                                <a:off x="0" y="169208"/>
                                <a:ext cx="5433072" cy="580613"/>
                                <a:chOff x="0" y="169208"/>
                                <a:chExt cx="5433072" cy="580613"/>
                              </a:xfrm>
                            </wpg:grpSpPr>
                            <wps:wsp>
                              <wps:cNvPr id="20742681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45"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207426814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ej13g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HNR6PX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19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HWQ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0Hs7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0dZC&#10;zAAAAOMAAAAPAAAAAAAAAAAAAAAAAKoCAABkcnMvZG93bnJldi54bWxQSwUGAAAAAAQABAD6AAAA&#10;owMAAAAA&#10;">
                  <v:group id="مجموعة 48" o:spid="_x0000_s19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e0MosoA&#10;AADjAAAADwAAAAAAAAAAAAAAAACqAgAAZHJzL2Rvd25yZXYueG1sUEsFBgAAAAAEAAQA+gAAAKED&#10;AAAAAA==&#10;">
                    <v:group id="مجموعة 49" o:spid="_x0000_s19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ioak5&#10;zAAAAOMAAAAPAAAAAAAAAAAAAAAAAKoCAABkcnMvZG93bnJldi54bWxQSwUGAAAAAAQABAD6AAAA&#10;owMAAAAA&#10;">
                      <v:shape id="شكل حر 50" o:spid="_x0000_s19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VoTckA&#10;AADjAAAADwAAAGRycy9kb3ducmV2LnhtbESPQYvCMBSE7wv+h/AEb2tq1Spdo4ggiHjQ6rLXR/O2&#10;LTYvpYla/71ZWPA4zMw3zGLVmVrcqXWVZQWjYQSCOLe64kLB5bz9nINwHlljbZkUPMnBatn7WGCq&#10;7YNPdM98IQKEXYoKSu+bVEqXl2TQDW1DHLxf2xr0QbaF1C0+AtzUMo6iRBqsOCyU2NCmpPya3YyC&#10;ZD/9OR7z7fSU7cYHR0Z/a+uVGvS79RcIT51/h//bO60gjmaTOJmPJjH8fQp/QC5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KVoT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aldMkA&#10;AADjAAAADwAAAGRycy9kb3ducmV2LnhtbESPW2vCQBSE3wX/w3IEX6RuTL2RukppKfTRS/H5mD3d&#10;BLNnY3aN6b/vCoKPw8x8w6w2na1ES40vHSuYjBMQxLnTJRsFP4evlyUIH5A1Vo5JwR952Kz7vRVm&#10;2t14R+0+GBEh7DNUUIRQZ1L6vCCLfuxq4uj9usZiiLIxUjd4i3BbyTRJ5tJiyXGhwJo+CsrP+6tV&#10;gBe7PZ5ccL49GfM5mtXdSM+UGg669zcQgbrwDD/a31pBmiym6Xw5mb7C/VP8A3L9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3aldMkAAADjAAAADwAAAAAAAAAAAAAAAACYAgAA&#10;ZHJzL2Rvd25yZXYueG1sUEsFBgAAAAAEAAQA9QAAAI4DAAAAAA==&#10;" fillcolor="#a5a5a5 [2092]" stroked="f" strokeweight="1pt">
                        <v:stroke joinstyle="miter"/>
                      </v:roundrect>
                    </v:group>
                    <v:oval id="شكل بيضاوي 52" o:spid="_x0000_s19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NltMoA&#10;AADjAAAADwAAAGRycy9kb3ducmV2LnhtbESPUUvDMBSF3wX/Q7jC3lyyUOqoy4ZsCBMUtFOfL81d&#10;W9bclCau3b83grDHwznnO5zVZnKdONMQWs8GFnMFgrjytuXawOfh+X4JIkRki51nMnChAJv17c0K&#10;C+tH/qBzGWuRIBwKNNDE2BdShqohh2Hue+LkHf3gMCY51NIOOCa466RWKpcOW04LDfa0bag6lT/O&#10;wPvp+HX5fnlVb7Ufy3x0O63twZjZ3fT0CCLSFK/h//beGtDqIdP5cpFl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8DZbTKAAAA4wAAAA8AAAAAAAAAAAAAAAAAmAIA&#10;AGRycy9kb3ducmV2LnhtbFBLBQYAAAAABAAEAPUAAACPAwAAAAA=&#10;" filled="f" strokecolor="#168489" strokeweight="1pt">
                      <v:stroke joinstyle="miter"/>
                    </v:oval>
                  </v:group>
                  <v:shape id="مربع نص 41" o:spid="_x0000_s197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mGS8kA&#10;AADjAAAADwAAAGRycy9kb3ducmV2LnhtbESPzWrDMBCE74W+g9hCb41kk6TBjRJCfyCHXpq698Xa&#10;WqbWyljb2Hn7qlDocZiZb5jtfg69OtOYusgWioUBRdxE13FroX5/uduASoLssI9MFi6UYL+7vtpi&#10;5eLEb3Q+SasyhFOFFrzIUGmdGk8B0yIOxNn7jGNAyXJstRtxyvDQ69KYtQ7YcV7wONCjp+br9B0s&#10;iLhDcamfQzp+zK9PkzfNCmtrb2/mwwMooVn+w3/to7NQmvtlud4UyxX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jmGS8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الشفافية والمساءلة</w:t>
                          </w:r>
                        </w:p>
                      </w:txbxContent>
                    </v:textbox>
                  </v:shape>
                </v:group>
                <v:shape id="صورة 54" o:spid="_x0000_s197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8UZzMAAAA4wAAAA8AAABkcnMvZG93bnJldi54bWxEj0FLw0AUhO+C/2F5gje7aSxpjN0WlQpC&#10;T21UPD6zzyR2923cXdv477uC4HGYmW+YxWq0RhzIh96xgukkA0HcON1zq+C5frwqQYSIrNE4JgU/&#10;FGC1PD9bYKXdkbd02MVWJAiHChV0MQ6VlKHpyGKYuIE4eR/OW4xJ+lZqj8cEt0bmWVZIiz2nhQ4H&#10;euio2e++rYKNv3//vKlfTf21fVuX5nr+sl9vlLq8GO9uQUQa43/4r/2kFeTZfJYX5XRWwO+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YTxRnMwAAADj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توفر الأدوات الرقمية مستوى أعلى من الشفافية في العمليات والمعلومات.</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يسهل التحوّل الرقمي تتبع الأداء والنتائج.</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المساءلة بين الموظفين والإدارة.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بناء ثقة أكبر بين الأطراف المعنية.</w:t>
      </w:r>
    </w:p>
    <w:p w:rsidR="004A6D71"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E5D3E6D" wp14:editId="55AA2C6C">
                <wp:extent cx="5731510" cy="892088"/>
                <wp:effectExtent l="0" t="0" r="2540" b="22860"/>
                <wp:docPr id="20742681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48" name="مجموعة 47"/>
                        <wpg:cNvGrpSpPr/>
                        <wpg:grpSpPr>
                          <a:xfrm>
                            <a:off x="0" y="0"/>
                            <a:ext cx="5731510" cy="895351"/>
                            <a:chOff x="0" y="0"/>
                            <a:chExt cx="5878196" cy="918845"/>
                          </a:xfrm>
                        </wpg:grpSpPr>
                        <wpg:grpSp>
                          <wpg:cNvPr id="2074268149" name="مجموعة 48"/>
                          <wpg:cNvGrpSpPr/>
                          <wpg:grpSpPr>
                            <a:xfrm>
                              <a:off x="0" y="0"/>
                              <a:ext cx="5878196" cy="918845"/>
                              <a:chOff x="0" y="0"/>
                              <a:chExt cx="6240348" cy="919070"/>
                            </a:xfrm>
                          </wpg:grpSpPr>
                          <wpg:grpSp>
                            <wpg:cNvPr id="2074268150" name="مجموعة 49"/>
                            <wpg:cNvGrpSpPr/>
                            <wpg:grpSpPr>
                              <a:xfrm>
                                <a:off x="0" y="169208"/>
                                <a:ext cx="5433072" cy="580613"/>
                                <a:chOff x="0" y="169208"/>
                                <a:chExt cx="5433072" cy="580613"/>
                              </a:xfrm>
                            </wpg:grpSpPr>
                            <wps:wsp>
                              <wps:cNvPr id="20742681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54"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إدارة المخاطر</w:t>
                                </w:r>
                              </w:p>
                            </w:txbxContent>
                          </wps:txbx>
                          <wps:bodyPr wrap="square" rtlCol="1">
                            <a:spAutoFit/>
                          </wps:bodyPr>
                        </wps:wsp>
                      </wpg:grpSp>
                      <pic:pic xmlns:pic="http://schemas.openxmlformats.org/drawingml/2006/picture">
                        <pic:nvPicPr>
                          <pic:cNvPr id="207426815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M8sCQr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197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ObAKTIAAAA&#10;4wAAAA8AAAAAAAAAAAAAAAAAqgIAAGRycy9kb3ducmV2LnhtbFBLBQYAAAAABAAEAPoAAACfAwAA&#10;AAA=&#10;">
                  <v:group id="مجموعة 48" o:spid="_x0000_s197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16U/&#10;zAAAAOMAAAAPAAAAAAAAAAAAAAAAAKoCAABkcnMvZG93bnJldi54bWxQSwUGAAAAAAQABAD6AAAA&#10;owMAAAAA&#10;">
                    <v:group id="مجموعة 49" o:spid="_x0000_s198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DSaf8oA&#10;AADjAAAADwAAAAAAAAAAAAAAAACqAgAAZHJzL2Rvd25yZXYueG1sUEsFBgAAAAAEAAQA+gAAAKED&#10;AAAAAA==&#10;">
                      <v:shape id="شكل حر 50" o:spid="_x0000_s198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5g58oA&#10;AADjAAAADwAAAGRycy9kb3ducmV2LnhtbESPQWvCQBSE7wX/w/IEb3WT2KSSuooIghQPGi29PrKv&#10;SWj2bciuGv+9Wyh4HGbmG2axGkwrrtS7xrKCeBqBIC6tbrhScD5tX+cgnEfW2FomBXdysFqOXhaY&#10;a3vjI10LX4kAYZejgtr7LpfSlTUZdFPbEQfvx/YGfZB9JXWPtwA3rUyiKJMGGw4LNXa0qan8LS5G&#10;QfaZfh8O5TY9FrvZ3pHRX9p6pSbjYf0BwtPgn+H/9k4rSKL3tySbx2kMf5/CH5D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GuYO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WMskA&#10;AADjAAAADwAAAGRycy9kb3ducmV2LnhtbESPT2vCQBTE74LfYXlCL6Ibg7GSukppKXj0Hz0/s89N&#10;aPZtmt3G9Nu7guBxmJnfMKtNb2vRUesrxwpm0wQEceF0xUbB6fg1WYLwAVlj7ZgU/JOHzXo4WGGu&#10;3ZX31B2CERHCPkcFZQhNLqUvSrLop64hjt7FtRZDlK2RusVrhNtapkmykBYrjgslNvRRUvFz+LMK&#10;8Nfuvs8uON+djfkcZ00/1plSL6P+/Q1EoD48w4/2VitIk9d5uljOshTun+IfkO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OWMskAAADjAAAADwAAAAAAAAAAAAAAAACYAgAA&#10;ZHJzL2Rvd25yZXYueG1sUEsFBgAAAAAEAAQA9QAAAI4DAAAAAA==&#10;" fillcolor="#a5a5a5 [2092]" stroked="f" strokeweight="1pt">
                        <v:stroke joinstyle="miter"/>
                      </v:roundrect>
                    </v:group>
                    <v:oval id="شكل بيضاوي 52" o:spid="_x0000_s198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rHcsA&#10;AADjAAAADwAAAGRycy9kb3ducmV2LnhtbESPUUvDMBSF34X9h3AF31yyqHXUZWMogoLC1rk9X5q7&#10;tqy5KU1cu39vBMHHwznnO5zFanStOFMfGs8GZlMFgrj0tuHKwNfu9XYOIkRki61nMnChAKvl5GqB&#10;ufUDb+lcxEokCIccDdQxdrmUoazJYZj6jjh5R987jEn2lbQ9DgnuWqmVyqTDhtNCjR0911Seim9n&#10;YHM67i+H9w/1WfmhyAb3orXdGXNzPa6fQEQa43/4r/1mDWj1eK+z+ezhDn4/pT8gl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VM2sdywAAAOMAAAAPAAAAAAAAAAAAAAAAAJgC&#10;AABkcnMvZG93bnJldi54bWxQSwUGAAAAAAQABAD1AAAAkAMAAAAA&#10;" filled="f" strokecolor="#168489" strokeweight="1pt">
                      <v:stroke joinstyle="miter"/>
                    </v:oval>
                  </v:group>
                  <v:shape id="مربع نص 41" o:spid="_x0000_s198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y1DckA&#10;AADjAAAADwAAAGRycy9kb3ducmV2LnhtbESPzWrDMBCE74W+g9hCb41kk6TBjRJCfyCHXpq698Xa&#10;WqbWyljb2Hn7qlDocZiZb5jtfg69OtOYusgWioUBRdxE13FroX5/uduASoLssI9MFi6UYL+7vtpi&#10;5eLEb3Q+SasyhFOFFrzIUGmdGk8B0yIOxNn7jGNAyXJstRtxyvDQ69KYtQ7YcV7wONCjp+br9B0s&#10;iLhDcamfQzp+zK9PkzfNCmtrb2/mwwMooVn+w3/to7NQmvtlud4UqyX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Ky1Dc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إدارة المخاطر</w:t>
                          </w:r>
                        </w:p>
                      </w:txbxContent>
                    </v:textbox>
                  </v:shape>
                </v:group>
                <v:shape id="صورة 54" o:spid="_x0000_s198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3WTbNAAAA4wAAAA8AAABkcnMvZG93bnJldi54bWxEj8FOwzAQRO9I/IO1SNyo00DbEOpWgIqE&#10;1FObFnFc4iUJtdfBNm34e4yExHE0M2808+VgjTiSD51jBeNRBoK4drrjRsGueroqQISIrNE4JgXf&#10;FGC5OD+bY6ndiTd03MZGJAiHEhW0MfallKFuyWIYuZ44ee/OW4xJ+kZqj6cEt0bmWTaVFjtOCy32&#10;9NhSfdh+WQVr//D2cVu9mOpz87oqzPVsf1itlbq8GO7vQEQa4n/4r/2sFeTZ7CafFuPJBH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BQ3WTbNAAAA4wAAAA8AAAAA&#10;AAAAAAAAAAAAnwIAAGRycy9kb3ducmV2LnhtbFBLBQYAAAAABAAEAPcAAACZAw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يتيح التحوّل الرقمي تقييم المخاطر بشكل أكثر دقة وفعالية.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يساعد في تطوير استراتيجيات أفضل للتعامل مع المخاطر.</w:t>
      </w:r>
    </w:p>
    <w:p w:rsidR="004A6D71" w:rsidRPr="00055A94" w:rsidRDefault="004A6D71" w:rsidP="004A6D71">
      <w:pPr>
        <w:rPr>
          <w:rFonts w:ascii="Sakkal Majalla" w:hAnsi="Sakkal Majalla"/>
          <w:sz w:val="32"/>
          <w:szCs w:val="32"/>
        </w:rPr>
      </w:pPr>
      <w:r w:rsidRPr="00055A94">
        <w:rPr>
          <w:rFonts w:ascii="Sakkal Majalla" w:hAnsi="Sakkal Majalla"/>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تقليل المخاطر المحتملة.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تحسين الاستجابة للطوارئ والأزمات.</w:t>
      </w:r>
    </w:p>
    <w:p w:rsidR="004A6D71" w:rsidRPr="00055A94" w:rsidRDefault="001A2196"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E1309FD" wp14:editId="27DD2A1F">
                <wp:extent cx="5731510" cy="892088"/>
                <wp:effectExtent l="0" t="0" r="2540" b="22860"/>
                <wp:docPr id="207426815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57" name="مجموعة 47"/>
                        <wpg:cNvGrpSpPr/>
                        <wpg:grpSpPr>
                          <a:xfrm>
                            <a:off x="0" y="0"/>
                            <a:ext cx="5731510" cy="895351"/>
                            <a:chOff x="0" y="0"/>
                            <a:chExt cx="5878196" cy="918845"/>
                          </a:xfrm>
                        </wpg:grpSpPr>
                        <wpg:grpSp>
                          <wpg:cNvPr id="2074268158" name="مجموعة 48"/>
                          <wpg:cNvGrpSpPr/>
                          <wpg:grpSpPr>
                            <a:xfrm>
                              <a:off x="0" y="0"/>
                              <a:ext cx="5878196" cy="918845"/>
                              <a:chOff x="0" y="0"/>
                              <a:chExt cx="6240348" cy="919070"/>
                            </a:xfrm>
                          </wpg:grpSpPr>
                          <wpg:grpSp>
                            <wpg:cNvPr id="2074268159" name="مجموعة 49"/>
                            <wpg:cNvGrpSpPr/>
                            <wpg:grpSpPr>
                              <a:xfrm>
                                <a:off x="0" y="169208"/>
                                <a:ext cx="5433072" cy="580613"/>
                                <a:chOff x="0" y="169208"/>
                                <a:chExt cx="5433072" cy="580613"/>
                              </a:xfrm>
                            </wpg:grpSpPr>
                            <wps:wsp>
                              <wps:cNvPr id="20742681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63"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تعزيز الكفاءة والفعالية</w:t>
                                </w:r>
                              </w:p>
                            </w:txbxContent>
                          </wps:txbx>
                          <wps:bodyPr wrap="square" rtlCol="1">
                            <a:spAutoFit/>
                          </wps:bodyPr>
                        </wps:wsp>
                      </wpg:grpSp>
                      <pic:pic xmlns:pic="http://schemas.openxmlformats.org/drawingml/2006/picture">
                        <pic:nvPicPr>
                          <pic:cNvPr id="207426816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BSp2w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IZcFKn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19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3QIL&#10;zAAAAOMAAAAPAAAAAAAAAAAAAAAAAKoCAABkcnMvZG93bnJldi54bWxQSwUGAAAAAAQABAD6AAAA&#10;owMAAAAA&#10;">
                  <v:group id="مجموعة 48" o:spid="_x0000_s19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2QpZ5yQAA&#10;AOMAAAAPAAAAAAAAAAAAAAAAAKoCAABkcnMvZG93bnJldi54bWxQSwUGAAAAAAQABAD6AAAAoAMA&#10;AAAA&#10;">
                    <v:group id="مجموعة 49" o:spid="_x0000_s19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4z4s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vH0wX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ZDjPi&#10;zAAAAOMAAAAPAAAAAAAAAAAAAAAAAKoCAABkcnMvZG93bnJldi54bWxQSwUGAAAAAAQABAD6AAAA&#10;owMAAAAA&#10;">
                      <v:shape id="شكل حر 50" o:spid="_x0000_s19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4PwckA&#10;AADjAAAADwAAAGRycy9kb3ducmV2LnhtbESPzWqDQBSF94W+w3AL3dUxprFiMpFSEELJIpqUbC/O&#10;rUqdO+JMEvv2mUWhy8P549sUsxnElSbXW1awiGIQxI3VPbcKTsfyJQPhPLLGwTIp+CUHxfbxYYO5&#10;tjeu6Fr7VoQRdjkq6Lwfcyld05FBF9mROHjfdjLog5xaqSe8hXEzyCSOU2mw5/DQ4UgfHTU/9cUo&#10;SD9X58OhKVdVvVvuHRn9pa1X6vlpfl+D8DT7//Bfe6cVJPHba5JmizRQBKbAA3J7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I4Pw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3C+MkA&#10;AADjAAAADwAAAGRycy9kb3ducmV2LnhtbESPzWrDMBCE74G+g9hCL6GRbRI3uFFCaAnk2PzQ89ra&#10;yqbWyrFUx3n7qlDIcZiZb5jVZrStGKj3jWMF6SwBQVw53bBRcD7tnpcgfEDW2DomBTfysFk/TFZY&#10;aHflAw3HYESEsC9QQR1CV0jpq5os+pnriKP35XqLIcreSN3jNcJtK7MkyaXFhuNCjR291VR9H3+s&#10;ArzYj8/SBeeH0pj36aIbp3qh1NPjuH0FEWgM9/B/e68VZMnLPMuXaZ7C36f4B+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13C+MkAAADjAAAADwAAAAAAAAAAAAAAAACYAgAA&#10;ZHJzL2Rvd25yZXYueG1sUEsFBgAAAAAEAAQA9QAAAI4DAAAAAA==&#10;" fillcolor="#a5a5a5 [2092]" stroked="f" strokeweight="1pt">
                        <v:stroke joinstyle="miter"/>
                      </v:roundrect>
                    </v:group>
                    <v:oval id="شكل بيضاوي 52" o:spid="_x0000_s19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EO8oA&#10;AADjAAAADwAAAGRycy9kb3ducmV2LnhtbESPUWvCMBSF3wf7D+EO9jYTw+ikM8qYCBtsMKvu+dJc&#10;22JzU5rM1n+/CIKPh3POdzjz5ehacaI+NJ4NTCcKBHHpbcOVgd12/TQDESKyxdYzGThTgOXi/m6O&#10;ufUDb+hUxEokCIccDdQxdrmUoazJYZj4jjh5B987jEn2lbQ9DgnuWqmVyqTDhtNCjR2911Qeiz9n&#10;4Od42J9/P7/Ud+WHIhvcSmu7NebxYXx7BRFpjLfwtf1hDWj18qyz2TTTcPmU/oBc/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QTBDvKAAAA4wAAAA8AAAAAAAAAAAAAAAAAmAIA&#10;AGRycy9kb3ducmV2LnhtbFBLBQYAAAAABAAEAPUAAACPAwAAAAA=&#10;" filled="f" strokecolor="#168489" strokeweight="1pt">
                      <v:stroke joinstyle="miter"/>
                    </v:oval>
                  </v:group>
                  <v:shape id="مربع نص 41" o:spid="_x0000_s199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nxMkA&#10;AADjAAAADwAAAGRycy9kb3ducmV2LnhtbESPwWrDMBBE74X+g9hCb41kt3WCEyWEtIUcekni3hdr&#10;a5lYkrE2sfP3VaHQ4zAzb5jVZnKduNIQ2+A1ZDMFgnwdTOsbDdXp42kBIjJ6g13wpOFGETbr+7sV&#10;liaM/kDXIzciQXwsUYNl7kspY23JYZyFnnzyvsPgkJMcGmkGHBPcdTJXqpAOW58WLPa0s1Sfjxen&#10;gdlss1v17uL+a/p8G62qX7HS+vFh2i5BME38H/5r742GXM1f8mKRFc/w+yn9Abn+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nnxM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تعزيز الكفاءة والفعالية</w:t>
                          </w:r>
                        </w:p>
                      </w:txbxContent>
                    </v:textbox>
                  </v:shape>
                </v:group>
                <v:shape id="صورة 54" o:spid="_x0000_s199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XNhDMAAAA4wAAAA8AAABkcnMvZG93bnJldi54bWxEj0FLw0AUhO+C/2F5gje7aSxpjN0WlQpC&#10;T21UPD6zzyR2923cXdv477uC4HGYmW+YxWq0RhzIh96xgukkA0HcON1zq+C5frwqQYSIrNE4JgU/&#10;FGC1PD9bYKXdkbd02MVWJAiHChV0MQ6VlKHpyGKYuIE4eR/OW4xJ+lZqj8cEt0bmWVZIiz2nhQ4H&#10;euio2e++rYKNv3//vKlfTf21fVuX5nr+sl9vlLq8GO9uQUQa43/4r/2kFeTZfJYX5bSYwe+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Rc2EMwAAADj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تسهم التكنولوجيا في تحسين كفاءة العمليات وتقليل التكاليف.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تسهيل التواصل والتنسيق بين الفرق.</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زيادة الإنتاجية.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tl/>
        </w:rPr>
      </w:pPr>
      <w:r w:rsidRPr="00512C5E">
        <w:rPr>
          <w:rFonts w:ascii="Sakkal Majalla" w:hAnsi="Sakkal Majalla" w:cs="Sakkal Majalla"/>
          <w:sz w:val="32"/>
          <w:szCs w:val="32"/>
          <w:rtl/>
        </w:rPr>
        <w:t>تحسين جودة القرارات والخدمات.</w:t>
      </w:r>
    </w:p>
    <w:p w:rsidR="001A2196" w:rsidRPr="00055A94" w:rsidRDefault="001A2196" w:rsidP="004A6D71">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0133B81" wp14:editId="0970A08E">
                <wp:extent cx="5731510" cy="892088"/>
                <wp:effectExtent l="0" t="0" r="2540" b="22860"/>
                <wp:docPr id="20742681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75" name="مجموعة 47"/>
                        <wpg:cNvGrpSpPr/>
                        <wpg:grpSpPr>
                          <a:xfrm>
                            <a:off x="0" y="0"/>
                            <a:ext cx="5731510" cy="895351"/>
                            <a:chOff x="0" y="0"/>
                            <a:chExt cx="5878196" cy="918845"/>
                          </a:xfrm>
                        </wpg:grpSpPr>
                        <wpg:grpSp>
                          <wpg:cNvPr id="2074268176" name="مجموعة 48"/>
                          <wpg:cNvGrpSpPr/>
                          <wpg:grpSpPr>
                            <a:xfrm>
                              <a:off x="0" y="0"/>
                              <a:ext cx="5878196" cy="918845"/>
                              <a:chOff x="0" y="0"/>
                              <a:chExt cx="6240348" cy="919070"/>
                            </a:xfrm>
                          </wpg:grpSpPr>
                          <wpg:grpSp>
                            <wpg:cNvPr id="2074268177" name="مجموعة 49"/>
                            <wpg:cNvGrpSpPr/>
                            <wpg:grpSpPr>
                              <a:xfrm>
                                <a:off x="0" y="169208"/>
                                <a:ext cx="5433072" cy="580613"/>
                                <a:chOff x="0" y="169208"/>
                                <a:chExt cx="5433072" cy="580613"/>
                              </a:xfrm>
                            </wpg:grpSpPr>
                            <wps:wsp>
                              <wps:cNvPr id="20742681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81"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التغير الثقافي والتنظيمي</w:t>
                                </w:r>
                              </w:p>
                            </w:txbxContent>
                          </wps:txbx>
                          <wps:bodyPr wrap="square" rtlCol="1">
                            <a:spAutoFit/>
                          </wps:bodyPr>
                        </wps:wsp>
                      </wpg:grpSp>
                      <pic:pic xmlns:pic="http://schemas.openxmlformats.org/drawingml/2006/picture">
                        <pic:nvPicPr>
                          <pic:cNvPr id="207426818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SsCv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40rAr+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19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T9mWH&#10;zAAAAOMAAAAPAAAAAAAAAAAAAAAAAKoCAABkcnMvZG93bnJldi54bWxQSwUGAAAAAAQABAD6AAAA&#10;owMAAAAA&#10;">
                  <v:group id="مجموعة 48" o:spid="_x0000_s19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T78M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3Gkx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jJPvw&#10;zAAAAOMAAAAPAAAAAAAAAAAAAAAAAKoCAABkcnMvZG93bnJldi54bWxQSwUGAAAAAAQABAD6AAAA&#10;owMAAAAA&#10;">
                    <v:group id="مجموعة 49" o:spid="_x0000_s19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aF5r&#10;zAAAAOMAAAAPAAAAAAAAAAAAAAAAAKoCAABkcnMvZG93bnJldi54bWxQSwUGAAAAAAQABAD6AAAA&#10;owMAAAAA&#10;">
                      <v:shape id="شكل حر 50" o:spid="_x0000_s19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GVGsYA&#10;AADjAAAADwAAAGRycy9kb3ducmV2LnhtbERPTYvCMBC9C/6HMII3Ta1apWsUEQSRPWhV9jo0s23Z&#10;ZlKaqPXfbw6Cx8f7Xm06U4sHta6yrGAyjkAQ51ZXXCi4XvajJQjnkTXWlknBixxs1v3eClNtn3ym&#10;R+YLEULYpaig9L5JpXR5SQbd2DbEgfu1rUEfYFtI3eIzhJtaxlGUSIMVh4YSG9qVlP9ld6MgOc5/&#10;Tqd8Pz9nh+m3I6Nv2nqlhoNu+wXCU+c/4rf7oBXE0WIWJ8vJIowOn8Ifk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GVG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JYI8kA&#10;AADjAAAADwAAAGRycy9kb3ducmV2LnhtbESPW2vCQBSE3wX/w3IEX6RuDPWWukppKfTRS/H5mD3d&#10;BLNnY3aN6b/vCoKPw8x8w6w2na1ES40vHSuYjBMQxLnTJRsFP4evlwUIH5A1Vo5JwR952Kz7vRVm&#10;2t14R+0+GBEh7DNUUIRQZ1L6vCCLfuxq4uj9usZiiLIxUjd4i3BbyTRJZtJiyXGhwJo+CsrP+6tV&#10;gBe7PZ5ccL49GfM5mtbdSE+VGg669zcQgbrwDD/a31pBmsxf09liMl/C/VP8A3L9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PJYI8kAAADjAAAADwAAAAAAAAAAAAAAAACYAgAA&#10;ZHJzL2Rvd25yZXYueG1sUEsFBgAAAAAEAAQA9QAAAI4DAAAAAA==&#10;" fillcolor="#a5a5a5 [2092]" stroked="f" strokeweight="1pt">
                        <v:stroke joinstyle="miter"/>
                      </v:roundrect>
                    </v:group>
                    <v:oval id="شكل بيضاوي 52" o:spid="_x0000_s20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HZLckA&#10;AADjAAAADwAAAGRycy9kb3ducmV2LnhtbESPXUvDMBSG74X9h3AE71yyILV0y4ZMhAkKrtNdH5qz&#10;tqw5KU22dv/eXAhevrxfPKvN5DpxpSG0ng0s5goEceVty7WB78PbYw4iRGSLnWcycKMAm/XsboWF&#10;9SPv6VrGWqQRDgUaaGLsCylD1ZDDMPc9cfJOfnAYkxxqaQcc07jrpFYqkw5bTg8N9rRtqDqXF2fg&#10;63z6uR3fP9Rn7ccyG92r1vZgzMP99LIEEWmK/+G/9s4a0Or5SWf5Ik8UiSnx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4HZLckAAADjAAAADwAAAAAAAAAAAAAAAACYAgAA&#10;ZHJzL2Rvd25yZXYueG1sUEsFBgAAAAAEAAQA9QAAAI4DAAAAAA==&#10;" filled="f" strokecolor="#168489" strokeweight="1pt">
                      <v:stroke joinstyle="miter"/>
                    </v:oval>
                  </v:group>
                  <v:shape id="مربع نص 41" o:spid="_x0000_s200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s60sgA&#10;AADjAAAADwAAAGRycy9kb3ducmV2LnhtbESPT0vEMBTE74LfITzBm5u06FrqZpfFP7AHL671/mie&#10;TbF5Kc1z2/32RhA8DjPzG2azW8KgTjSlPrKFYmVAEbfR9dxZaN5fbipQSZAdDpHJwpkS7LaXFxus&#10;XZz5jU5H6VSGcKrRghcZa61T6ylgWsWROHufcQooWU6ddhPOGR4GXRqz1gF7zgseR3r01H4dv4MF&#10;Ebcvzs1zSIeP5fVp9qa9w8ba66tl/wBKaJH/8F/74CyU5v62XFdFVcD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uzrSyAAAAOMAAAAPAAAAAAAAAAAAAAAAAJgCAABk&#10;cnMvZG93bnJldi54bWxQSwUGAAAAAAQABAD1AAAAjQM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التغير الثقافي والتنظيمي</w:t>
                          </w:r>
                        </w:p>
                      </w:txbxContent>
                    </v:textbox>
                  </v:shape>
                </v:group>
                <v:shape id="صورة 54" o:spid="_x0000_s200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b7tBcwAAADj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055A94" w:rsidRDefault="004A6D71" w:rsidP="004A6D71">
      <w:pPr>
        <w:rPr>
          <w:rFonts w:ascii="Sakkal Majalla" w:hAnsi="Sakkal Majalla"/>
          <w:sz w:val="32"/>
          <w:szCs w:val="32"/>
        </w:rPr>
      </w:pPr>
      <w:r w:rsidRPr="00055A94">
        <w:rPr>
          <w:rFonts w:ascii="Sakkal Majalla" w:hAnsi="Sakkal Majalla"/>
          <w:sz w:val="32"/>
          <w:szCs w:val="32"/>
          <w:rtl/>
        </w:rPr>
        <w:t xml:space="preserve">- يشجع </w:t>
      </w:r>
      <w:r>
        <w:rPr>
          <w:rFonts w:ascii="Sakkal Majalla" w:hAnsi="Sakkal Majalla"/>
          <w:sz w:val="32"/>
          <w:szCs w:val="32"/>
          <w:rtl/>
        </w:rPr>
        <w:t>التحوّل</w:t>
      </w:r>
      <w:r w:rsidRPr="00055A94">
        <w:rPr>
          <w:rFonts w:ascii="Sakkal Majalla" w:hAnsi="Sakkal Majalla"/>
          <w:sz w:val="32"/>
          <w:szCs w:val="32"/>
          <w:rtl/>
        </w:rPr>
        <w:t xml:space="preserve"> الرقمي على تطوير ثقافة الابتكار والتغيير المستمر.</w:t>
      </w:r>
    </w:p>
    <w:p w:rsidR="004A6D71" w:rsidRPr="00055A94" w:rsidRDefault="004A6D71" w:rsidP="004A6D71">
      <w:pPr>
        <w:rPr>
          <w:rFonts w:ascii="Sakkal Majalla" w:hAnsi="Sakkal Majalla"/>
          <w:sz w:val="32"/>
          <w:szCs w:val="32"/>
        </w:rPr>
      </w:pPr>
      <w:r w:rsidRPr="00055A94">
        <w:rPr>
          <w:rFonts w:ascii="Sakkal Majalla" w:hAnsi="Sakkal Majalla"/>
          <w:sz w:val="32"/>
          <w:szCs w:val="32"/>
          <w:rtl/>
        </w:rPr>
        <w:t>- يساهم في بناء بيئة عمل مرنة ومتعاونة.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زيادة رضا الموظفين وتفاعلهم.</w:t>
      </w:r>
    </w:p>
    <w:p w:rsidR="004A6D71" w:rsidRPr="00512C5E" w:rsidRDefault="004A6D71">
      <w:pPr>
        <w:pStyle w:val="ListParagraph"/>
        <w:numPr>
          <w:ilvl w:val="0"/>
          <w:numId w:val="15"/>
        </w:numPr>
        <w:spacing w:line="360" w:lineRule="auto"/>
        <w:ind w:left="454" w:hanging="454"/>
        <w:jc w:val="both"/>
        <w:rPr>
          <w:rFonts w:ascii="Sakkal Majalla" w:hAnsi="Sakkal Majalla"/>
          <w:sz w:val="32"/>
          <w:szCs w:val="32"/>
        </w:rPr>
      </w:pPr>
      <w:r w:rsidRPr="00512C5E">
        <w:rPr>
          <w:rFonts w:ascii="Sakkal Majalla" w:hAnsi="Sakkal Majalla" w:cs="Sakkal Majalla"/>
          <w:sz w:val="32"/>
          <w:szCs w:val="32"/>
          <w:rtl/>
        </w:rPr>
        <w:t>تحسين القدرة على جذب المواهب والاحتفاظ بها.</w:t>
      </w:r>
    </w:p>
    <w:p w:rsidR="004A6D71" w:rsidRPr="00055A94" w:rsidRDefault="001A2196"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08BE0D22" wp14:editId="14D1E612">
                <wp:extent cx="5731510" cy="892088"/>
                <wp:effectExtent l="0" t="0" r="2540" b="22860"/>
                <wp:docPr id="20742681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166" name="مجموعة 47"/>
                        <wpg:cNvGrpSpPr/>
                        <wpg:grpSpPr>
                          <a:xfrm>
                            <a:off x="0" y="0"/>
                            <a:ext cx="5731510" cy="895351"/>
                            <a:chOff x="0" y="0"/>
                            <a:chExt cx="5878196" cy="918845"/>
                          </a:xfrm>
                        </wpg:grpSpPr>
                        <wpg:grpSp>
                          <wpg:cNvPr id="2074268167" name="مجموعة 48"/>
                          <wpg:cNvGrpSpPr/>
                          <wpg:grpSpPr>
                            <a:xfrm>
                              <a:off x="0" y="0"/>
                              <a:ext cx="5878196" cy="918845"/>
                              <a:chOff x="0" y="0"/>
                              <a:chExt cx="6240348" cy="919070"/>
                            </a:xfrm>
                          </wpg:grpSpPr>
                          <wpg:grpSp>
                            <wpg:cNvPr id="2074268168" name="مجموعة 49"/>
                            <wpg:cNvGrpSpPr/>
                            <wpg:grpSpPr>
                              <a:xfrm>
                                <a:off x="0" y="169208"/>
                                <a:ext cx="5433072" cy="580613"/>
                                <a:chOff x="0" y="169208"/>
                                <a:chExt cx="5433072" cy="580613"/>
                              </a:xfrm>
                            </wpg:grpSpPr>
                            <wps:wsp>
                              <wps:cNvPr id="20742681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1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172" name="مربع نص 41"/>
                          <wps:cNvSpPr txBox="1"/>
                          <wps:spPr>
                            <a:xfrm>
                              <a:off x="204466" y="256739"/>
                              <a:ext cx="4615440" cy="389157"/>
                            </a:xfrm>
                            <a:prstGeom prst="rect">
                              <a:avLst/>
                            </a:prstGeom>
                            <a:noFill/>
                          </wps:spPr>
                          <wps:txbx>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التحديات المرتبطة بالتحوّل الرقمي</w:t>
                                </w:r>
                              </w:p>
                            </w:txbxContent>
                          </wps:txbx>
                          <wps:bodyPr wrap="square" rtlCol="1">
                            <a:spAutoFit/>
                          </wps:bodyPr>
                        </wps:wsp>
                      </wpg:grpSp>
                      <pic:pic xmlns:pic="http://schemas.openxmlformats.org/drawingml/2006/picture">
                        <pic:nvPicPr>
                          <pic:cNvPr id="207426817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8lu3g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&#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JF/yW7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0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W0t&#10;zAAAAOMAAAAPAAAAAAAAAAAAAAAAAKoCAABkcnMvZG93bnJldi54bWxQSwUGAAAAAAQABAD6AAAA&#10;owMAAAAA&#10;">
                  <v:group id="مجموعة 48" o:spid="_x0000_s20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HIts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3G6Q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Jsci2&#10;zAAAAOMAAAAPAAAAAAAAAAAAAAAAAKoCAABkcnMvZG93bnJldi54bWxQSwUGAAAAAAQABAD6AAAA&#10;owMAAAAA&#10;">
                    <v:group id="مجموعة 49" o:spid="_x0000_s20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4LlzEyQAA&#10;AOMAAAAPAAAAAAAAAAAAAAAAAKoCAABkcnMvZG93bnJldi54bWxQSwUGAAAAAAQABAD6AAAAoAMA&#10;AAAA&#10;">
                      <v:shape id="شكل حر 50" o:spid="_x0000_s20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mXMsA&#10;AADjAAAADwAAAGRycy9kb3ducmV2LnhtbESPQWvCQBSE74X+h+UJ3urGqKlNs0oRAlJ6MGlLr4/s&#10;axLMvg3ZVeO/7xYEj8PMfMNk29F04kyDay0rmM8iEMSV1S3XCr4+86c1COeRNXaWScGVHGw3jw8Z&#10;ptpeuKBz6WsRIOxSVNB436dSuqohg25me+Lg/drBoA9yqKUe8BLgppNxFCXSYMthocGedg1Vx/Jk&#10;FCTvq5/DocpXRblffDgy+ltbr9R0Mr69gvA0+nv41t5rBXH0vIyT9Tx5gf9P4Q/Iz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xtKZc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jxvsgA&#10;AADjAAAADwAAAGRycy9kb3ducmV2LnhtbESPzWrCQBSF94W+w3AL3UidGJooqaOIpdCljaXra+Z2&#10;Epq5EzNjkr69sxBcHs4f33o72VYM1PvGsYLFPAFBXDndsFHwffx4WYHwAVlj65gU/JOH7ebxYY2F&#10;diN/0VAGI+II+wIV1CF0hZS+qsmin7uOOHq/rrcYouyN1D2Ocdy2Mk2SXFpsOD7U2NG+puqvvFgF&#10;eLaHn5MLzg8nY95nWTfNdKbU89O0ewMRaAr38K39qRWkyfI1zVeLZaSITJEH5OY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yPG+yAAAAOMAAAAPAAAAAAAAAAAAAAAAAJgCAABk&#10;cnMvZG93bnJldi54bWxQSwUGAAAAAAQABAD1AAAAjQMAAAAA&#10;" fillcolor="#a5a5a5 [2092]" stroked="f" strokeweight="1pt">
                        <v:stroke joinstyle="miter"/>
                      </v:roundrect>
                    </v:group>
                    <v:oval id="شكل بيضاوي 52" o:spid="_x0000_s20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gMkcoA&#10;AADjAAAADwAAAGRycy9kb3ducmV2LnhtbESPUUvDMBSF3wX/Q7iCby5pGN2oy4YowgQF102fL81d&#10;W9bclCau3b83grDHwznnO5zVZnKdONMQWs8GspkCQVx523Jt4LB/fViCCBHZYueZDFwowGZ9e7PC&#10;wvqRd3QuYy0ShEOBBpoY+0LKUDXkMMx8T5y8ox8cxiSHWtoBxwR3ndRK5dJhy2mhwZ6eG6pO5Y8z&#10;8Hk6fl2+397VR+3HMh/di9Z2b8z93fT0CCLSFK/h//bWGtBqMdf5Mltk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EYDJHKAAAA4wAAAA8AAAAAAAAAAAAAAAAAmAIA&#10;AGRycy9kb3ducmV2LnhtbFBLBQYAAAAABAAEAPUAAACPAwAAAAA=&#10;" filled="f" strokecolor="#168489" strokeweight="1pt">
                      <v:stroke joinstyle="miter"/>
                    </v:oval>
                  </v:group>
                  <v:shape id="مربع نص 41" o:spid="_x0000_s201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zUgskA&#10;AADjAAAADwAAAGRycy9kb3ducmV2LnhtbESPzWrDMBCE74W+g9hCb41k0ybBjRJCfyCHXpq498Xa&#10;WqbWyljb2Hn7qlDocZiZb5jNbg69OtOYusgWioUBRdxE13FroT693q1BJUF22EcmCxdKsNteX22w&#10;cnHidzofpVUZwqlCC15kqLROjaeAaREH4ux9xjGgZDm22o04ZXjodWnMUgfsOC94HOjJU/N1/A4W&#10;RNy+uNQvIR0+5rfnyZvmAWtrb2/m/SMooVn+w3/tg7NQmtV9uVwXqx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7zUgskAAADjAAAADwAAAAAAAAAAAAAAAACYAgAA&#10;ZHJzL2Rvd25yZXYueG1sUEsFBgAAAAAEAAQA9QAAAI4DAAAAAA==&#10;" filled="f" stroked="f">
                    <v:textbox style="mso-fit-shape-to-text:t">
                      <w:txbxContent>
                        <w:p w:rsidR="00FD5841" w:rsidRDefault="00FD5841" w:rsidP="001A2196">
                          <w:pPr>
                            <w:rPr>
                              <w:rFonts w:eastAsia="Calibri" w:hAnsi="Adobe Arabic" w:cs="Adobe Arabic"/>
                              <w:b/>
                              <w:bCs/>
                              <w:color w:val="FFFFFF"/>
                              <w:kern w:val="24"/>
                              <w:sz w:val="36"/>
                              <w:szCs w:val="36"/>
                              <w:lang w:bidi="ar-EG"/>
                            </w:rPr>
                          </w:pPr>
                          <w:r w:rsidRPr="002A7AC4">
                            <w:rPr>
                              <w:rFonts w:eastAsia="Calibri" w:hAnsi="Adobe Arabic" w:cs="Adobe Arabic"/>
                              <w:b/>
                              <w:bCs/>
                              <w:color w:val="FFFFFF"/>
                              <w:kern w:val="24"/>
                              <w:sz w:val="36"/>
                              <w:szCs w:val="36"/>
                              <w:rtl/>
                              <w:lang w:bidi="ar-EG"/>
                            </w:rPr>
                            <w:t>التحديات المرتبطة بالتحوّل الرقمي</w:t>
                          </w:r>
                        </w:p>
                      </w:txbxContent>
                    </v:textbox>
                  </v:shape>
                </v:group>
                <v:shape id="صورة 54" o:spid="_x0000_s201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nOLnMAAAA4wAAAA8AAABkcnMvZG93bnJldi54bWxEj0FLw0AUhO+C/2F5gje7aSpNjN0WlQpC&#10;T21UPD6zzyR2923cXdv477uC4HGYmW+YxWq0RhzIh96xgukkA0HcON1zq+C5frwqQYSIrNE4JgU/&#10;FGC1PD9bYKXdkbd02MVWJAiHChV0MQ6VlKHpyGKYuIE4eR/OW4xJ+lZqj8cEt0bmWTaXFntOCx0O&#10;9NBRs999WwUbf//+eVO/mvpr+7Yuzax42a83Sl1ejHe3ICKN8T/8137SCvKsuM7n5bSYwe+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yc4ucwAAADjAAAADwAAAAAA&#10;AAAAAAAAAACfAgAAZHJzL2Rvd25yZXYueG1sUEsFBgAAAAAEAAQA9wAAAJgDAAAAAA==&#10;">
                  <v:imagedata r:id="rId70" o:title=""/>
                  <v:path arrowok="t"/>
                </v:shape>
                <w10:wrap anchorx="page"/>
                <w10:anchorlock/>
              </v:group>
            </w:pict>
          </mc:Fallback>
        </mc:AlternateConten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الوصف:</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قد تواجه المؤسسات مقاومة للتغيير من قبل الأفراد الذين يفضلون الأساليب التقليدية.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قضايا الأمن السيبراني وحماية البيانات تزداد أهمية.</w:t>
      </w:r>
    </w:p>
    <w:p w:rsidR="004A6D71" w:rsidRPr="00512C5E" w:rsidRDefault="004A6D71" w:rsidP="00512C5E">
      <w:pPr>
        <w:spacing w:line="360" w:lineRule="auto"/>
        <w:rPr>
          <w:rFonts w:ascii="Sakkal Majalla" w:hAnsi="Sakkal Majalla"/>
          <w:color w:val="C00000"/>
          <w:sz w:val="32"/>
          <w:szCs w:val="32"/>
        </w:rPr>
      </w:pPr>
      <w:r w:rsidRPr="00512C5E">
        <w:rPr>
          <w:rFonts w:ascii="Sakkal Majalla" w:hAnsi="Sakkal Majalla"/>
          <w:color w:val="C00000"/>
          <w:sz w:val="32"/>
          <w:szCs w:val="32"/>
          <w:rtl/>
        </w:rPr>
        <w:t>الأثر:</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الحاجة إلى تدريب مستمر وبناء قدرات جديدة.</w:t>
      </w:r>
    </w:p>
    <w:p w:rsidR="004A6D71" w:rsidRPr="00512C5E" w:rsidRDefault="004A6D71">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تطوير سياسات أمنية قوية وفعالة.</w:t>
      </w:r>
    </w:p>
    <w:p w:rsidR="004A6D71" w:rsidRDefault="004A6D71" w:rsidP="00512C5E">
      <w:pPr>
        <w:spacing w:line="360" w:lineRule="auto"/>
        <w:rPr>
          <w:rFonts w:ascii="Sakkal Majalla" w:hAnsi="Sakkal Majalla"/>
          <w:sz w:val="32"/>
          <w:szCs w:val="32"/>
          <w:rtl/>
        </w:rPr>
      </w:pPr>
      <w:r w:rsidRPr="00512C5E">
        <w:rPr>
          <w:rFonts w:ascii="Sakkal Majalla" w:hAnsi="Sakkal Majalla"/>
          <w:color w:val="C00000"/>
          <w:sz w:val="32"/>
          <w:szCs w:val="32"/>
          <w:rtl/>
        </w:rPr>
        <w:t>الخلاصة</w:t>
      </w:r>
      <w:r w:rsidRPr="00512C5E">
        <w:rPr>
          <w:rFonts w:ascii="Sakkal Majalla" w:hAnsi="Sakkal Majalla" w:hint="cs"/>
          <w:color w:val="C00000"/>
          <w:sz w:val="32"/>
          <w:szCs w:val="32"/>
          <w:rtl/>
        </w:rPr>
        <w:t xml:space="preserve">: </w:t>
      </w:r>
      <w:r w:rsidRPr="00512C5E">
        <w:rPr>
          <w:rFonts w:ascii="Sakkal Majalla" w:hAnsi="Sakkal Majalla" w:hint="cs"/>
          <w:sz w:val="32"/>
          <w:szCs w:val="32"/>
          <w:rtl/>
        </w:rPr>
        <w:t xml:space="preserve">إن </w:t>
      </w:r>
      <w:r w:rsidRPr="00512C5E">
        <w:rPr>
          <w:rFonts w:ascii="Sakkal Majalla" w:hAnsi="Sakkal Majalla"/>
          <w:sz w:val="32"/>
          <w:szCs w:val="32"/>
          <w:rtl/>
        </w:rPr>
        <w:t>أثر التحوّل الرقمي على هياكل الحوكمة التقليدية يتجلى في تحسين الشفافية، وزيادة الكفاءة، وتعزيز الابتكار. يتطلب التحوّل الرقمي من المؤسسات إعادة النظر في نماذج القيادة والحوكمة، مع التركيز على التكيف السريع والتطور المستمر. على الرغم من التحديات، فإن التحوّل الرقمي يمثل فرصة كبيرة للمؤسسات لتحقيق النجاح في العصر الحديث.</w:t>
      </w:r>
    </w:p>
    <w:p w:rsidR="00611030" w:rsidRPr="00512C5E" w:rsidRDefault="00611030" w:rsidP="00611030">
      <w:pPr>
        <w:spacing w:line="360" w:lineRule="auto"/>
        <w:jc w:val="center"/>
        <w:rPr>
          <w:rFonts w:ascii="Sakkal Majalla" w:hAnsi="Sakkal Majalla"/>
          <w:sz w:val="32"/>
          <w:szCs w:val="32"/>
          <w:rtl/>
        </w:rPr>
      </w:pPr>
      <w:r>
        <w:rPr>
          <w:rFonts w:ascii="Sakkal Majalla" w:hAnsi="Sakkal Majalla"/>
          <w:noProof/>
          <w:sz w:val="32"/>
          <w:szCs w:val="32"/>
        </w:rPr>
        <w:drawing>
          <wp:inline distT="0" distB="0" distL="0" distR="0" wp14:anchorId="0ED7FC4B" wp14:editId="0B79350E">
            <wp:extent cx="2887579" cy="2887579"/>
            <wp:effectExtent l="0" t="0" r="8255" b="0"/>
            <wp:docPr id="2074270269" name="Picture 2074270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893577" cy="2893577"/>
                    </a:xfrm>
                    <a:prstGeom prst="rect">
                      <a:avLst/>
                    </a:prstGeom>
                    <a:noFill/>
                    <a:ln>
                      <a:noFill/>
                    </a:ln>
                  </pic:spPr>
                </pic:pic>
              </a:graphicData>
            </a:graphic>
          </wp:inline>
        </w:drawing>
      </w:r>
    </w:p>
    <w:tbl>
      <w:tblPr>
        <w:tblStyle w:val="TableGrid"/>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F212B0" w:rsidTr="00FD5841">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F212B0" w:rsidRPr="00280E55" w:rsidRDefault="00F212B0" w:rsidP="00FD5841">
            <w:pPr>
              <w:pageBreakBefore/>
              <w:jc w:val="center"/>
              <w:rPr>
                <w:rFonts w:ascii="Adobe Arabic" w:eastAsia="Times New Roman" w:hAnsi="Adobe Arabic" w:cs="Adobe Arabic"/>
                <w:b/>
                <w:bCs/>
                <w:color w:val="168489"/>
                <w:kern w:val="24"/>
                <w:sz w:val="44"/>
                <w:szCs w:val="44"/>
                <w:rtl/>
                <w:lang w:bidi="ar-SY"/>
              </w:rPr>
            </w:pPr>
            <w:bookmarkStart w:id="10" w:name="_Hlk170068467"/>
            <w:r w:rsidRPr="00280E55">
              <w:rPr>
                <w:rFonts w:ascii="Adobe Arabic" w:eastAsia="Times New Roman" w:hAnsi="Adobe Arabic" w:cs="Adobe Arabic"/>
                <w:b/>
                <w:bCs/>
                <w:noProof/>
                <w:color w:val="168489"/>
                <w:kern w:val="24"/>
                <w:sz w:val="44"/>
                <w:szCs w:val="44"/>
                <w:rtl/>
              </w:rPr>
              <w:lastRenderedPageBreak/>
              <w:drawing>
                <wp:inline distT="0" distB="0" distL="0" distR="0" wp14:anchorId="08C00AAF" wp14:editId="5C957101">
                  <wp:extent cx="485140" cy="485140"/>
                  <wp:effectExtent l="0" t="0" r="0" b="0"/>
                  <wp:docPr id="975925206" name="Picture 97592520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F212B0" w:rsidRPr="00280E55" w:rsidRDefault="00F212B0" w:rsidP="00FD5841">
            <w:pPr>
              <w:pStyle w:val="NoSpacing"/>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F212B0" w:rsidRDefault="00F212B0" w:rsidP="00FD5841">
            <w:pPr>
              <w:jc w:val="center"/>
              <w:rPr>
                <w:rFonts w:ascii="Adobe Arabic" w:eastAsia="Times New Roman" w:hAnsi="Adobe Arabic" w:cs="Adobe Arabic"/>
                <w:b/>
                <w:bCs/>
                <w:color w:val="168489"/>
                <w:kern w:val="24"/>
                <w:sz w:val="44"/>
                <w:szCs w:val="44"/>
                <w:lang w:bidi="ar-SY"/>
              </w:rPr>
            </w:pPr>
          </w:p>
          <w:p w:rsidR="00F212B0" w:rsidRPr="00F212B0" w:rsidRDefault="00F212B0" w:rsidP="00F212B0">
            <w:pPr>
              <w:jc w:val="center"/>
              <w:rPr>
                <w:rFonts w:ascii="Sakkal Majalla" w:hAnsi="Sakkal Majalla"/>
                <w:b/>
                <w:bCs/>
                <w:color w:val="0000CC"/>
                <w:sz w:val="32"/>
                <w:szCs w:val="32"/>
                <w:rtl/>
              </w:rPr>
            </w:pPr>
            <w:r w:rsidRPr="00F212B0">
              <w:rPr>
                <w:rFonts w:ascii="Adobe Arabic" w:eastAsia="Times New Roman" w:hAnsi="Adobe Arabic" w:cs="Adobe Arabic" w:hint="cs"/>
                <w:b/>
                <w:bCs/>
                <w:noProof/>
                <w:color w:val="168489"/>
                <w:kern w:val="24"/>
                <w:sz w:val="36"/>
                <w:szCs w:val="36"/>
                <w:rtl/>
                <w:lang w:bidi="ar-SY"/>
              </w:rPr>
              <w:t>ناقش مع المجموعة أفضل الطرق التي يمكن للمنظمات اتباعها لتشجيع الموظفين على التحوّل الرقمي وتعزيز ثقتهم في هذا التحوّل</w:t>
            </w:r>
            <w:r w:rsidRPr="00296385">
              <w:rPr>
                <w:rFonts w:ascii="Sakkal Majalla" w:hAnsi="Sakkal Majalla" w:hint="cs"/>
                <w:b/>
                <w:bCs/>
                <w:color w:val="0000CC"/>
                <w:sz w:val="32"/>
                <w:szCs w:val="32"/>
                <w:rtl/>
              </w:rPr>
              <w:t>.</w:t>
            </w:r>
          </w:p>
        </w:tc>
      </w:tr>
    </w:tbl>
    <w:p w:rsidR="00F212B0" w:rsidRPr="00873F62" w:rsidRDefault="00F212B0" w:rsidP="00F212B0">
      <w:pPr>
        <w:jc w:val="left"/>
        <w:rPr>
          <w:color w:val="C00000"/>
          <w:rtl/>
        </w:rPr>
      </w:pPr>
      <w:bookmarkStart w:id="11" w:name="_Hlk172675096"/>
      <w:bookmarkStart w:id="12" w:name="_Hlk170588015"/>
      <w:bookmarkStart w:id="13" w:name="_Hlk170072317"/>
      <w:bookmarkEnd w:id="10"/>
      <w:r>
        <w:rPr>
          <w:noProof/>
          <w:color w:val="auto"/>
        </w:rPr>
        <mc:AlternateContent>
          <mc:Choice Requires="wpg">
            <w:drawing>
              <wp:inline distT="0" distB="0" distL="0" distR="0" wp14:anchorId="671E271E" wp14:editId="7D10C808">
                <wp:extent cx="4418965" cy="583957"/>
                <wp:effectExtent l="0" t="0" r="635" b="6985"/>
                <wp:docPr id="1608691337" name="Group 1608691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1608691338" name="Group 273472699"/>
                        <wpg:cNvGrpSpPr>
                          <a:grpSpLocks/>
                        </wpg:cNvGrpSpPr>
                        <wpg:grpSpPr bwMode="auto">
                          <a:xfrm>
                            <a:off x="38039" y="0"/>
                            <a:ext cx="6149" cy="5450"/>
                            <a:chOff x="38039" y="0"/>
                            <a:chExt cx="6148" cy="5450"/>
                          </a:xfrm>
                        </wpg:grpSpPr>
                        <pic:pic xmlns:pic="http://schemas.openxmlformats.org/drawingml/2006/picture">
                          <pic:nvPicPr>
                            <pic:cNvPr id="1608691355" name="Picture 273472700" descr="Activity "/>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1608691356"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608691357"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280E55" w:rsidRDefault="00FD5841"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w:pict>
              <v:group id="Group 1608691337" o:spid="_x0000_s2013"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">
                <v:group id="Group 273472699" o:spid="_x0000_s2014" style="position:absolute;left:38039;width:6149;height:5450" coordorigin="38039" coordsize="6148,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43ca&#10;zAAAAOMAAAAPAAAAAAAAAAAAAAAAAKoCAABkcnMvZG93bnJldi54bWxQSwUGAAAAAAQABAD6AAAA&#10;owMAAAAA&#10;">
                  <v:shape id="Picture 273472700" o:spid="_x0000_s2015" type="#_x0000_t75" alt="Activity " style="position:absolute;left:39867;top:564;width:4321;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UB07HAAAA4wAAAA8AAABkcnMvZG93bnJldi54bWxET81KAzEQvgu+QxjBm022tUu7Ni0qFrx4&#10;aBWLt2EzbhY3k5jEdn17Iwge5/uf1WZ0gzhSTL1nDdVEgSBuvem50/DyvL1agEgZ2eDgmTR8U4LN&#10;+vxshY3xJ97RcZ87UUI4NajB5hwaKVNryWGa+EBcuHcfHeZyxk6aiKcS7gY5VaqWDnsuDRYD3Vtq&#10;P/ZfTgNeT+PMcv8U+O3w+fB6t1UcKq0vL8bbGxCZxvwv/nM/mjK/Vot6Wc3mc/j9qQAg1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KUB07HAAAA4wAAAA8AAAAAAAAAAAAA&#10;AAAAnwIAAGRycy9kb3ducmV2LnhtbFBLBQYAAAAABAAEAPcAAACTAwAAAAA=&#10;">
                    <v:imagedata r:id="rId127" o:title="Activity "/>
                  </v:shape>
                  <v:roundrect id="Rectangle: Rounded Corners 273472701" o:spid="_x0000_s2016" style="position:absolute;left:38039;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50zccA&#10;AADjAAAADwAAAGRycy9kb3ducmV2LnhtbERPX0/CMBB/N+E7NGfim7RIGDApBElUeGRqwuO5nuuy&#10;9bqsFca3tyYmPt7v/602g2vFmfpQe9YwGSsQxKU3NVca3t+e7xcgQkQ22HomDVcKsFmPblaYG3/h&#10;I52LWIkUwiFHDTbGLpcylJYchrHviBP35XuHMZ19JU2PlxTuWvmgVCYd1pwaLHa0s1Q2xbfT0Hzu&#10;m+HwMZ+/vFqnjtPdiYonr/Xd7bB9BBFpiP/iP/fepPmZWmTLyXSWwe9PC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udM3HAAAA4wAAAA8AAAAAAAAAAAAAAAAAmAIAAGRy&#10;cy9kb3ducmV2LnhtbFBLBQYAAAAABAAEAPUAAACMAwAAAAA=&#10;" fillcolor="#7a8696" strokecolor="#7a8696" strokeweight="1pt">
                    <v:stroke joinstyle="miter"/>
                  </v:roundrect>
                </v:group>
                <v:shape id="TextBox 17" o:spid="_x0000_s2017" type="#_x0000_t202" style="position:absolute;top:1108;width:35984;height:4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vucYA&#10;AADjAAAADwAAAGRycy9kb3ducmV2LnhtbERPS0/DMAy+I/EfIiNxY0lBK6MsmyYe0g5cNsrdakxT&#10;0ThVY9bu3xMkJI7+3l5v59CrE42pi2yhWBhQxE10HbcW6vfXmxWoJMgO+8hk4UwJtpvLizVWLk58&#10;oNNRWpVDOFVowYsMldap8RQwLeJAnLnPOAaUfI6tdiNOOTz0+taYUgfsODd4HOjJU/N1/A4WRNyu&#10;ONcvIe0/5rfnyZtmibW111fz7hGU0Cz/4j/33uX5pVmVD8Xd8h5+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AvucYAAADjAAAADwAAAAAAAAAAAAAAAACYAgAAZHJz&#10;L2Rvd25yZXYueG1sUEsFBgAAAAAEAAQA9QAAAIsDAAAAAA==&#10;" filled="f" stroked="f">
                  <v:textbox style="mso-fit-shape-to-text:t">
                    <w:txbxContent>
                      <w:p w:rsidR="00FD5841" w:rsidRPr="00280E55" w:rsidRDefault="00FD5841"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wrap anchorx="page"/>
                <w10:anchorlock/>
              </v:group>
            </w:pict>
          </mc:Fallback>
        </mc:AlternateContent>
      </w:r>
    </w:p>
    <w:p w:rsidR="00F212B0" w:rsidRPr="008D39CE" w:rsidRDefault="00F212B0" w:rsidP="00F212B0">
      <w:pPr>
        <w:pStyle w:val="a1"/>
        <w:jc w:val="left"/>
      </w:pPr>
      <w:r w:rsidRPr="00F212B0">
        <w:rPr>
          <w:rFonts w:ascii="Sakkal Majalla" w:eastAsia="Times New Roman" w:hAnsi="Sakkal Majalla" w:cs="Sakkal Majalla"/>
          <w:b w:val="0"/>
          <w:color w:val="000000" w:themeColor="text1"/>
          <w:kern w:val="2"/>
          <w:sz w:val="34"/>
          <w:szCs w:val="34"/>
          <w:rtl/>
        </w:rPr>
        <w:t>دردشة مفتوحة حول كيفية تشجيع الموظفين على التحوّل الرقمي</w:t>
      </w:r>
      <w:r>
        <w:rPr>
          <w:rFonts w:ascii="Sakkal Majalla" w:eastAsia="Times New Roman" w:hAnsi="Sakkal Majalla" w:cs="Sakkal Majalla" w:hint="cs"/>
          <w:b w:val="0"/>
          <w:color w:val="000000" w:themeColor="text1"/>
          <w:kern w:val="2"/>
          <w:sz w:val="34"/>
          <w:szCs w:val="34"/>
          <w:rtl/>
        </w:rPr>
        <w:t>.</w:t>
      </w:r>
      <w:r w:rsidRPr="00853909">
        <w:rPr>
          <w:noProof/>
        </w:rPr>
        <w:t xml:space="preserve"> </w:t>
      </w:r>
      <w:r>
        <w:rPr>
          <w:noProof/>
        </w:rPr>
        <mc:AlternateContent>
          <mc:Choice Requires="wpg">
            <w:drawing>
              <wp:inline distT="0" distB="0" distL="0" distR="0" wp14:anchorId="0ACF8D8E" wp14:editId="675F3C3F">
                <wp:extent cx="4406900" cy="586640"/>
                <wp:effectExtent l="0" t="0" r="0" b="4445"/>
                <wp:docPr id="1608691332" name="Group 1608691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1608691333" name="Group 975925184"/>
                        <wpg:cNvGrpSpPr>
                          <a:grpSpLocks/>
                        </wpg:cNvGrpSpPr>
                        <wpg:grpSpPr bwMode="auto">
                          <a:xfrm>
                            <a:off x="37976" y="0"/>
                            <a:ext cx="6090" cy="5450"/>
                            <a:chOff x="37976" y="0"/>
                            <a:chExt cx="6090" cy="5450"/>
                          </a:xfrm>
                        </wpg:grpSpPr>
                        <pic:pic xmlns:pic="http://schemas.openxmlformats.org/drawingml/2006/picture">
                          <pic:nvPicPr>
                            <pic:cNvPr id="1608691334" name="Picture 975925185" descr="Clock "/>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608691335"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608691336"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280E55" w:rsidRDefault="00FD5841"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w:pict>
              <v:group id="Group 1608691332" o:spid="_x0000_s2018"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">
                <v:group id="Group 975925184" o:spid="_x0000_s2019" style="position:absolute;left:37976;width:6090;height:5450" coordorigin="37976" coordsize="609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VH5WvIAAAA&#10;4wAAAA8AAAAAAAAAAAAAAAAAqgIAAGRycy9kb3ducmV2LnhtbFBLBQYAAAAABAAEAPoAAACfAwAA&#10;AAA=&#10;">
                  <v:shape id="Picture 975925185" o:spid="_x0000_s2020" type="#_x0000_t75" alt="Clock " style="position:absolute;left:39746;top:112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Y2C/KAAAA4wAAAA8AAABkcnMvZG93bnJldi54bWxET0trwkAQvhf8D8sIXkrdWCVodBURxEIv&#10;9dEWb0N2TKLZ2Zjdauyv7xYEj/O9ZzJrTCkuVLvCsoJeNwJBnFpdcKZgt12+DEE4j6yxtEwKbuRg&#10;Nm09TTDR9sprumx8JkIIuwQV5N5XiZQuzcmg69qKOHAHWxv04awzqWu8hnBTytcoiqXBgkNDjhUt&#10;ckpPmx+j4N2OVlidd98f5e1rzfx5/H3eH5XqtJv5GISnxj/Ed/ebDvPjaBiPev3+AP5/CgDI6R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DdY2C/KAAAA4wAAAA8AAAAAAAAA&#10;AAAAAAAAnwIAAGRycy9kb3ducmV2LnhtbFBLBQYAAAAABAAEAPcAAACWAwAAAAA=&#10;">
                    <v:imagedata r:id="rId129" o:title="Clock "/>
                  </v:shape>
                  <v:roundrect id="Rectangle: Rounded Corners 975925186" o:spid="_x0000_s2021"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PGscA&#10;AADjAAAADwAAAGRycy9kb3ducmV2LnhtbERPX0vDMBB/F/wO4Qa+uWSWdbMuGzpQt8dVBR/P5taU&#10;NpfSxK379kYQfLzf/1ttRteJEw2h8axhNlUgiCtvGq41vL893y5BhIhssPNMGi4UYLO+vlphYfyZ&#10;D3QqYy1SCIcCNdgY+0LKUFlyGKa+J07c0Q8OYzqHWpoBzyncdfJOqVw6bDg1WOxpa6lqy2+nof3a&#10;teP+Y7F4ebVOHbLtJ5VPXuubyfj4ACLSGP/Ff+6dSfNztczvZ1k2h9+fE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jDxrHAAAA4wAAAA8AAAAAAAAAAAAAAAAAmAIAAGRy&#10;cy9kb3ducmV2LnhtbFBLBQYAAAAABAAEAPUAAACMAwAAAAA=&#10;" fillcolor="#7a8696" strokecolor="#7a8696" strokeweight="1pt">
                    <v:stroke joinstyle="miter"/>
                  </v:roundrect>
                </v:group>
                <v:shape id="TextBox 19" o:spid="_x0000_s2022" type="#_x0000_t202" style="position:absolute;top:1136;width:35983;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NvgsUA&#10;AADjAAAADwAAAGRycy9kb3ducmV2LnhtbERPS0vDQBC+C/6HZQRvdjcWQ5t2W4oP6MGLNd6H7JgN&#10;ZmdDdmzSf+8Kgsf53rPdz6FXZxpTF9lCsTCgiJvoOm4t1O8vdytQSZAd9pHJwoUS7HfXV1usXJz4&#10;jc4naVUO4VShBS8yVFqnxlPAtIgDceY+4xhQ8jm22o045fDQ63tjSh2w49zgcaBHT83X6TtYEHGH&#10;4lI/h3T8mF+fJm+aB6ytvb2ZDxtQQrP8i//cR5fnl2ZVrovlso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2+CxQAAAOMAAAAPAAAAAAAAAAAAAAAAAJgCAABkcnMv&#10;ZG93bnJldi54bWxQSwUGAAAAAAQABAD1AAAAigMAAAAA&#10;" filled="f" stroked="f">
                  <v:textbox style="mso-fit-shape-to-text:t">
                    <w:txbxContent>
                      <w:p w:rsidR="00FD5841" w:rsidRPr="00280E55" w:rsidRDefault="00FD5841"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wrap anchorx="page"/>
                <w10:anchorlock/>
              </v:group>
            </w:pict>
          </mc:Fallback>
        </mc:AlternateContent>
      </w:r>
    </w:p>
    <w:p w:rsidR="00F212B0" w:rsidRPr="001A2196" w:rsidRDefault="00F212B0" w:rsidP="00F212B0">
      <w:pPr>
        <w:pStyle w:val="a2"/>
        <w:jc w:val="left"/>
        <w:rPr>
          <w:rFonts w:eastAsia="Times New Roman"/>
          <w:kern w:val="2"/>
          <w:rtl/>
          <w14:ligatures w14:val="none"/>
        </w:rPr>
      </w:pPr>
      <w:r w:rsidRPr="001A2196">
        <w:rPr>
          <w:rFonts w:eastAsia="Times New Roman"/>
          <w:kern w:val="2"/>
          <w:rtl/>
          <w14:ligatures w14:val="none"/>
        </w:rPr>
        <w:t>20 دقيقة</w:t>
      </w:r>
    </w:p>
    <w:p w:rsidR="001A2196" w:rsidRDefault="001A2196" w:rsidP="00F212B0">
      <w:pPr>
        <w:pStyle w:val="a2"/>
        <w:jc w:val="left"/>
        <w:rPr>
          <w:rtl/>
          <w:lang w:bidi="ar-EG"/>
        </w:rPr>
      </w:pPr>
      <w:r>
        <w:rPr>
          <w:noProof/>
        </w:rPr>
        <mc:AlternateContent>
          <mc:Choice Requires="wpg">
            <w:drawing>
              <wp:inline distT="0" distB="0" distL="0" distR="0" wp14:anchorId="11013434" wp14:editId="621862DC">
                <wp:extent cx="4380230" cy="618465"/>
                <wp:effectExtent l="0" t="0" r="1270" b="0"/>
                <wp:docPr id="1608691358" name="Group 1608691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128" name="Picture 1579856930" descr="Translate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129"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30"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1A2196" w:rsidRDefault="00FD5841" w:rsidP="001A2196">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id="Group 1608691358" o:spid="_x0000_s2023"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">
                <v:shape id="Picture 1579856930" o:spid="_x0000_s2024" type="#_x0000_t75" alt="Translate " style="position:absolute;left:39479;top:991;width:4321;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9nEPDAAAA3AAAAA8AAABkcnMvZG93bnJldi54bWxEj0FrwkAQhe8F/8MyQm91Yw5SUldRoVB6&#10;EKJCr2N2zAazszG71dRf7xwK3mZ4b977Zr4cfKuu1McmsIHpJANFXAXbcG3gsP98ewcVE7LFNjAZ&#10;+KMIy8XoZY6FDTcu6bpLtZIQjgUacCl1hdaxcuQxTkJHLNop9B6TrH2tbY83CfetzrNspj02LA0O&#10;O9o4qs67X28gBIrHnzN6x9vjPe/2l3JdfhvzOh5WH6ASDelp/r/+soKfC608IxPox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T2cQ8MAAADcAAAADwAAAAAAAAAAAAAAAACf&#10;AgAAZHJzL2Rvd25yZXYueG1sUEsFBgAAAAAEAAQA9wAAAI8DAAAAAA==&#10;">
                  <v:imagedata r:id="rId131" o:title="Translate "/>
                </v:shape>
                <v:roundrect id="Rectangle: Rounded Corners 1579856931" o:spid="_x0000_s2025" style="position:absolute;left:37707;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XaS8IA&#10;AADcAAAADwAAAGRycy9kb3ducmV2LnhtbERPS2vCQBC+F/wPywi91Y0KtUZXaQUfPZoqeByzYzYk&#10;OxuyW03/vSsUvM3H95z5srO1uFLrS8cKhoMEBHHudMmFgsPP+u0DhA/IGmvHpOCPPCwXvZc5ptrd&#10;eE/XLBQihrBPUYEJoUml9Lkhi37gGuLIXVxrMUTYFlK3eIvhtpajJHmXFkuODQYbWhnKq+zXKqjO&#10;u6r7Pk4mm62xyX68OlH25ZR67XefMxCBuvAU/7t3Os4fTeHxTLx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NdpLwgAAANwAAAAPAAAAAAAAAAAAAAAAAJgCAABkcnMvZG93&#10;bnJldi54bWxQSwUGAAAAAAQABAD1AAAAhwMAAAAA&#10;" fillcolor="#7a8696" strokecolor="#7a8696" strokeweight="1pt">
                  <v:stroke joinstyle="miter"/>
                </v:roundrect>
                <v:shape id="TextBox 21" o:spid="_x0000_s2026" type="#_x0000_t202" style="position:absolute;top:1454;width:35990;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h4RMMA&#10;AADcAAAADwAAAGRycy9kb3ducmV2LnhtbESPQU/DMAyF70j7D5EncWPpQKCpLJumAdIOXNi6u9WY&#10;plrjVI1Zu3+PD0jcbL3n9z6vt1PszJWG3CZ2sFwUYIjr5FtuHFSnj4cVmCzIHrvE5OBGGbab2d0a&#10;S59G/qLrURqjIZxLdBBE+tLaXAeKmBepJ1btOw0RRdehsX7AUcNjZx+L4sVGbFkbAva0D1Rfjj/R&#10;gYjfLW/Ve8yH8/T5NoaifsbKufv5tHsFIzTJv/nv+uAV/0nx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h4RMMAAADcAAAADwAAAAAAAAAAAAAAAACYAgAAZHJzL2Rv&#10;d25yZXYueG1sUEsFBgAAAAAEAAQA9QAAAIgDAAAAAA==&#10;" filled="f" stroked="f">
                  <v:textbox style="mso-fit-shape-to-text:t">
                    <w:txbxContent>
                      <w:p w:rsidR="00FD5841" w:rsidRPr="001A2196" w:rsidRDefault="00FD5841" w:rsidP="001A2196">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v:textbox>
                </v:shape>
                <w10:wrap anchorx="page"/>
                <w10:anchorlock/>
              </v:group>
            </w:pict>
          </mc:Fallback>
        </mc:AlternateContent>
      </w:r>
    </w:p>
    <w:p w:rsidR="001A2196" w:rsidRPr="001A2196" w:rsidRDefault="001A2196" w:rsidP="00F212B0">
      <w:pPr>
        <w:pStyle w:val="a2"/>
        <w:jc w:val="left"/>
        <w:rPr>
          <w:rFonts w:eastAsia="Times New Roman"/>
          <w:kern w:val="2"/>
          <w:rtl/>
          <w14:ligatures w14:val="none"/>
        </w:rPr>
      </w:pPr>
      <w:r w:rsidRPr="001A2196">
        <w:rPr>
          <w:rFonts w:eastAsia="Times New Roman"/>
          <w:kern w:val="2"/>
          <w:rtl/>
          <w14:ligatures w14:val="none"/>
        </w:rPr>
        <w:t>نشاط مجموعات تعاوني</w:t>
      </w:r>
    </w:p>
    <w:p w:rsidR="00F212B0" w:rsidRPr="008D39CE" w:rsidRDefault="00F212B0" w:rsidP="00F212B0">
      <w:pPr>
        <w:pStyle w:val="a1"/>
        <w:jc w:val="left"/>
      </w:pPr>
      <w:r>
        <w:rPr>
          <w:noProof/>
        </w:rPr>
        <mc:AlternateContent>
          <mc:Choice Requires="wpg">
            <w:drawing>
              <wp:inline distT="0" distB="0" distL="0" distR="0" wp14:anchorId="57764A64" wp14:editId="6AA81DBB">
                <wp:extent cx="4434840" cy="544925"/>
                <wp:effectExtent l="0" t="0" r="3810" b="26670"/>
                <wp:docPr id="1608691328" name="Group 1608691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1608691329" name="Picture 975925189" descr="Goal "/>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608691330"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608691331"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280E55" w:rsidRDefault="00FD5841"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w:pict>
              <v:group id="Group 1608691328" o:spid="_x0000_s202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">
                <v:shape id="Picture 975925189" o:spid="_x0000_s2028" type="#_x0000_t75" alt="Goal " style="position:absolute;left:40030;top:56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jPg/IAAAA4wAAAA8AAABkcnMvZG93bnJldi54bWxET0tLw0AQvgv+h2UEL2I3rRKamG0RsbSH&#10;IqTqfcxOHrg7G7Jrmvx7tyB4nO89xXayRow0+M6xguUiAUFcOd1xo+DjfXe/BuEDskbjmBTM5GG7&#10;ub4qMNfuzCWNp9CIGMI+RwVtCH0upa9asugXrieOXO0GiyGeQyP1gOcYbo1cJUkqLXYcG1rs6aWl&#10;6vv0YxU83tVNad7KOWT6a68/5+P4ao5K3d5Mz08gAk3hX/znPug4P03WabZ8WGVw+SkCID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I4z4PyAAAAOMAAAAPAAAAAAAAAAAA&#10;AAAAAJ8CAABkcnMvZG93bnJldi54bWxQSwUGAAAAAAQABAD3AAAAlAMAAAAA&#10;">
                  <v:imagedata r:id="rId133" o:title="Goal "/>
                </v:shape>
                <v:roundrect id="Rectangle: Rounded Corners 975925190" o:spid="_x0000_s2029" style="position:absolute;left:38333;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sgssA&#10;AADjAAAADwAAAGRycy9kb3ducmV2LnhtbESPQW/CMAyF75P2HyJP2m0krFJhhYA2pG1wpNskjqYx&#10;TdUmqZoMun8/H5A42n5+733L9eg6caYhNsFrmE4UCPJVMI2vNXx/vT/NQcSE3mAXPGn4owjr1f3d&#10;EgsTLn5P5zLVgk18LFCDTakvpIyVJYdxEnryfDuFwWHicailGfDC5q6Tz0rl0mHjOcFiTxtLVVv+&#10;Og3tcduOu5/Z7OPTOrXPNgcq34LWjw/j6wJEojHdxNfvreH6uZrnL9MsYwpm4gXI1T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FKyCywAAAOMAAAAPAAAAAAAAAAAAAAAAAJgC&#10;AABkcnMvZG93bnJldi54bWxQSwUGAAAAAAQABAD1AAAAkAMAAAAA&#10;" fillcolor="#7a8696" strokecolor="#7a8696" strokeweight="1pt">
                  <v:stroke joinstyle="miter"/>
                </v:roundrect>
                <v:shape id="TextBox 23" o:spid="_x0000_s2030" type="#_x0000_t202" style="position:absolute;top:642;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r39sUA&#10;AADjAAAADwAAAGRycy9kb3ducmV2LnhtbERPS0vDQBC+C/6HZQRvdjcWQ5t2W4oP6MGLNd6H7JgN&#10;ZmdDdmzSf+8Kgsf53rPdz6FXZxpTF9lCsTCgiJvoOm4t1O8vdytQSZAd9pHJwoUS7HfXV1usXJz4&#10;jc4naVUO4VShBS8yVFqnxlPAtIgDceY+4xhQ8jm22o045fDQ63tjSh2w49zgcaBHT83X6TtYEHGH&#10;4lI/h3T8mF+fJm+aB6ytvb2ZDxtQQrP8i//cR5fnl2ZVrovlsoD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evf2xQAAAOMAAAAPAAAAAAAAAAAAAAAAAJgCAABkcnMv&#10;ZG93bnJldi54bWxQSwUGAAAAAAQABAD1AAAAigMAAAAA&#10;" filled="f" stroked="f">
                  <v:textbox style="mso-fit-shape-to-text:t">
                    <w:txbxContent>
                      <w:p w:rsidR="00FD5841" w:rsidRPr="00280E55" w:rsidRDefault="00FD5841" w:rsidP="00F212B0">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wrap anchorx="page"/>
                <w10:anchorlock/>
              </v:group>
            </w:pict>
          </mc:Fallback>
        </mc:AlternateContent>
      </w:r>
    </w:p>
    <w:p w:rsidR="001A2196" w:rsidRPr="001A2196" w:rsidRDefault="001A2196">
      <w:pPr>
        <w:pStyle w:val="ListParagraph"/>
        <w:numPr>
          <w:ilvl w:val="0"/>
          <w:numId w:val="7"/>
        </w:numPr>
        <w:spacing w:line="360" w:lineRule="auto"/>
        <w:jc w:val="both"/>
        <w:rPr>
          <w:rFonts w:ascii="Sakkal Majalla" w:eastAsia="Times New Roman" w:hAnsi="Sakkal Majalla" w:cs="Sakkal Majalla"/>
          <w:kern w:val="2"/>
          <w:sz w:val="34"/>
          <w:szCs w:val="34"/>
        </w:rPr>
      </w:pPr>
      <w:r w:rsidRPr="001A2196">
        <w:rPr>
          <w:rFonts w:ascii="Sakkal Majalla" w:eastAsia="Times New Roman" w:hAnsi="Sakkal Majalla" w:cs="Sakkal Majalla"/>
          <w:kern w:val="2"/>
          <w:sz w:val="34"/>
          <w:szCs w:val="34"/>
          <w:rtl/>
        </w:rPr>
        <w:t>التعرف على وجهات نظر الموظفين بخصوص التحوّل الرقمي</w:t>
      </w:r>
    </w:p>
    <w:p w:rsidR="001A2196" w:rsidRPr="001A2196" w:rsidRDefault="001A2196">
      <w:pPr>
        <w:pStyle w:val="ListParagraph"/>
        <w:numPr>
          <w:ilvl w:val="0"/>
          <w:numId w:val="7"/>
        </w:numPr>
        <w:spacing w:line="360" w:lineRule="auto"/>
        <w:jc w:val="both"/>
        <w:rPr>
          <w:rFonts w:ascii="Sakkal Majalla" w:eastAsia="Times New Roman" w:hAnsi="Sakkal Majalla" w:cs="Sakkal Majalla"/>
          <w:kern w:val="2"/>
          <w:sz w:val="34"/>
          <w:szCs w:val="34"/>
        </w:rPr>
      </w:pPr>
      <w:r w:rsidRPr="001A2196">
        <w:rPr>
          <w:rFonts w:ascii="Sakkal Majalla" w:eastAsia="Times New Roman" w:hAnsi="Sakkal Majalla" w:cs="Sakkal Majalla"/>
          <w:kern w:val="2"/>
          <w:sz w:val="34"/>
          <w:szCs w:val="34"/>
          <w:rtl/>
        </w:rPr>
        <w:t>تبادل الخبرات في الطرق المثلى لتعزيز قبول التحوّل الرقمي</w:t>
      </w:r>
    </w:p>
    <w:p w:rsidR="001A2196" w:rsidRPr="001A2196" w:rsidRDefault="001A2196">
      <w:pPr>
        <w:pStyle w:val="ListParagraph"/>
        <w:numPr>
          <w:ilvl w:val="0"/>
          <w:numId w:val="7"/>
        </w:numPr>
        <w:spacing w:line="360" w:lineRule="auto"/>
        <w:jc w:val="both"/>
        <w:rPr>
          <w:rFonts w:ascii="Sakkal Majalla" w:eastAsia="Times New Roman" w:hAnsi="Sakkal Majalla" w:cs="Sakkal Majalla"/>
          <w:kern w:val="2"/>
          <w:sz w:val="34"/>
          <w:szCs w:val="34"/>
        </w:rPr>
      </w:pPr>
      <w:r w:rsidRPr="001A2196">
        <w:rPr>
          <w:rFonts w:ascii="Sakkal Majalla" w:eastAsia="Times New Roman" w:hAnsi="Sakkal Majalla" w:cs="Sakkal Majalla"/>
          <w:kern w:val="2"/>
          <w:sz w:val="34"/>
          <w:szCs w:val="34"/>
          <w:rtl/>
        </w:rPr>
        <w:t xml:space="preserve">وضع توصيات مشتركة لكسب ثقة الموظفين </w:t>
      </w:r>
    </w:p>
    <w:bookmarkEnd w:id="11"/>
    <w:p w:rsidR="00716BE5" w:rsidRDefault="002714C1" w:rsidP="002714C1">
      <w:pPr>
        <w:ind w:left="-897"/>
        <w:rPr>
          <w:rFonts w:ascii="Sakkal Majalla" w:hAnsi="Sakkal Majalla"/>
          <w:sz w:val="32"/>
          <w:szCs w:val="32"/>
        </w:rPr>
      </w:pPr>
      <w:r>
        <w:rPr>
          <w:noProof/>
        </w:rPr>
        <w:lastRenderedPageBreak/>
        <mc:AlternateContent>
          <mc:Choice Requires="wps">
            <w:drawing>
              <wp:inline distT="0" distB="0" distL="0" distR="0" wp14:anchorId="2E64D41A" wp14:editId="5794BC1B">
                <wp:extent cx="6823710" cy="7588250"/>
                <wp:effectExtent l="0" t="0" r="15240" b="12700"/>
                <wp:docPr id="192854227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3710" cy="758825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031" style="width:537.3pt;height:5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F212B0" w:rsidRPr="00F212B0" w:rsidRDefault="00F212B0" w:rsidP="00F212B0">
      <w:pPr>
        <w:pStyle w:val="ListParagraph"/>
        <w:spacing w:line="278" w:lineRule="auto"/>
        <w:ind w:left="3600"/>
        <w:jc w:val="both"/>
        <w:rPr>
          <w:rFonts w:ascii="Sakkal Majalla" w:eastAsia="Times New Roman" w:hAnsi="Sakkal Majalla" w:cs="Sakkal Majalla"/>
          <w:kern w:val="2"/>
          <w:sz w:val="32"/>
          <w:szCs w:val="32"/>
          <w:rtl/>
        </w:rPr>
      </w:pPr>
      <w:r>
        <w:rPr>
          <w:noProof/>
        </w:rPr>
        <w:drawing>
          <wp:inline distT="0" distB="0" distL="0" distR="0" wp14:anchorId="59DE6AAA" wp14:editId="44AED55F">
            <wp:extent cx="1180214" cy="1180214"/>
            <wp:effectExtent l="0" t="0" r="1270" b="1270"/>
            <wp:docPr id="2074265398" name="Picture 2074265398"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13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84022" cy="1184022"/>
                    </a:xfrm>
                    <a:prstGeom prst="rect">
                      <a:avLst/>
                    </a:prstGeom>
                    <a:noFill/>
                    <a:ln>
                      <a:noFill/>
                    </a:ln>
                  </pic:spPr>
                </pic:pic>
              </a:graphicData>
            </a:graphic>
          </wp:inline>
        </w:drawing>
      </w:r>
      <w:bookmarkEnd w:id="12"/>
      <w:bookmarkEnd w:id="13"/>
    </w:p>
    <w:p w:rsidR="00F212B0" w:rsidRDefault="00F212B0" w:rsidP="002F37B7">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2A3C1CA8" wp14:editId="392C2F31">
                <wp:extent cx="5633720" cy="593090"/>
                <wp:effectExtent l="0" t="4445" r="0" b="2540"/>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48"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9"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0"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Default="00FD5841" w:rsidP="00F212B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Group 47" o:spid="_x0000_s2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">
                <v:rect id="Rectangle 2074265687" o:spid="_x0000_s2033"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r0sEA&#10;AADbAAAADwAAAGRycy9kb3ducmV2LnhtbERPTYvCMBC9L/gfwgje1tTiFq1GEUHcyx5Wi+BtbMa2&#10;2ExqE233328OgsfH+16ue1OLJ7WusqxgMo5AEOdWV1woyI67zxkI55E11pZJwR85WK8GH0tMte34&#10;l54HX4gQwi5FBaX3TSqly0sy6Ma2IQ7c1bYGfYBtIXWLXQg3tYyjKJEGKw4NJTa0LSm/HR5GQZz1&#10;X3H3s5ufztllHyWP+zamRKnRsN8sQHjq/Vv8cn9rBdMwNnwJP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q69LBAAAA2wAAAA8AAAAAAAAAAAAAAAAAmAIAAGRycy9kb3du&#10;cmV2LnhtbFBLBQYAAAAABAAEAPUAAACGAwAAAAA=&#10;" fillcolor="#f2f2f2 [3052]" stroked="f" strokeweight="1pt"/>
                <v:rect id="Rectangle 2074265688" o:spid="_x0000_s2034"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w1jcQA&#10;AADbAAAADwAAAGRycy9kb3ducmV2LnhtbESPQWvCQBSE74X+h+UVvJS6MUhpo6vYgOBJrErPj+wz&#10;m5p9G7KrJv56VxA8DjPzDTOdd7YWZ2p95VjBaJiAIC6crrhUsN8tP75A+ICssXZMCnryMJ+9vkwx&#10;0+7Cv3TehlJECPsMFZgQmkxKXxiy6IeuIY7ewbUWQ5RtKXWLlwi3tUyT5FNarDguGGwoN1Qctyer&#10;4Go2aZ7362MYvS/6/5+9/XPrVKnBW7eYgAjUhWf40V5pBeNvuH+JP0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8NY3EAAAA2wAAAA8AAAAAAAAAAAAAAAAAmAIAAGRycy9k&#10;b3ducmV2LnhtbFBLBQYAAAAABAAEAPUAAACJAwAAAAA=&#10;" fillcolor="#168489" stroked="f" strokeweight="1pt"/>
                <v:shape id="TextBox 7" o:spid="_x0000_s2035"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FD5841" w:rsidRDefault="00FD5841" w:rsidP="00F212B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F212B0" w:rsidRPr="00A84A2A" w:rsidRDefault="00F212B0" w:rsidP="00F212B0">
      <w:pPr>
        <w:pStyle w:val="a2"/>
        <w:rPr>
          <w:color w:val="168489"/>
        </w:rPr>
      </w:pPr>
      <w:r w:rsidRPr="00A84A2A">
        <w:rPr>
          <w:color w:val="168489"/>
          <w:rtl/>
        </w:rPr>
        <w:t>تم في هذه الجلسة مناقشة المواضيع والأفكار الآتية:</w:t>
      </w:r>
    </w:p>
    <w:p w:rsidR="00F212B0" w:rsidRPr="00F212B0" w:rsidRDefault="00F212B0">
      <w:pPr>
        <w:pStyle w:val="a2"/>
        <w:numPr>
          <w:ilvl w:val="1"/>
          <w:numId w:val="6"/>
        </w:numPr>
        <w:spacing w:line="360" w:lineRule="auto"/>
      </w:pPr>
      <w:r w:rsidRPr="00F212B0">
        <w:rPr>
          <w:rtl/>
        </w:rPr>
        <w:t>مفهوم التحوّل الرقمي وأبعاده</w:t>
      </w:r>
      <w:r w:rsidRPr="00F212B0">
        <w:rPr>
          <w:rFonts w:hint="cs"/>
          <w:rtl/>
        </w:rPr>
        <w:t>.</w:t>
      </w:r>
    </w:p>
    <w:p w:rsidR="00F212B0" w:rsidRPr="00F212B0" w:rsidRDefault="00F212B0">
      <w:pPr>
        <w:pStyle w:val="a2"/>
        <w:numPr>
          <w:ilvl w:val="1"/>
          <w:numId w:val="6"/>
        </w:numPr>
        <w:spacing w:line="360" w:lineRule="auto"/>
      </w:pPr>
      <w:r w:rsidRPr="00F212B0">
        <w:rPr>
          <w:rtl/>
        </w:rPr>
        <w:t>دوافع التحوّل الرقمي في المؤسسات الحديثة</w:t>
      </w:r>
      <w:r w:rsidRPr="00F212B0">
        <w:rPr>
          <w:rFonts w:hint="cs"/>
          <w:rtl/>
        </w:rPr>
        <w:t>.</w:t>
      </w:r>
    </w:p>
    <w:p w:rsidR="00F212B0" w:rsidRPr="00F212B0" w:rsidRDefault="00F212B0">
      <w:pPr>
        <w:pStyle w:val="a2"/>
        <w:numPr>
          <w:ilvl w:val="1"/>
          <w:numId w:val="6"/>
        </w:numPr>
        <w:spacing w:line="360" w:lineRule="auto"/>
      </w:pPr>
      <w:r w:rsidRPr="00F212B0">
        <w:rPr>
          <w:rtl/>
        </w:rPr>
        <w:t>مراحل عملية التحوّل الرقمي</w:t>
      </w:r>
      <w:r w:rsidRPr="00F212B0">
        <w:rPr>
          <w:rFonts w:hint="cs"/>
          <w:rtl/>
        </w:rPr>
        <w:t>.</w:t>
      </w:r>
    </w:p>
    <w:p w:rsidR="00F212B0" w:rsidRDefault="00F212B0">
      <w:pPr>
        <w:pStyle w:val="a2"/>
        <w:numPr>
          <w:ilvl w:val="1"/>
          <w:numId w:val="6"/>
        </w:numPr>
        <w:spacing w:line="360" w:lineRule="auto"/>
      </w:pPr>
      <w:r w:rsidRPr="00F212B0">
        <w:rPr>
          <w:rtl/>
        </w:rPr>
        <w:t>أثر التحوّل الرقمي على هياكل الحوكمة التقليدية</w:t>
      </w:r>
      <w:r w:rsidRPr="00F212B0">
        <w:rPr>
          <w:rFonts w:hint="cs"/>
          <w:rtl/>
        </w:rPr>
        <w:t>.</w:t>
      </w:r>
    </w:p>
    <w:p w:rsidR="00716BE5" w:rsidRDefault="00716BE5" w:rsidP="00716BE5">
      <w:pPr>
        <w:pStyle w:val="a2"/>
        <w:spacing w:line="360" w:lineRule="auto"/>
        <w:rPr>
          <w:rtl/>
        </w:rPr>
      </w:pPr>
    </w:p>
    <w:p w:rsidR="00716BE5" w:rsidRPr="00F212B0" w:rsidRDefault="00716BE5" w:rsidP="00716BE5">
      <w:pPr>
        <w:pStyle w:val="a2"/>
        <w:spacing w:line="360" w:lineRule="auto"/>
        <w:rPr>
          <w:rtl/>
        </w:rPr>
      </w:pPr>
    </w:p>
    <w:p w:rsidR="00F212B0" w:rsidRPr="00403819" w:rsidRDefault="00F212B0" w:rsidP="00F212B0"/>
    <w:p w:rsidR="00D87FB1" w:rsidRPr="00F212B0" w:rsidRDefault="00F212B0" w:rsidP="00F212B0">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2CE0DE62" wp14:editId="49C015F7">
            <wp:extent cx="1219200" cy="1219200"/>
            <wp:effectExtent l="0" t="0" r="0" b="0"/>
            <wp:docPr id="46" name="Picture 46"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F131A0" w:rsidRDefault="00F131A0" w:rsidP="00D87FB1">
      <w:pPr>
        <w:rPr>
          <w:rtl/>
          <w:lang w:bidi="ar-SY"/>
        </w:rPr>
      </w:pPr>
    </w:p>
    <w:p w:rsidR="00F131A0" w:rsidRDefault="00F131A0" w:rsidP="00D87FB1">
      <w:pPr>
        <w:rPr>
          <w:rtl/>
          <w:lang w:bidi="ar-SY"/>
        </w:rPr>
      </w:pPr>
    </w:p>
    <w:p w:rsidR="00F131A0" w:rsidRDefault="00F131A0" w:rsidP="00F131A0">
      <w:pPr>
        <w:bidi w:val="0"/>
        <w:jc w:val="center"/>
        <w:rPr>
          <w:rtl/>
          <w:lang w:bidi="ar-SY"/>
        </w:rPr>
      </w:pPr>
    </w:p>
    <w:p w:rsidR="00F131A0" w:rsidRDefault="00F131A0" w:rsidP="00D87FB1">
      <w:pPr>
        <w:rPr>
          <w:rtl/>
          <w:lang w:bidi="ar-SY"/>
        </w:rPr>
      </w:pPr>
    </w:p>
    <w:p w:rsidR="00F131A0" w:rsidRDefault="00F131A0" w:rsidP="00D87FB1">
      <w:pPr>
        <w:rPr>
          <w:lang w:bidi="ar-SY"/>
        </w:rPr>
      </w:pPr>
    </w:p>
    <w:p w:rsidR="00F131A0" w:rsidRDefault="00F131A0" w:rsidP="0043080E">
      <w:pPr>
        <w:rPr>
          <w:rFonts w:ascii="Sakkal Majalla" w:hAnsi="Sakkal Majalla"/>
          <w:sz w:val="34"/>
          <w:lang w:bidi="ar-SY"/>
        </w:rPr>
      </w:pPr>
    </w:p>
    <w:p w:rsidR="00F131A0" w:rsidRDefault="00F131A0" w:rsidP="002465AB">
      <w:pPr>
        <w:ind w:left="-227"/>
        <w:rPr>
          <w:rFonts w:ascii="Sakkal Majalla" w:hAnsi="Sakkal Majalla"/>
          <w:sz w:val="34"/>
          <w:lang w:bidi="ar-SY"/>
        </w:rPr>
      </w:pPr>
    </w:p>
    <w:p w:rsidR="00F131A0" w:rsidRPr="002465AB" w:rsidRDefault="00F131A0" w:rsidP="002465AB">
      <w:pPr>
        <w:ind w:left="-227"/>
        <w:rPr>
          <w:rFonts w:ascii="Sakkal Majalla" w:hAnsi="Sakkal Majalla"/>
          <w:sz w:val="34"/>
          <w:lang w:bidi="ar-SY"/>
        </w:rPr>
      </w:pPr>
    </w:p>
    <w:p w:rsidR="002465AB" w:rsidRPr="002465AB" w:rsidRDefault="002465AB" w:rsidP="0043080E">
      <w:pPr>
        <w:bidi w:val="0"/>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D5841">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D5841">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D5841">
        <w:tc>
          <w:tcPr>
            <w:tcW w:w="2612"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35995E96" wp14:editId="57CE5F48">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232A2F3D" wp14:editId="24630816">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D5841">
            <w:pPr>
              <w:pStyle w:val="bold"/>
              <w:bidi w:val="0"/>
              <w:jc w:val="center"/>
              <w:rPr>
                <w:color w:val="168489"/>
                <w:sz w:val="40"/>
                <w:szCs w:val="40"/>
                <w:rtl/>
                <w:lang w:bidi="ar-EG"/>
              </w:rPr>
            </w:pPr>
            <w:r w:rsidRPr="00595B2E">
              <w:rPr>
                <w:noProof/>
              </w:rPr>
              <w:drawing>
                <wp:inline distT="0" distB="0" distL="0" distR="0" wp14:anchorId="0639EE11" wp14:editId="776EACE2">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0"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D5841">
        <w:tc>
          <w:tcPr>
            <w:tcW w:w="2612" w:type="pct"/>
            <w:tcBorders>
              <w:left w:val="single" w:sz="4" w:space="0" w:color="168489"/>
              <w:right w:val="single" w:sz="4" w:space="0" w:color="168489"/>
            </w:tcBorders>
            <w:vAlign w:val="center"/>
          </w:tcPr>
          <w:p w:rsidR="00F01FA2" w:rsidRPr="00F01FA2"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43080E">
              <w:rPr>
                <w:rFonts w:ascii="Adobe Arabic" w:eastAsia="Calibri" w:hAnsi="Adobe Arabic" w:cs="Adobe Arabic"/>
                <w:color w:val="0D0D0D" w:themeColor="text1" w:themeTint="F2"/>
                <w:sz w:val="32"/>
                <w:szCs w:val="32"/>
                <w:rtl/>
                <w:lang w:bidi="ar-EG"/>
              </w:rPr>
              <w:t>نماذج الحوكمة في عصر التحوّل الرقمي</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43080E">
              <w:rPr>
                <w:rFonts w:ascii="Adobe Arabic" w:eastAsia="Calibri" w:hAnsi="Adobe Arabic" w:cs="Adobe Arabic"/>
                <w:color w:val="0D0D0D" w:themeColor="text1" w:themeTint="F2"/>
                <w:sz w:val="32"/>
                <w:szCs w:val="32"/>
                <w:rtl/>
                <w:lang w:bidi="ar-EG"/>
              </w:rPr>
              <w:t>دور القيادة في تعزيز الحوكمة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43080E">
              <w:rPr>
                <w:rFonts w:ascii="Adobe Arabic" w:eastAsia="Calibri" w:hAnsi="Adobe Arabic" w:cs="Adobe Arabic"/>
                <w:color w:val="0D0D0D" w:themeColor="text1" w:themeTint="F2"/>
                <w:sz w:val="32"/>
                <w:szCs w:val="32"/>
                <w:rtl/>
                <w:lang w:bidi="ar-EG"/>
              </w:rPr>
              <w:t>إدارة المخاطر في البيئة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43080E">
              <w:rPr>
                <w:rFonts w:ascii="Adobe Arabic" w:eastAsia="Calibri" w:hAnsi="Adobe Arabic" w:cs="Adobe Arabic"/>
                <w:color w:val="0D0D0D" w:themeColor="text1" w:themeTint="F2"/>
                <w:sz w:val="32"/>
                <w:szCs w:val="32"/>
                <w:rtl/>
                <w:lang w:bidi="ar-EG"/>
              </w:rPr>
              <w:t>الشفافية والمساءلة في العمليات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3080E">
              <w:rPr>
                <w:rFonts w:ascii="Adobe Arabic" w:eastAsia="Calibri" w:hAnsi="Adobe Arabic" w:cs="Adobe Arabic" w:hint="cs"/>
                <w:color w:val="0D0D0D" w:themeColor="text1" w:themeTint="F2"/>
                <w:sz w:val="28"/>
                <w:szCs w:val="28"/>
                <w:rtl/>
                <w:lang w:bidi="ar-EG"/>
              </w:rPr>
              <w:t>فيديوهات تدريبية.</w:t>
            </w:r>
          </w:p>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3080E">
              <w:rPr>
                <w:rFonts w:ascii="Adobe Arabic" w:eastAsia="Calibri" w:hAnsi="Adobe Arabic" w:cs="Adobe Arabic"/>
                <w:color w:val="0D0D0D" w:themeColor="text1" w:themeTint="F2"/>
                <w:sz w:val="28"/>
                <w:szCs w:val="28"/>
                <w:rtl/>
                <w:lang w:bidi="ar-EG"/>
              </w:rPr>
              <w:t>العصف الذهني.</w:t>
            </w:r>
          </w:p>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3080E">
              <w:rPr>
                <w:rFonts w:ascii="Adobe Arabic" w:eastAsia="Calibri" w:hAnsi="Adobe Arabic" w:cs="Adobe Arabic"/>
                <w:color w:val="0D0D0D" w:themeColor="text1" w:themeTint="F2"/>
                <w:sz w:val="28"/>
                <w:szCs w:val="28"/>
                <w:rtl/>
                <w:lang w:bidi="ar-EG"/>
              </w:rPr>
              <w:t>المحاكاة في التدريب.</w:t>
            </w:r>
          </w:p>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3080E">
              <w:rPr>
                <w:rFonts w:ascii="Adobe Arabic" w:eastAsia="Calibri" w:hAnsi="Adobe Arabic" w:cs="Adobe Arabic"/>
                <w:color w:val="0D0D0D" w:themeColor="text1" w:themeTint="F2"/>
                <w:sz w:val="28"/>
                <w:szCs w:val="28"/>
                <w:rtl/>
                <w:lang w:bidi="ar-EG"/>
              </w:rPr>
              <w:t>التدريب والتوجيه.</w:t>
            </w:r>
          </w:p>
          <w:p w:rsidR="0043080E"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3080E">
              <w:rPr>
                <w:rFonts w:ascii="Adobe Arabic" w:eastAsia="Calibri" w:hAnsi="Adobe Arabic" w:cs="Adobe Arabic"/>
                <w:color w:val="0D0D0D" w:themeColor="text1" w:themeTint="F2"/>
                <w:sz w:val="28"/>
                <w:szCs w:val="28"/>
                <w:rtl/>
                <w:lang w:bidi="ar-EG"/>
              </w:rPr>
              <w:t>مناقشات جماعية.</w:t>
            </w:r>
          </w:p>
          <w:p w:rsidR="00F01FA2" w:rsidRPr="0043080E" w:rsidRDefault="0043080E">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3080E">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FD5841">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5424" behindDoc="0" locked="0" layoutInCell="1" allowOverlap="1" wp14:anchorId="4A92A577" wp14:editId="70F29942">
                <wp:simplePos x="0" y="0"/>
                <wp:positionH relativeFrom="column">
                  <wp:posOffset>119270</wp:posOffset>
                </wp:positionH>
                <wp:positionV relativeFrom="paragraph">
                  <wp:posOffset>-461176</wp:posOffset>
                </wp:positionV>
                <wp:extent cx="6304925" cy="6933539"/>
                <wp:effectExtent l="0" t="0" r="0" b="1270"/>
                <wp:wrapNone/>
                <wp:docPr id="1451488586" name="Group 1451488586"/>
                <wp:cNvGraphicFramePr/>
                <a:graphic xmlns:a="http://schemas.openxmlformats.org/drawingml/2006/main">
                  <a:graphicData uri="http://schemas.microsoft.com/office/word/2010/wordprocessingGroup">
                    <wpg:wgp>
                      <wpg:cNvGrpSpPr/>
                      <wpg:grpSpPr>
                        <a:xfrm>
                          <a:off x="0" y="0"/>
                          <a:ext cx="6304925" cy="6933539"/>
                          <a:chOff x="0" y="0"/>
                          <a:chExt cx="6304925" cy="6933539"/>
                        </a:xfrm>
                      </wpg:grpSpPr>
                      <wpg:grpSp>
                        <wpg:cNvPr id="1451488587" name="Group 1451488587"/>
                        <wpg:cNvGrpSpPr/>
                        <wpg:grpSpPr>
                          <a:xfrm>
                            <a:off x="161925" y="2571750"/>
                            <a:ext cx="5428735" cy="4361789"/>
                            <a:chOff x="-2" y="0"/>
                            <a:chExt cx="5428807" cy="4362098"/>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2"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3"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212379" y="588906"/>
                              <a:ext cx="2216426" cy="3773192"/>
                            </a:xfrm>
                            <a:prstGeom prst="rect">
                              <a:avLst/>
                            </a:prstGeom>
                            <a:noFill/>
                            <a:ln w="6350">
                              <a:noFill/>
                            </a:ln>
                          </wps:spPr>
                          <wps:txbx>
                            <w:txbxContent>
                              <w:p w:rsidR="00FD5841" w:rsidRPr="000F32C7" w:rsidRDefault="00FD5841"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التعرّف على أبرز </w:t>
                                </w: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مناقشة </w:t>
                                </w: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توضيح كيفية </w:t>
                                </w: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تحديد أهمية </w:t>
                                </w:r>
                                <w:r w:rsidRPr="0043080E">
                                  <w:rPr>
                                    <w:rFonts w:ascii="Adobe Arabic" w:eastAsia="GE Dinar One" w:hAnsi="Adobe Arabic" w:cs="Adobe Arabic"/>
                                    <w:color w:val="000000"/>
                                    <w:kern w:val="24"/>
                                    <w:sz w:val="36"/>
                                    <w:szCs w:val="36"/>
                                    <w:rtl/>
                                    <w:lang w:bidi="ar-SY"/>
                                  </w:rPr>
                                  <w:t>الشفافية والمساءلة في العمليات</w:t>
                                </w:r>
                                <w:r w:rsidRPr="00D56DB5">
                                  <w:rPr>
                                    <w:rFonts w:ascii="Sakkal Majalla" w:hAnsi="Sakkal Majalla" w:cs="Sakkal Majalla"/>
                                    <w:sz w:val="32"/>
                                    <w:szCs w:val="32"/>
                                    <w:rtl/>
                                  </w:rPr>
                                  <w:t xml:space="preserve"> الرقمية</w:t>
                                </w:r>
                                <w:r w:rsidRPr="000F32C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2" y="588628"/>
                              <a:ext cx="2216426" cy="3566721"/>
                            </a:xfrm>
                            <a:prstGeom prst="rect">
                              <a:avLst/>
                            </a:prstGeom>
                            <a:noFill/>
                            <a:ln w="6350">
                              <a:noFill/>
                            </a:ln>
                          </wps:spPr>
                          <wps:txbx>
                            <w:txbxContent>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hint="cs"/>
                                    <w:color w:val="000000"/>
                                    <w:kern w:val="24"/>
                                    <w:sz w:val="36"/>
                                    <w:szCs w:val="36"/>
                                    <w:rtl/>
                                    <w:lang w:bidi="ar-SY"/>
                                  </w:rPr>
                                  <w:t>فيديو تدريبي.</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الشفافية والمساءلة في العمليات الرقمية</w:t>
                                </w:r>
                                <w:r>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rsidR="00FD5841" w:rsidRPr="00F01FA2" w:rsidRDefault="00FD5841"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0753"/>
                              <a:ext cx="4567555" cy="536575"/>
                            </a:xfrm>
                            <a:prstGeom prst="rect">
                              <a:avLst/>
                            </a:prstGeom>
                            <a:noFill/>
                          </wps:spPr>
                          <wps:txbx>
                            <w:txbxContent>
                              <w:p w:rsidR="00FD5841" w:rsidRPr="00F01FA2" w:rsidRDefault="00FD5841" w:rsidP="0043080E">
                                <w:pPr>
                                  <w:bidi w:val="0"/>
                                  <w:jc w:val="center"/>
                                  <w:rPr>
                                    <w:rFonts w:ascii="Adobe Arabic" w:eastAsia="GE Dinar One" w:hAnsi="Adobe Arabic" w:cs="Adobe Arabic"/>
                                    <w:b/>
                                    <w:bCs/>
                                    <w:kern w:val="24"/>
                                    <w:sz w:val="56"/>
                                    <w:szCs w:val="56"/>
                                    <w:lang w:bidi="ar-SY"/>
                                  </w:rPr>
                                </w:pPr>
                                <w:r w:rsidRPr="0043080E">
                                  <w:rPr>
                                    <w:rFonts w:ascii="Adobe Arabic" w:eastAsia="GE Dinar One" w:hAnsi="Adobe Arabic" w:cs="Adobe Arabic"/>
                                    <w:b/>
                                    <w:bCs/>
                                    <w:kern w:val="24"/>
                                    <w:sz w:val="56"/>
                                    <w:szCs w:val="56"/>
                                    <w:rtl/>
                                    <w:lang w:bidi="ar-SY"/>
                                  </w:rPr>
                                  <w:t xml:space="preserve">تطبيق الحوكمة في </w:t>
                                </w:r>
                                <w:r w:rsidRPr="0043080E">
                                  <w:rPr>
                                    <w:rFonts w:ascii="Adobe Arabic" w:eastAsia="GE Dinar One" w:hAnsi="Adobe Arabic" w:cs="Adobe Arabic" w:hint="cs"/>
                                    <w:b/>
                                    <w:bCs/>
                                    <w:kern w:val="24"/>
                                    <w:sz w:val="56"/>
                                    <w:szCs w:val="56"/>
                                    <w:rtl/>
                                    <w:lang w:bidi="ar-SY"/>
                                  </w:rPr>
                                  <w:t>البيئة الرقمية</w:t>
                                </w:r>
                                <w:r w:rsidRPr="0043080E">
                                  <w:rPr>
                                    <w:rFonts w:ascii="Adobe Arabic" w:eastAsia="GE Dinar One" w:hAnsi="Adobe Arabic" w:cs="Adobe Arabic"/>
                                    <w:b/>
                                    <w:bCs/>
                                    <w:kern w:val="24"/>
                                    <w:sz w:val="56"/>
                                    <w:szCs w:val="56"/>
                                    <w:rtl/>
                                    <w:lang w:bidi="ar-SY"/>
                                  </w:rPr>
                                  <w:t xml:space="preserve"> </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451488586" o:spid="_x0000_s2036" style="position:absolute;left:0;text-align:left;margin-left:9.4pt;margin-top:-36.3pt;width:496.45pt;height:545.95pt;z-index:252775424;mso-position-horizontal-relative:text;mso-position-vertical-relative:text;mso-width-relative:margin;mso-height-relative:margin" coordsize="63049,69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">
                <v:group id="Group 1451488587" o:spid="_x0000_s2037" style="position:absolute;left:1619;top:25717;width:54287;height:43618" coordorigin="" coordsize="54288,43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19iXfIAAAA&#10;4wAAAA8AAAAAAAAAAAAAAAAAqgIAAGRycy9kb3ducmV2LnhtbFBLBQYAAAAABAAEAPoAAACfAwAA&#10;AAA=&#10;">
                  <v:group id="Group 25" o:spid="_x0000_s2038"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4h0F&#10;zAAAAOMAAAAPAAAAAAAAAAAAAAAAAKoCAABkcnMvZG93bnJldi54bWxQSwUGAAAAAAQABAD6AAAA&#10;owMAAAAA&#10;">
                    <v:group id="Group 1451488589" o:spid="_x0000_s2039"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OuuJ7IAAAA&#10;4wAAAA8AAAAAAAAAAAAAAAAAqgIAAGRycy9kb3ducmV2LnhtbFBLBQYAAAAABAAEAPoAAACfAwAA&#10;AAA=&#10;">
                      <v:oval id="Oval 1451488590" o:spid="_x0000_s2040"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70ssA&#10;AADjAAAADwAAAGRycy9kb3ducmV2LnhtbESPQUvDQBCF74L/YRnBm920phJjt0WEokh7sCk9D9kx&#10;Cc3Oht01Tf+9cxA8zsyb99632kyuVyOF2Hk2MJ9loIhrbztuDByr7UMBKiZki71nMnClCJv17c0K&#10;S+sv/EXjITVKTDiWaKBNaSi1jnVLDuPMD8Ry+/bBYZIxNNoGvIi56/Uiy560w44locWB3lqqz4cf&#10;Z2DnHqvTmIf363Dcnc6fwe231cKY+7vp9QVUoin9i/++P6zUz5fzvCiWz0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xXvSywAAAOMAAAAPAAAAAAAAAAAAAAAAAJgC&#10;AABkcnMvZG93bnJldi54bWxQSwUGAAAAAAQABAD1AAAAkAMAAAAA&#10;" fillcolor="#168489" stroked="f" strokeweight="1pt">
                        <v:fill opacity="49087f"/>
                        <v:stroke joinstyle="miter"/>
                      </v:oval>
                      <v:shape id="Picture 1451488591" o:spid="_x0000_s2041"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mfDzIAAAA4wAAAA8AAABkcnMvZG93bnJldi54bWxET09LwzAUvwv7DuENvLm0o5Nal40xGHgY&#10;yLpdvD2aZ1ttXkqTZdFPbwTB4/v9f+ttNIMINLnesoJ8kYEgbqzuuVVwOR8eShDOI2scLJOCL3Kw&#10;3czu1lhpe+MThdq3IoWwq1BB5/1YSemajgy6hR2JE/duJ4M+nVMr9YS3FG4GucyyR2mw59TQ4Uj7&#10;jprP+moUvAa8uKwu9D4e3+LuFD6W4fit1P087p5BeIr+X/znftFpfrHKi7JcPeXw+1MCQG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Znw8yAAAAOMAAAAPAAAAAAAAAAAA&#10;AAAAAJ8CAABkcnMvZG93bnJldi54bWxQSwUGAAAAAAQABAD3AAAAlAMAAAAA&#10;">
                        <v:imagedata r:id="rId45" o:title="Target " gain="19661f" blacklevel="22938f"/>
                      </v:shape>
                    </v:group>
                    <v:shape id="TextBox 34" o:spid="_x0000_s2042"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CVQ8YA&#10;AADjAAAADwAAAGRycy9kb3ducmV2LnhtbERPS0vDQBC+C/6HZQre7CalkRi7LcUH9ODFNt6H7JgN&#10;zc6G7Nik/94VBI/zvWezm32vLjTGLrCBfJmBIm6C7bg1UJ/e7ktQUZAt9oHJwJUi7La3NxusbJj4&#10;gy5HaVUK4VihAScyVFrHxpHHuAwDceK+wuhR0jm22o44pXDf61WWPWiPHacGhwM9O2rOx29vQMTu&#10;82v96uPhc35/mVzWFFgbc7eY90+ghGb5F/+5DzbNXxf5uiyLxx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CVQ8YAAADjAAAADwAAAAAAAAAAAAAAAACYAgAAZHJz&#10;L2Rvd25yZXYueG1sUEsFBgAAAAAEAAQA9QAAAIsDA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043"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nxmpyQAA&#10;AOMAAAAPAAAAAAAAAAAAAAAAAKoCAABkcnMvZG93bnJldi54bWxQSwUGAAAAAAQABAD6AAAAoAMA&#10;AAAA&#10;">
                    <v:oval id="Oval 1451488594" o:spid="_x0000_s2044"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0ccA&#10;AADjAAAADwAAAGRycy9kb3ducmV2LnhtbERPX2vCMBB/H+w7hBvsbaa6KrUzigiyIfqgFZ+P5tYW&#10;m0tJslq//SIM9ni//7dYDaYVPTnfWFYwHiUgiEurG64UnIvtWwbCB2SNrWVScCcPq+Xz0wJzbW98&#10;pP4UKhFD2OeooA6hy6X0ZU0G/ch2xJH7ts5giKerpHZ4i+GmlZMkmUmDDceGGjva1FReTz9Gwd68&#10;F5c+dZ/37ry/XHfOHLbFRKnXl2H9ASLQEP7Ff+4vHeen03GaZdN5Co+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dHHAAAA4wAAAA8AAAAAAAAAAAAAAAAAmAIAAGRy&#10;cy9kb3ducmV2LnhtbFBLBQYAAAAABAAEAPUAAACMAwAAAAA=&#10;" fillcolor="#168489" stroked="f" strokeweight="1pt">
                      <v:fill opacity="49087f"/>
                      <v:stroke joinstyle="miter"/>
                    </v:oval>
                    <v:shape id="TextBox 34" o:spid="_x0000_s2045"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TQMYA&#10;AADjAAAADwAAAGRycy9kb3ducmV2LnhtbERPS0vDQBC+C/6HZQre7CbSlBi7LcUH9ODFNt6H7JgN&#10;zc6G7Nik/94VBI/zvWezm32vLjTGLrCBfJmBIm6C7bg1UJ/e7ktQUZAt9oHJwJUi7La3NxusbJj4&#10;gy5HaVUK4VihAScyVFrHxpHHuAwDceK+wuhR0jm22o44pXDf64csW2uPHacGhwM9O2rOx29vQMTu&#10;82v96uPhc35/mVzWFFgbc7eY90+ghGb5F/+5DzbNXxX5qiyLxz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uTQMYAAADjAAAADwAAAAAAAAAAAAAAAACYAgAAZHJz&#10;L2Rvd25yZXYueG1sUEsFBgAAAAAEAAQA9QAAAIsDA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2046"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T83DJAAAA4wAAAA8AAABkcnMvZG93bnJldi54bWxET0trwkAQvgv9D8sUvEjdWHykqatIQSul&#10;Hpq29yE7JqnZ2ZjdaPz3bkHwON975svOVOJEjSstKxgNIxDEmdUl5wp+vtdPMQjnkTVWlknBhRws&#10;Fw+9OSbanvmLTqnPRQhhl6CCwvs6kdJlBRl0Q1sTB25vG4M+nE0udYPnEG4q+RxFU2mw5NBQYE1v&#10;BWWHtDUK/Ef6edmng+3fpo1mx91v+84HUqr/2K1eQXjq/F18c291mD+ejMZxPHmZwf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JPzcMkAAADjAAAADwAAAAAAAAAA&#10;AAAAAACfAgAAZHJzL2Rvd25yZXYueG1sUEsFBgAAAAAEAAQA9wAAAJUDAAAAAA==&#10;">
                      <v:imagedata r:id="rId46" o:title="Note " gain="19661f" blacklevel="22938f"/>
                    </v:shape>
                  </v:group>
                  <v:shape id="Text Box 1451488598" o:spid="_x0000_s2047" type="#_x0000_t202" style="position:absolute;left:32123;top:5889;width:22165;height:37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zs0A&#10;AADjAAAADwAAAGRycy9kb3ducmV2LnhtbESPQU/CQBCF7yb8h82QeJMthJpaWQhpQjBGDyAXbkN3&#10;aBu7s6W7QvXXOwcTjzPvzXvfLFaDa9WV+tB4NjCdJKCIS28brgwcPjYPGagQkS22nsnANwVYLUd3&#10;C8ytv/GOrvtYKQnhkKOBOsYu1zqUNTkME98Ri3b2vcMoY19p2+NNwl2rZ0nyqB02LA01dlTUVH7u&#10;v5yB12LzjrvTzGU/bbF9O6+7y+GYGnM/HtbPoCIN8d/8d/1iBX+eTudZlj4JtPwkC9DL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8jT87NAAAA4wAAAA8AAAAAAAAAAAAAAAAA&#10;mAIAAGRycy9kb3ducmV2LnhtbFBLBQYAAAAABAAEAPUAAACSAwAAAAA=&#10;" filled="f" stroked="f" strokeweight=".5pt">
                    <v:textbox>
                      <w:txbxContent>
                        <w:p w:rsidR="00FD5841" w:rsidRPr="000F32C7" w:rsidRDefault="00FD5841"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التعرّف على أبرز </w:t>
                          </w: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مناقشة </w:t>
                          </w: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توضيح كيفية </w:t>
                          </w: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 xml:space="preserve">تحديد أهمية </w:t>
                          </w:r>
                          <w:r w:rsidRPr="0043080E">
                            <w:rPr>
                              <w:rFonts w:ascii="Adobe Arabic" w:eastAsia="GE Dinar One" w:hAnsi="Adobe Arabic" w:cs="Adobe Arabic"/>
                              <w:color w:val="000000"/>
                              <w:kern w:val="24"/>
                              <w:sz w:val="36"/>
                              <w:szCs w:val="36"/>
                              <w:rtl/>
                              <w:lang w:bidi="ar-SY"/>
                            </w:rPr>
                            <w:t>الشفافية والمساءلة في العمليات</w:t>
                          </w:r>
                          <w:r w:rsidRPr="00D56DB5">
                            <w:rPr>
                              <w:rFonts w:ascii="Sakkal Majalla" w:hAnsi="Sakkal Majalla" w:cs="Sakkal Majalla"/>
                              <w:sz w:val="32"/>
                              <w:szCs w:val="32"/>
                              <w:rtl/>
                            </w:rPr>
                            <w:t xml:space="preserve"> الرقمية</w:t>
                          </w:r>
                          <w:r w:rsidRPr="000F32C7">
                            <w:rPr>
                              <w:rFonts w:ascii="Adobe Arabic" w:eastAsia="GE Dinar One" w:hAnsi="Adobe Arabic" w:cs="Adobe Arabic"/>
                              <w:color w:val="000000"/>
                              <w:kern w:val="24"/>
                              <w:sz w:val="36"/>
                              <w:szCs w:val="36"/>
                              <w:rtl/>
                              <w:lang w:bidi="ar-SY"/>
                            </w:rPr>
                            <w:t>.</w:t>
                          </w:r>
                        </w:p>
                      </w:txbxContent>
                    </v:textbox>
                  </v:shape>
                  <v:shape id="Text Box 1451488599" o:spid="_x0000_s2048" type="#_x0000_t202" style="position:absolute;top:5886;width:22164;height:35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qVckA&#10;AADjAAAADwAAAGRycy9kb3ducmV2LnhtbERPzWrCQBC+F3yHZQre6kYxElNXkYBYpB60XnqbZsck&#10;NDsbs1uNfXpXEDzO9z+zRWdqcabWVZYVDAcRCOLc6ooLBYev1VsCwnlkjbVlUnAlB4t572WGqbYX&#10;3tF57wsRQtilqKD0vkmldHlJBt3ANsSBO9rWoA9nW0jd4iWEm1qOomgiDVYcGkpsKCsp/93/GQWb&#10;bLXF3c/IJP91tv48LpvT4TtWqv/aLd9BeOr8U/xwf+gwfxwPx0kST6dw/ykA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qVckAAADjAAAADwAAAAAAAAAAAAAAAACYAgAA&#10;ZHJzL2Rvd25yZXYueG1sUEsFBgAAAAAEAAQA9QAAAI4DAAAAAA==&#10;" filled="f" stroked="f" strokeweight=".5pt">
                    <v:textbox>
                      <w:txbxContent>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hint="cs"/>
                              <w:color w:val="000000"/>
                              <w:kern w:val="24"/>
                              <w:sz w:val="36"/>
                              <w:szCs w:val="36"/>
                              <w:rtl/>
                              <w:lang w:bidi="ar-SY"/>
                            </w:rPr>
                            <w:t>فيديو تدريبي.</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نماذج الحوكمة في عصر التحوّل الرقمي</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دور القيادة في تعزيز الحوكمة الرقمية</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3080E">
                            <w:rPr>
                              <w:rFonts w:ascii="Adobe Arabic" w:eastAsia="GE Dinar One" w:hAnsi="Adobe Arabic" w:cs="Adobe Arabic"/>
                              <w:color w:val="000000"/>
                              <w:kern w:val="24"/>
                              <w:sz w:val="36"/>
                              <w:szCs w:val="36"/>
                              <w:rtl/>
                              <w:lang w:bidi="ar-SY"/>
                            </w:rPr>
                            <w:t>إدارة المخاطر في البيئة الرقمية</w:t>
                          </w:r>
                          <w:r w:rsidRPr="0043080E">
                            <w:rPr>
                              <w:rFonts w:ascii="Adobe Arabic" w:eastAsia="GE Dinar One" w:hAnsi="Adobe Arabic" w:cs="Adobe Arabic" w:hint="cs"/>
                              <w:color w:val="000000"/>
                              <w:kern w:val="24"/>
                              <w:sz w:val="36"/>
                              <w:szCs w:val="36"/>
                              <w:rtl/>
                              <w:lang w:bidi="ar-SY"/>
                            </w:rPr>
                            <w:t>.</w:t>
                          </w:r>
                        </w:p>
                        <w:p w:rsidR="00FD5841" w:rsidRPr="0043080E"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hint="cs"/>
                              <w:color w:val="000000"/>
                              <w:kern w:val="24"/>
                              <w:sz w:val="36"/>
                              <w:szCs w:val="36"/>
                              <w:rtl/>
                              <w:lang w:bidi="ar-SY"/>
                            </w:rPr>
                            <w:t>تمرين.</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3080E">
                            <w:rPr>
                              <w:rFonts w:ascii="Adobe Arabic" w:eastAsia="GE Dinar One" w:hAnsi="Adobe Arabic" w:cs="Adobe Arabic"/>
                              <w:color w:val="000000"/>
                              <w:kern w:val="24"/>
                              <w:sz w:val="36"/>
                              <w:szCs w:val="36"/>
                              <w:rtl/>
                              <w:lang w:bidi="ar-SY"/>
                            </w:rPr>
                            <w:t>الشفافية والمساءلة في العمليات الرقمية</w:t>
                          </w:r>
                          <w:r>
                            <w:rPr>
                              <w:rFonts w:ascii="Adobe Arabic" w:eastAsia="GE Dinar One" w:hAnsi="Adobe Arabic" w:cs="Adobe Arabic" w:hint="cs"/>
                              <w:color w:val="000000"/>
                              <w:kern w:val="24"/>
                              <w:sz w:val="36"/>
                              <w:szCs w:val="36"/>
                              <w:rtl/>
                              <w:lang w:bidi="ar-SY"/>
                            </w:rPr>
                            <w:t>.</w:t>
                          </w:r>
                        </w:p>
                      </w:txbxContent>
                    </v:textbox>
                  </v:shape>
                </v:group>
                <v:group id="Group 1451488600" o:spid="_x0000_s2049" style="position:absolute;width:63049;height:20538" coordsize="63049,20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YnMl&#10;zAAAAOMAAAAPAAAAAAAAAAAAAAAAAKoCAABkcnMvZG93bnJldi54bWxQSwUGAAAAAAQABAD6AAAA&#10;owMAAAAA&#10;">
                  <v:shape id="Picture 1451488601" o:spid="_x0000_s2050"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ubYbHAAAA4wAAAA8AAABkcnMvZG93bnJldi54bWxET19LwzAQfxf8DuEE31xaN0fplg0pyERh&#10;sG4vezuaW1psLiXJuvrtjSD4eL//t95Othcj+dA5VpDPMhDEjdMdGwWn49tTASJEZI29Y1LwTQG2&#10;m/u7NZba3fhAYx2NSCEcSlTQxjiUUoamJYth5gbixF2ctxjT6Y3UHm8p3PbyOcuW0mLHqaHFgaqW&#10;mq/6ahXMP3Zyb8bivHOf5uDrUNVuXyn1+DC9rkBEmuK/+M/9rtP8xUu+KIpllsPvTwkAufk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rubYbHAAAA4wAAAA8AAAAAAAAAAAAA&#10;AAAAnwIAAGRycy9kb3ducmV2LnhtbFBLBQYAAAAABAAEAPcAAACTAwAAAAA=&#10;">
                    <v:imagedata r:id="rId47" o:title="Calendar " gain="19661f" blacklevel="22938f"/>
                    <v:path arrowok="t"/>
                  </v:shape>
                  <v:shape id="TextBox 34" o:spid="_x0000_s2051" type="#_x0000_t202" style="position:absolute;left:52673;top:10721;width:10376;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9huMUA&#10;AADjAAAADwAAAGRycy9kb3ducmV2LnhtbERPS2vDMAy+D/YfjAa7rXZKW0JWt5Q9oIdd1mZ3EWtx&#10;WCyHWGvSfz8PBjvqe2u7n0OvLjSmLrKFYmFAETfRddxaqM+vDyWoJMgO+8hk4UoJ9rvbmy1WLk78&#10;TpeTtCqHcKrQghcZKq1T4ylgWsSBOHOfcQwo+Rxb7Uaccnjo9dKYjQ7YcW7wONCTp+br9B0siLhD&#10;ca1fQjp+zG/PkzfNGmtr7+/mwyMooVn+xX/uo8vzV+tiVZYbs4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2G4xQAAAOMAAAAPAAAAAAAAAAAAAAAAAJgCAABkcnMv&#10;ZG93bnJldi54bWxQSwUGAAAAAAQABAD1AAAAigMAAAAA&#10;" filled="f" stroked="f">
                    <v:textbox style="mso-fit-shape-to-text:t">
                      <w:txbxContent>
                        <w:p w:rsidR="00FD5841" w:rsidRPr="00F01FA2" w:rsidRDefault="00FD5841"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2052"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PEI8UA&#10;AADjAAAADwAAAGRycy9kb3ducmV2LnhtbERPS0vDQBC+C/6HZQRvdjfalhC7LcUH9ODFNt6H7JgN&#10;ZmdDdmzSf+8Kgsf53rPZzaFXZxpTF9lCsTCgiJvoOm4t1KfXuxJUEmSHfWSycKEEu+311QYrFyd+&#10;p/NRWpVDOFVowYsMldap8RQwLeJAnLnPOAaUfI6tdiNOOTz0+t6YtQ7YcW7wONCTp+br+B0siLh9&#10;calfQjp8zG/PkzfNCmtrb2/m/SMooVn+xX/ug8vzl6tiWZZr8wC/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8QjxQAAAOMAAAAPAAAAAAAAAAAAAAAAAJgCAABkcnMv&#10;ZG93bnJldi54bWxQSwUGAAAAAAQABAD1AAAAigM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053" type="#_x0000_t202" style="position:absolute;top:12907;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cV8UA&#10;AADjAAAADwAAAGRycy9kb3ducmV2LnhtbERPS0vDQBC+C/6HZQRvdjeSlhC7LcUH9ODFGu9DdswG&#10;s7MhOzbpv3cFweN879nulzCoM02pj2yhWBlQxG10PXcWmveXuwpUEmSHQ2SycKEE+9311RZrF2d+&#10;o/NJOpVDONVowYuMtdap9RQwreJInLnPOAWUfE6ddhPOOTwM+t6YjQ7Yc27wONKjp/br9B0siLhD&#10;cWmeQzp+LK9PszftGhtrb2+WwwMooUX+xX/uo8vzy3VRVtXGlP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xXxQAAAOMAAAAPAAAAAAAAAAAAAAAAAJgCAABkcnMv&#10;ZG93bnJldi54bWxQSwUGAAAAAAQABAD1AAAAigMAAAAA&#10;" filled="f" stroked="f">
                    <v:textbox style="mso-fit-shape-to-text:t">
                      <w:txbxContent>
                        <w:p w:rsidR="00FD5841" w:rsidRPr="00F01FA2" w:rsidRDefault="00FD5841" w:rsidP="0043080E">
                          <w:pPr>
                            <w:bidi w:val="0"/>
                            <w:jc w:val="center"/>
                            <w:rPr>
                              <w:rFonts w:ascii="Adobe Arabic" w:eastAsia="GE Dinar One" w:hAnsi="Adobe Arabic" w:cs="Adobe Arabic"/>
                              <w:b/>
                              <w:bCs/>
                              <w:kern w:val="24"/>
                              <w:sz w:val="56"/>
                              <w:szCs w:val="56"/>
                              <w:lang w:bidi="ar-SY"/>
                            </w:rPr>
                          </w:pPr>
                          <w:r w:rsidRPr="0043080E">
                            <w:rPr>
                              <w:rFonts w:ascii="Adobe Arabic" w:eastAsia="GE Dinar One" w:hAnsi="Adobe Arabic" w:cs="Adobe Arabic"/>
                              <w:b/>
                              <w:bCs/>
                              <w:kern w:val="24"/>
                              <w:sz w:val="56"/>
                              <w:szCs w:val="56"/>
                              <w:rtl/>
                              <w:lang w:bidi="ar-SY"/>
                            </w:rPr>
                            <w:t xml:space="preserve">تطبيق الحوكمة في </w:t>
                          </w:r>
                          <w:r w:rsidRPr="0043080E">
                            <w:rPr>
                              <w:rFonts w:ascii="Adobe Arabic" w:eastAsia="GE Dinar One" w:hAnsi="Adobe Arabic" w:cs="Adobe Arabic" w:hint="cs"/>
                              <w:b/>
                              <w:bCs/>
                              <w:kern w:val="24"/>
                              <w:sz w:val="56"/>
                              <w:szCs w:val="56"/>
                              <w:rtl/>
                              <w:lang w:bidi="ar-SY"/>
                            </w:rPr>
                            <w:t>البيئة الرقمية</w:t>
                          </w:r>
                          <w:r w:rsidRPr="0043080E">
                            <w:rPr>
                              <w:rFonts w:ascii="Adobe Arabic" w:eastAsia="GE Dinar One" w:hAnsi="Adobe Arabic" w:cs="Adobe Arabic"/>
                              <w:b/>
                              <w:bCs/>
                              <w:kern w:val="24"/>
                              <w:sz w:val="56"/>
                              <w:szCs w:val="56"/>
                              <w:rtl/>
                              <w:lang w:bidi="ar-SY"/>
                            </w:rPr>
                            <w:t xml:space="preserve"> </w:t>
                          </w:r>
                        </w:p>
                      </w:txbxContent>
                    </v:textbox>
                  </v:shape>
                </v:group>
              </v:group>
            </w:pict>
          </mc:Fallback>
        </mc:AlternateContent>
      </w:r>
    </w:p>
    <w:p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rPr>
      </w:pPr>
    </w:p>
    <w:p w:rsidR="00AA0F2A" w:rsidRPr="00C9209A" w:rsidRDefault="00F9007F" w:rsidP="00C9209A">
      <w:pPr>
        <w:bidi w:val="0"/>
        <w:spacing w:after="160" w:line="256" w:lineRule="auto"/>
        <w:jc w:val="left"/>
        <w:rPr>
          <w:rFonts w:cs="PT Bold Heading"/>
          <w:sz w:val="52"/>
          <w:szCs w:val="56"/>
          <w:rtl/>
        </w:rPr>
      </w:pPr>
      <w:r>
        <w:rPr>
          <w:rFonts w:cs="PT Bold Heading"/>
          <w:noProof/>
          <w:sz w:val="52"/>
          <w:szCs w:val="56"/>
          <w:rtl/>
        </w:rPr>
        <w:t xml:space="preserve"> </w:t>
      </w:r>
      <w:r w:rsidR="009E7CAF">
        <w:rPr>
          <w:rFonts w:cs="PT Bold Heading" w:hint="cs"/>
          <w:sz w:val="52"/>
          <w:szCs w:val="56"/>
          <w:rtl/>
        </w:rPr>
        <w:br w:type="page"/>
      </w:r>
    </w:p>
    <w:p w:rsidR="00C9209A" w:rsidRDefault="00C9209A" w:rsidP="00C9209A">
      <w:pPr>
        <w:jc w:val="center"/>
        <w:rPr>
          <w:rtl/>
        </w:rPr>
      </w:pPr>
      <w:r>
        <w:rPr>
          <w:noProof/>
        </w:rPr>
        <w:lastRenderedPageBreak/>
        <mc:AlternateContent>
          <mc:Choice Requires="wpg">
            <w:drawing>
              <wp:inline distT="0" distB="0" distL="0" distR="0" wp14:anchorId="0EE13CD0" wp14:editId="71E6B800">
                <wp:extent cx="5266690" cy="1388110"/>
                <wp:effectExtent l="0" t="22860" r="19685" b="17780"/>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783" cy="1388110"/>
                          <a:chOff x="9439" y="0"/>
                          <a:chExt cx="56778" cy="13883"/>
                        </a:xfrm>
                      </wpg:grpSpPr>
                      <wps:wsp>
                        <wps:cNvPr id="20"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FD5841" w:rsidRDefault="00FD5841" w:rsidP="00C9209A">
                              <w:pPr>
                                <w:jc w:val="center"/>
                              </w:pPr>
                            </w:p>
                            <w:p w:rsidR="00FD5841" w:rsidRDefault="00FD5841" w:rsidP="00C9209A">
                              <w:pPr>
                                <w:jc w:val="center"/>
                              </w:pPr>
                            </w:p>
                            <w:p w:rsidR="00FD5841" w:rsidRPr="00277E38" w:rsidRDefault="00FD5841" w:rsidP="00C9209A">
                              <w:pPr>
                                <w:jc w:val="center"/>
                                <w:rPr>
                                  <w:rStyle w:val="Hyperlink"/>
                                  <w:rFonts w:ascii="Sakkal Majalla" w:eastAsia="Calibri" w:hAnsi="Sakkal Majalla"/>
                                  <w:b/>
                                  <w:bCs/>
                                  <w:kern w:val="24"/>
                                  <w:sz w:val="32"/>
                                  <w:szCs w:val="32"/>
                                </w:rPr>
                              </w:pPr>
                              <w:r>
                                <w:rPr>
                                  <w:rFonts w:hint="cs"/>
                                  <w:rtl/>
                                </w:rPr>
                                <w:t xml:space="preserve">        </w:t>
                              </w:r>
                              <w:r w:rsidRPr="00277E38">
                                <w:rPr>
                                  <w:rtl/>
                                </w:rPr>
                                <w:t>امسح الرمز لمشاهدة الفيديو</w:t>
                              </w:r>
                            </w:p>
                            <w:p w:rsidR="00FD5841" w:rsidRDefault="00FD5841" w:rsidP="00C9209A">
                              <w:pPr>
                                <w:jc w:val="center"/>
                              </w:pPr>
                            </w:p>
                          </w:txbxContent>
                        </wps:txbx>
                        <wps:bodyPr rot="0" vert="horz" wrap="square" lIns="91440" tIns="45720" rIns="91440" bIns="45720" anchor="ctr" anchorCtr="0" upright="1">
                          <a:noAutofit/>
                        </wps:bodyPr>
                      </wps:wsp>
                      <wps:wsp>
                        <wps:cNvPr id="23"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162DA3" w:rsidRDefault="00FD5841" w:rsidP="00C9209A">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4E4258E9" wp14:editId="596C6981">
                                    <wp:extent cx="826135" cy="826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35">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5841" w:rsidRPr="00B43298" w:rsidRDefault="00FD5841" w:rsidP="00C9209A">
                              <w:pPr>
                                <w:jc w:val="center"/>
                                <w:rPr>
                                  <w:rFonts w:asciiTheme="minorBidi" w:eastAsia="Calibri" w:hAnsiTheme="minorBidi"/>
                                  <w:b/>
                                  <w:bCs/>
                                  <w:color w:val="168489"/>
                                  <w:kern w:val="24"/>
                                  <w:sz w:val="32"/>
                                  <w:szCs w:val="32"/>
                                  <w:rtl/>
                                  <w:lang w:bidi="ar-SY"/>
                                </w:rPr>
                              </w:pPr>
                            </w:p>
                            <w:p w:rsidR="00FD5841" w:rsidRPr="00162DA3" w:rsidRDefault="00FD5841" w:rsidP="00C9209A">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24"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CE03FD" w:rsidRDefault="00FD5841" w:rsidP="00C9209A">
                              <w:pPr>
                                <w:jc w:val="center"/>
                                <w:rPr>
                                  <w:rFonts w:ascii="Adobe Arabic" w:eastAsia="Calibri" w:hAnsi="Adobe Arabic" w:cs="Adobe Arabic"/>
                                  <w:b/>
                                  <w:bCs/>
                                  <w:color w:val="168489"/>
                                  <w:kern w:val="24"/>
                                  <w:szCs w:val="28"/>
                                  <w:rtl/>
                                  <w:lang w:bidi="ar-SY"/>
                                </w:rPr>
                              </w:pPr>
                              <w:r w:rsidRPr="00CE03FD">
                                <w:rPr>
                                  <w:rFonts w:ascii="Adobe Arabic" w:eastAsia="Calibri" w:hAnsi="Adobe Arabic" w:cs="Adobe Arabic"/>
                                  <w:b/>
                                  <w:bCs/>
                                  <w:color w:val="168489"/>
                                  <w:kern w:val="24"/>
                                  <w:szCs w:val="28"/>
                                  <w:rtl/>
                                  <w:lang w:bidi="ar-SY"/>
                                </w:rPr>
                                <w:t xml:space="preserve">مقطع الفيديو الآتي يقدم معلومات </w:t>
                              </w:r>
                              <w:r w:rsidRPr="00CE03FD">
                                <w:rPr>
                                  <w:rFonts w:ascii="Adobe Arabic" w:eastAsia="Calibri" w:hAnsi="Adobe Arabic" w:cs="Adobe Arabic" w:hint="cs"/>
                                  <w:b/>
                                  <w:bCs/>
                                  <w:color w:val="168489"/>
                                  <w:kern w:val="24"/>
                                  <w:szCs w:val="28"/>
                                  <w:rtl/>
                                  <w:lang w:bidi="ar-SY"/>
                                </w:rPr>
                                <w:t>عن العلاقة بين التحوّل الرقمي وحوكمة الشركات</w:t>
                              </w:r>
                            </w:p>
                            <w:p w:rsidR="00FD5841" w:rsidRPr="00CE03FD" w:rsidRDefault="00FD5841" w:rsidP="00C9209A">
                              <w:pPr>
                                <w:jc w:val="center"/>
                                <w:rPr>
                                  <w:color w:val="168489"/>
                                  <w:szCs w:val="28"/>
                                  <w:rtl/>
                                  <w:lang w:bidi="ar-SY"/>
                                </w:rPr>
                              </w:pPr>
                            </w:p>
                          </w:txbxContent>
                        </wps:txbx>
                        <wps:bodyPr rot="0" vert="horz" wrap="square" lIns="91440" tIns="45720" rIns="91440" bIns="45720" anchor="t" anchorCtr="0" upright="1">
                          <a:noAutofit/>
                        </wps:bodyPr>
                      </wps:wsp>
                    </wpg:wgp>
                  </a:graphicData>
                </a:graphic>
              </wp:inline>
            </w:drawing>
          </mc:Choice>
          <mc:Fallback>
            <w:pict>
              <v:group id="Group 19" o:spid="_x0000_s2054" style="width:414.7pt;height:109.3pt;mso-position-horizontal-relative:char;mso-position-vertical-relative:line" coordorigin="9439" coordsize="56778,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">
                <v:rect id="Rectangle 164" o:spid="_x0000_s2055"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7n8cEA&#10;AADbAAAADwAAAGRycy9kb3ducmV2LnhtbERPz2vCMBS+C/sfwhO8aWoFmZ1RNkHYPK3qYd6ezbMp&#10;a15KktXuvzeHwY4f3+/1drCt6MmHxrGC+SwDQVw53XCt4HzaT59BhIissXVMCn4pwHbzNFpjod2d&#10;S+qPsRYphEOBCkyMXSFlqAxZDDPXESfu5rzFmKCvpfZ4T+G2lXmWLaXFhlODwY52hqrv449V8Gb6&#10;rxwX5QGr5cfls3bXy6r0Sk3Gw+sLiEhD/Bf/ud+1gjytT1/SD5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u5/HBAAAA2wAAAA8AAAAAAAAAAAAAAAAAmAIAAGRycy9kb3du&#10;cmV2LnhtbFBLBQYAAAAABAAEAPUAAACGAwAAAAA=&#10;" fillcolor="#f2f2f2 [3052]" strokecolor="#168489" strokeweight="2.25pt">
                  <v:textbox>
                    <w:txbxContent>
                      <w:p w:rsidR="00FD5841" w:rsidRDefault="00FD5841" w:rsidP="00C9209A">
                        <w:pPr>
                          <w:jc w:val="center"/>
                        </w:pPr>
                      </w:p>
                      <w:p w:rsidR="00FD5841" w:rsidRDefault="00FD5841" w:rsidP="00C9209A">
                        <w:pPr>
                          <w:jc w:val="center"/>
                        </w:pPr>
                      </w:p>
                      <w:p w:rsidR="00FD5841" w:rsidRPr="00277E38" w:rsidRDefault="00FD5841" w:rsidP="00C9209A">
                        <w:pPr>
                          <w:jc w:val="center"/>
                          <w:rPr>
                            <w:rStyle w:val="Hyperlink"/>
                            <w:rFonts w:ascii="Sakkal Majalla" w:eastAsia="Calibri" w:hAnsi="Sakkal Majalla"/>
                            <w:b/>
                            <w:bCs/>
                            <w:kern w:val="24"/>
                            <w:sz w:val="32"/>
                            <w:szCs w:val="32"/>
                          </w:rPr>
                        </w:pPr>
                        <w:r>
                          <w:rPr>
                            <w:rFonts w:hint="cs"/>
                            <w:rtl/>
                          </w:rPr>
                          <w:t xml:space="preserve">        </w:t>
                        </w:r>
                        <w:r w:rsidRPr="00277E38">
                          <w:rPr>
                            <w:rtl/>
                          </w:rPr>
                          <w:t>امسح الرمز لمشاهدة الفيديو</w:t>
                        </w:r>
                      </w:p>
                      <w:p w:rsidR="00FD5841" w:rsidRDefault="00FD5841" w:rsidP="00C9209A">
                        <w:pPr>
                          <w:jc w:val="center"/>
                        </w:pPr>
                      </w:p>
                    </w:txbxContent>
                  </v:textbox>
                </v:rect>
                <v:shape id="TextBox 36" o:spid="_x0000_s2056"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FD5841" w:rsidRPr="00162DA3" w:rsidRDefault="00FD5841" w:rsidP="00C9209A">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4E4258E9" wp14:editId="596C6981">
                              <wp:extent cx="826135" cy="826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35">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5841" w:rsidRPr="00B43298" w:rsidRDefault="00FD5841" w:rsidP="00C9209A">
                        <w:pPr>
                          <w:jc w:val="center"/>
                          <w:rPr>
                            <w:rFonts w:asciiTheme="minorBidi" w:eastAsia="Calibri" w:hAnsiTheme="minorBidi"/>
                            <w:b/>
                            <w:bCs/>
                            <w:color w:val="168489"/>
                            <w:kern w:val="24"/>
                            <w:sz w:val="32"/>
                            <w:szCs w:val="32"/>
                            <w:rtl/>
                            <w:lang w:bidi="ar-SY"/>
                          </w:rPr>
                        </w:pPr>
                      </w:p>
                      <w:p w:rsidR="00FD5841" w:rsidRPr="00162DA3" w:rsidRDefault="00FD5841" w:rsidP="00C9209A">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2057"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FD5841" w:rsidRPr="00CE03FD" w:rsidRDefault="00FD5841" w:rsidP="00C9209A">
                        <w:pPr>
                          <w:jc w:val="center"/>
                          <w:rPr>
                            <w:rFonts w:ascii="Adobe Arabic" w:eastAsia="Calibri" w:hAnsi="Adobe Arabic" w:cs="Adobe Arabic"/>
                            <w:b/>
                            <w:bCs/>
                            <w:color w:val="168489"/>
                            <w:kern w:val="24"/>
                            <w:szCs w:val="28"/>
                            <w:rtl/>
                            <w:lang w:bidi="ar-SY"/>
                          </w:rPr>
                        </w:pPr>
                        <w:r w:rsidRPr="00CE03FD">
                          <w:rPr>
                            <w:rFonts w:ascii="Adobe Arabic" w:eastAsia="Calibri" w:hAnsi="Adobe Arabic" w:cs="Adobe Arabic"/>
                            <w:b/>
                            <w:bCs/>
                            <w:color w:val="168489"/>
                            <w:kern w:val="24"/>
                            <w:szCs w:val="28"/>
                            <w:rtl/>
                            <w:lang w:bidi="ar-SY"/>
                          </w:rPr>
                          <w:t xml:space="preserve">مقطع الفيديو الآتي يقدم معلومات </w:t>
                        </w:r>
                        <w:r w:rsidRPr="00CE03FD">
                          <w:rPr>
                            <w:rFonts w:ascii="Adobe Arabic" w:eastAsia="Calibri" w:hAnsi="Adobe Arabic" w:cs="Adobe Arabic" w:hint="cs"/>
                            <w:b/>
                            <w:bCs/>
                            <w:color w:val="168489"/>
                            <w:kern w:val="24"/>
                            <w:szCs w:val="28"/>
                            <w:rtl/>
                            <w:lang w:bidi="ar-SY"/>
                          </w:rPr>
                          <w:t>عن العلاقة بين التحوّل الرقمي وحوكمة الشركات</w:t>
                        </w:r>
                      </w:p>
                      <w:p w:rsidR="00FD5841" w:rsidRPr="00CE03FD" w:rsidRDefault="00FD5841" w:rsidP="00C9209A">
                        <w:pPr>
                          <w:jc w:val="center"/>
                          <w:rPr>
                            <w:color w:val="168489"/>
                            <w:szCs w:val="28"/>
                            <w:rtl/>
                            <w:lang w:bidi="ar-SY"/>
                          </w:rPr>
                        </w:pPr>
                      </w:p>
                    </w:txbxContent>
                  </v:textbox>
                </v:shape>
                <w10:wrap anchorx="page"/>
                <w10:anchorlock/>
              </v:group>
            </w:pict>
          </mc:Fallback>
        </mc:AlternateContent>
      </w:r>
    </w:p>
    <w:p w:rsidR="00181023" w:rsidRPr="009762C9" w:rsidRDefault="009762C9" w:rsidP="009762C9">
      <w:pPr>
        <w:jc w:val="center"/>
      </w:pPr>
      <w:r w:rsidRPr="002A078C">
        <w:rPr>
          <w:rFonts w:ascii="Sakkal Majalla" w:hAnsi="Sakkal Majalla"/>
          <w:noProof/>
          <w:color w:val="002060"/>
          <w:sz w:val="34"/>
        </w:rPr>
        <mc:AlternateContent>
          <mc:Choice Requires="wpg">
            <w:drawing>
              <wp:inline distT="0" distB="0" distL="0" distR="0" wp14:anchorId="036E4419" wp14:editId="160BE9E3">
                <wp:extent cx="5731510" cy="895350"/>
                <wp:effectExtent l="0" t="0" r="21590" b="19050"/>
                <wp:docPr id="207426829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293"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294" name="مجموعة 39"/>
                        <wpg:cNvGrpSpPr/>
                        <wpg:grpSpPr>
                          <a:xfrm>
                            <a:off x="0" y="0"/>
                            <a:ext cx="5731510" cy="895350"/>
                            <a:chOff x="0" y="0"/>
                            <a:chExt cx="5878196" cy="918845"/>
                          </a:xfrm>
                        </wpg:grpSpPr>
                        <wpg:grpSp>
                          <wpg:cNvPr id="2074268295" name="مجموعة 40"/>
                          <wpg:cNvGrpSpPr/>
                          <wpg:grpSpPr>
                            <a:xfrm>
                              <a:off x="0" y="0"/>
                              <a:ext cx="5878196" cy="918845"/>
                              <a:chOff x="0" y="0"/>
                              <a:chExt cx="6240348" cy="919070"/>
                            </a:xfrm>
                          </wpg:grpSpPr>
                          <wpg:grpSp>
                            <wpg:cNvPr id="2074268296" name="مجموعة 41"/>
                            <wpg:cNvGrpSpPr/>
                            <wpg:grpSpPr>
                              <a:xfrm>
                                <a:off x="0" y="169208"/>
                                <a:ext cx="5433072" cy="580613"/>
                                <a:chOff x="0" y="169208"/>
                                <a:chExt cx="5433072" cy="580613"/>
                              </a:xfrm>
                            </wpg:grpSpPr>
                            <wps:wsp>
                              <wps:cNvPr id="20742682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29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29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00" name="مربع نص 41"/>
                          <wps:cNvSpPr txBox="1"/>
                          <wps:spPr>
                            <a:xfrm>
                              <a:off x="204484" y="257055"/>
                              <a:ext cx="4616071" cy="387740"/>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نماذج الحوكمة في عصر التحوّل الرقمي</w:t>
                                </w:r>
                              </w:p>
                            </w:txbxContent>
                          </wps:txbx>
                          <wps:bodyPr wrap="square" rtlCol="1">
                            <a:spAutoFit/>
                          </wps:bodyPr>
                        </wps:wsp>
                      </wpg:grpSp>
                    </wpg:wgp>
                  </a:graphicData>
                </a:graphic>
              </wp:inline>
            </w:drawing>
          </mc:Choice>
          <mc:Fallback>
            <w:pict>
              <v:group id="_x0000_s20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CoSDEnpBwAAp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205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JIzDLAAAA4wAAAA8AAABkcnMvZG93bnJldi54bWxEj0FrwkAUhO9C/8PyCr3pxqRYTV1FRKEX&#10;aY0Fr4/sazaYfZtm15j++65Q6HGYmW+Y5Xqwjeip87VjBdNJAoK4dLrmSsHnaT+eg/ABWWPjmBT8&#10;kIf16mG0xFy7Gx+pL0IlIoR9jgpMCG0upS8NWfQT1xJH78t1FkOUXSV1h7cIt41Mk2QmLdYcFwy2&#10;tDVUXoqrVZDt+mGXbd8P/mza03dhN7U/fij19DhsXkEEGsJ/+K/9phWkyctzOpuniwzun+IfkKt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OiSMwywAAAOMAAAAPAAAAAAAA&#10;AAAAAAAAAJ8CAABkcnMvZG93bnJldi54bWxQSwUGAAAAAAQABAD3AAAAlwMAAAAA&#10;">
                  <v:imagedata r:id="rId56" o:title=""/>
                </v:shape>
                <v:group id="مجموعة 39" o:spid="_x0000_s20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k0ea&#10;zAAAAOMAAAAPAAAAAAAAAAAAAAAAAKoCAABkcnMvZG93bnJldi54bWxQSwUGAAAAAAQABAD6AAAA&#10;owMAAAAA&#10;">
                  <v:group id="مجموعة 40" o:spid="_x0000_s20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iAc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NJ8jmE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43+IB&#10;zAAAAOMAAAAPAAAAAAAAAAAAAAAAAKoCAABkcnMvZG93bnJldi54bWxQSwUGAAAAAAQABAD6AAAA&#10;owMAAAAA&#10;">
                    <v:group id="مجموعة 41" o:spid="_x0000_s20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IDXx2&#10;zAAAAOMAAAAPAAAAAAAAAAAAAAAAAKoCAABkcnMvZG93bnJldi54bWxQSwUGAAAAAAQABAD6AAAA&#10;owMAAAAA&#10;">
                      <v:shape id="شكل حر 42" o:spid="_x0000_s20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usYMkA&#10;AADjAAAADwAAAGRycy9kb3ducmV2LnhtbESPwW7CMBBE75X6D9ZW4lZsQkQgxaAKgcqhl9J+wCpe&#10;4pR4ncYGwt/XSJV6HM3MG81yPbhWXKgPjWcNk7ECQVx503Ct4etz9zwHESKywdYzabhRgPXq8WGJ&#10;pfFX/qDLIdYiQTiUqMHG2JVShsqSwzD2HXHyjr53GJPsa2l6vCa4a2Wm1Ew6bDgtWOxoY6k6Hc5O&#10;g1H51uXFW0Gbn3ervicmnqZG69HT8PoCItIQ/8N/7b3RkKkiz2bzbFHA/VP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8usYM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QU4MgA&#10;AADjAAAADwAAAGRycy9kb3ducmV2LnhtbERPz0vDMBS+C/sfwhO8ucQg3azLxhQm4nbQTfT6aJ5t&#10;WfJSmmyt//1yEDx+fL8Xq9E7caY+toEN3E0VCOIq2JZrA5+Hze0cREzIFl1gMvBLEVbLydUCSxsG&#10;/qDzPtUih3As0UCTUldKGauGPMZp6Igz9xN6jynDvpa2xyGHeye1UoX02HJuaLCj54aq4/7kDcze&#10;N6chvhSHt6cvt2uV+17rLRtzcz2uH0EkGtO/+M/9ag1oNbvXxVw/5NH5U/4Dcn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BTgyAAAAOMAAAAPAAAAAAAAAAAAAAAAAJgCAABk&#10;cnMvZG93bnJldi54bWxQSwUGAAAAAAQABAD1AAAAjQMAAAAA&#10;" fillcolor="#168489" stroked="f" strokeweight="1pt">
                        <v:stroke joinstyle="miter"/>
                      </v:roundrect>
                    </v:group>
                    <v:oval id="شكل بيضاوي 44" o:spid="_x0000_s20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kjz8oA&#10;AADjAAAADwAAAGRycy9kb3ducmV2LnhtbESP0WoCMRRE34X+Q7gF3zTrIlZXo5RCqQilGPsBt5vr&#10;Zu3mZruJuv37piD4OMzMGWa16V0jLtSF2rOCyTgDQVx6U3Ol4PPwOpqDCBHZYOOZFPxSgM36YbDC&#10;wvgr7+miYyUShEOBCmyMbSFlKC05DGPfEifv6DuHMcmukqbDa4K7RuZZNpMOa04LFlt6sVR+67NT&#10;oPuD/ng7VtK/a7v7mpz8j9tvlRo+9s9LEJH6eA/f2lujIM+epvlsni8W8P8p/QG5/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pI8/KAAAA4wAAAA8AAAAAAAAAAAAAAAAAmAIA&#10;AGRycy9kb3ducmV2LnhtbFBLBQYAAAAABAAEAPUAAACPAwAAAAA=&#10;" filled="f" strokecolor="#a5a5a5 [2092]" strokeweight="1pt">
                      <v:stroke joinstyle="miter"/>
                    </v:oval>
                  </v:group>
                  <v:shape id="مربع نص 41" o:spid="_x0000_s2066"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Dy8sgA&#10;AADjAAAADwAAAGRycy9kb3ducmV2LnhtbESPPU/DMBCGdyT+g3VI3ajdFEoV6lYVFKkDCyXsp/iI&#10;I+JzFB9N+u/rAYnx1fulZ7ObQqfONKQ2soXF3IAirqNrubFQfb7dr0ElQXbYRSYLF0qw297ebLB0&#10;ceQPOp+kUXmEU4kWvEhfap1qTwHTPPbE2fuOQ0DJcmi0G3DM46HThTErHbDl/OCxpxdP9c/pN1gQ&#10;cfvFpTqEdPya3l9Hb+pHrKyd3U37Z1BCk/yH/9pHZ6EwTw/Far00mSIzZR7Q2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4PLyyAAAAOMAAAAPAAAAAAAAAAAAAAAAAJgCAABk&#10;cnMvZG93bnJldi54bWxQSwUGAAAAAAQABAD1AAAAjQM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نماذج الحوكمة في عصر التحوّل الرقمي</w:t>
                          </w:r>
                        </w:p>
                      </w:txbxContent>
                    </v:textbox>
                  </v:shape>
                </v:group>
                <w10:wrap anchorx="page"/>
                <w10:anchorlock/>
              </v:group>
            </w:pict>
          </mc:Fallback>
        </mc:AlternateContent>
      </w:r>
    </w:p>
    <w:p w:rsidR="00181023"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في عصر التحوّل الرقمي، أصبحت الحوكمة أداة حيوية لضمان استدامة المؤسسات ونجاحها. تتطلب الحوكمة في هذا السياق نهجا</w:t>
      </w:r>
      <w:r w:rsidRPr="00512C5E">
        <w:rPr>
          <w:rFonts w:ascii="Sakkal Majalla" w:hAnsi="Sakkal Majalla" w:cs="Sakkal Majalla" w:hint="cs"/>
          <w:sz w:val="32"/>
          <w:szCs w:val="32"/>
          <w:rtl/>
        </w:rPr>
        <w:t>ً</w:t>
      </w:r>
      <w:r w:rsidRPr="00512C5E">
        <w:rPr>
          <w:rFonts w:ascii="Sakkal Majalla" w:hAnsi="Sakkal Majalla" w:cs="Sakkal Majalla"/>
          <w:sz w:val="32"/>
          <w:szCs w:val="32"/>
          <w:rtl/>
        </w:rPr>
        <w:t xml:space="preserve"> شاملاً يدمج التكنولوجيا، البيانات، والعمليات الإدارية.</w:t>
      </w:r>
    </w:p>
    <w:p w:rsidR="00716BE5" w:rsidRPr="00716BE5" w:rsidRDefault="00716BE5" w:rsidP="00716BE5">
      <w:pPr>
        <w:spacing w:line="360" w:lineRule="auto"/>
        <w:rPr>
          <w:rFonts w:ascii="Sakkal Majalla" w:hAnsi="Sakkal Majalla"/>
          <w:sz w:val="32"/>
          <w:szCs w:val="32"/>
          <w:rtl/>
        </w:rPr>
      </w:pPr>
    </w:p>
    <w:p w:rsidR="00BB7BB8" w:rsidRDefault="00BB7BB8" w:rsidP="00BB7BB8">
      <w:pPr>
        <w:rPr>
          <w:rFonts w:ascii="Sakkal Majalla" w:hAnsi="Sakkal Majalla"/>
          <w:sz w:val="32"/>
          <w:szCs w:val="32"/>
          <w:rtl/>
        </w:rPr>
      </w:pPr>
      <w:r w:rsidRPr="00BB7BB8">
        <w:rPr>
          <w:rFonts w:ascii="Sakkal Majalla" w:hAnsi="Sakkal Majalla"/>
          <w:noProof/>
          <w:sz w:val="32"/>
          <w:szCs w:val="32"/>
        </w:rPr>
        <mc:AlternateContent>
          <mc:Choice Requires="wpg">
            <w:drawing>
              <wp:inline distT="0" distB="0" distL="0" distR="0" wp14:anchorId="3E720806" wp14:editId="1CCB8F2D">
                <wp:extent cx="5985583" cy="4056817"/>
                <wp:effectExtent l="0" t="0" r="0" b="0"/>
                <wp:docPr id="2074269471" name="Group 53"/>
                <wp:cNvGraphicFramePr/>
                <a:graphic xmlns:a="http://schemas.openxmlformats.org/drawingml/2006/main">
                  <a:graphicData uri="http://schemas.microsoft.com/office/word/2010/wordprocessingGroup">
                    <wpg:wgp>
                      <wpg:cNvGrpSpPr/>
                      <wpg:grpSpPr>
                        <a:xfrm>
                          <a:off x="0" y="0"/>
                          <a:ext cx="5985583" cy="4056817"/>
                          <a:chOff x="0" y="0"/>
                          <a:chExt cx="7728069" cy="5237812"/>
                        </a:xfrm>
                      </wpg:grpSpPr>
                      <wpg:grpSp>
                        <wpg:cNvPr id="2074269472" name="Group 2074269472"/>
                        <wpg:cNvGrpSpPr/>
                        <wpg:grpSpPr>
                          <a:xfrm>
                            <a:off x="1390454" y="1529938"/>
                            <a:ext cx="5425121" cy="3161642"/>
                            <a:chOff x="1390454" y="1529938"/>
                            <a:chExt cx="5425121" cy="3161642"/>
                          </a:xfrm>
                        </wpg:grpSpPr>
                        <wps:wsp>
                          <wps:cNvPr id="2074269473" name="Pie 55"/>
                          <wps:cNvSpPr/>
                          <wps:spPr>
                            <a:xfrm rot="11953466">
                              <a:off x="1390454" y="1529938"/>
                              <a:ext cx="2317421" cy="2317421"/>
                            </a:xfrm>
                            <a:prstGeom prst="pie">
                              <a:avLst>
                                <a:gd name="adj1" fmla="val 13751092"/>
                                <a:gd name="adj2" fmla="val 16200000"/>
                              </a:avLst>
                            </a:prstGeom>
                            <a:solidFill>
                              <a:srgbClr val="3D8E92"/>
                            </a:solidFill>
                            <a:ln w="12700" cap="flat" cmpd="sng" algn="ctr">
                              <a:noFill/>
                              <a:prstDash val="solid"/>
                              <a:miter lim="800000"/>
                            </a:ln>
                            <a:effectLst/>
                          </wps:spPr>
                          <wps:bodyPr rtlCol="0" anchor="ctr"/>
                        </wps:wsp>
                        <wps:wsp>
                          <wps:cNvPr id="2074269474" name="Straight Arrow Connector 2074269474"/>
                          <wps:cNvCnPr>
                            <a:cxnSpLocks/>
                          </wps:cNvCnPr>
                          <wps:spPr>
                            <a:xfrm>
                              <a:off x="3589133" y="4170293"/>
                              <a:ext cx="1080000" cy="0"/>
                            </a:xfrm>
                            <a:prstGeom prst="straightConnector1">
                              <a:avLst/>
                            </a:prstGeom>
                            <a:noFill/>
                            <a:ln w="38100" cap="flat" cmpd="sng" algn="ctr">
                              <a:solidFill>
                                <a:srgbClr val="3D8E92"/>
                              </a:solidFill>
                              <a:prstDash val="solid"/>
                              <a:miter lim="800000"/>
                              <a:tailEnd type="oval" w="med" len="med"/>
                            </a:ln>
                            <a:effectLst/>
                          </wps:spPr>
                          <wps:bodyPr/>
                        </wps:wsp>
                        <wps:wsp>
                          <wps:cNvPr id="2074269475" name="Text Placeholder 12"/>
                          <wps:cNvSpPr txBox="1">
                            <a:spLocks/>
                          </wps:cNvSpPr>
                          <wps:spPr>
                            <a:xfrm>
                              <a:off x="4989779" y="3930159"/>
                              <a:ext cx="1825796" cy="761421"/>
                            </a:xfrm>
                            <a:prstGeom prst="rect">
                              <a:avLst/>
                            </a:prstGeom>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المستدامة</w:t>
                                </w:r>
                              </w:p>
                            </w:txbxContent>
                          </wps:txbx>
                          <wps:bodyPr/>
                        </wps:wsp>
                        <wps:wsp>
                          <wps:cNvPr id="2074269476" name="TextBox 31"/>
                          <wps:cNvSpPr txBox="1"/>
                          <wps:spPr>
                            <a:xfrm>
                              <a:off x="2169432" y="3279487"/>
                              <a:ext cx="814118" cy="857571"/>
                            </a:xfrm>
                            <a:prstGeom prst="rect">
                              <a:avLst/>
                            </a:prstGeom>
                            <a:noFill/>
                          </wps:spPr>
                          <wps:txbx>
                            <w:txbxContent>
                              <w:p w:rsidR="00FD5841" w:rsidRDefault="00FD5841"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05</w:t>
                                </w:r>
                              </w:p>
                            </w:txbxContent>
                          </wps:txbx>
                          <wps:bodyPr wrap="square" rtlCol="0">
                            <a:spAutoFit/>
                          </wps:bodyPr>
                        </wps:wsp>
                      </wpg:grpSp>
                      <wpg:grpSp>
                        <wpg:cNvPr id="2074269477" name="Group 2074269477"/>
                        <wpg:cNvGrpSpPr/>
                        <wpg:grpSpPr>
                          <a:xfrm>
                            <a:off x="331485" y="492972"/>
                            <a:ext cx="7057850" cy="4403101"/>
                            <a:chOff x="331485" y="492972"/>
                            <a:chExt cx="7057850" cy="4403101"/>
                          </a:xfrm>
                        </wpg:grpSpPr>
                        <wps:wsp>
                          <wps:cNvPr id="2074269478" name="Pie 58"/>
                          <wps:cNvSpPr/>
                          <wps:spPr>
                            <a:xfrm rot="4918033">
                              <a:off x="331485" y="492972"/>
                              <a:ext cx="4403101" cy="4403101"/>
                            </a:xfrm>
                            <a:prstGeom prst="pie">
                              <a:avLst>
                                <a:gd name="adj1" fmla="val 13751092"/>
                                <a:gd name="adj2" fmla="val 16200000"/>
                              </a:avLst>
                            </a:prstGeom>
                            <a:solidFill>
                              <a:srgbClr val="9FCFD1"/>
                            </a:solidFill>
                            <a:ln w="12700" cap="flat" cmpd="sng" algn="ctr">
                              <a:noFill/>
                              <a:prstDash val="solid"/>
                              <a:miter lim="800000"/>
                            </a:ln>
                            <a:effectLst/>
                          </wps:spPr>
                          <wps:bodyPr rtlCol="0" anchor="ctr"/>
                        </wps:wsp>
                        <wps:wsp>
                          <wps:cNvPr id="2074269479" name="Straight Arrow Connector 2074269479"/>
                          <wps:cNvCnPr/>
                          <wps:spPr>
                            <a:xfrm>
                              <a:off x="4279180" y="1230233"/>
                              <a:ext cx="1080000" cy="4210"/>
                            </a:xfrm>
                            <a:prstGeom prst="straightConnector1">
                              <a:avLst/>
                            </a:prstGeom>
                            <a:noFill/>
                            <a:ln w="38100" cap="flat" cmpd="sng" algn="ctr">
                              <a:solidFill>
                                <a:srgbClr val="9FCFD1"/>
                              </a:solidFill>
                              <a:prstDash val="solid"/>
                              <a:miter lim="800000"/>
                              <a:tailEnd type="oval" w="med" len="med"/>
                            </a:ln>
                            <a:effectLst/>
                          </wps:spPr>
                          <wps:bodyPr/>
                        </wps:wsp>
                        <wps:wsp>
                          <wps:cNvPr id="2074269480" name="Text Placeholder 12"/>
                          <wps:cNvSpPr txBox="1">
                            <a:spLocks/>
                          </wps:cNvSpPr>
                          <wps:spPr>
                            <a:xfrm>
                              <a:off x="5888990" y="962997"/>
                              <a:ext cx="1500345" cy="1108730"/>
                            </a:xfrm>
                            <a:prstGeom prst="rect">
                              <a:avLst/>
                            </a:prstGeom>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الرقمية</w:t>
                                </w:r>
                              </w:p>
                            </w:txbxContent>
                          </wps:txbx>
                          <wps:bodyPr/>
                        </wps:wsp>
                        <wps:wsp>
                          <wps:cNvPr id="2074269481" name="TextBox 36"/>
                          <wps:cNvSpPr txBox="1"/>
                          <wps:spPr>
                            <a:xfrm>
                              <a:off x="3544095" y="1664672"/>
                              <a:ext cx="1079752" cy="857571"/>
                            </a:xfrm>
                            <a:prstGeom prst="rect">
                              <a:avLst/>
                            </a:prstGeom>
                            <a:noFill/>
                          </wps:spPr>
                          <wps:txbx>
                            <w:txbxContent>
                              <w:p w:rsidR="00FD5841" w:rsidRDefault="00FD5841"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02</w:t>
                                </w:r>
                              </w:p>
                            </w:txbxContent>
                          </wps:txbx>
                          <wps:bodyPr wrap="square" rtlCol="0">
                            <a:spAutoFit/>
                          </wps:bodyPr>
                        </wps:wsp>
                      </wpg:grpSp>
                      <wpg:grpSp>
                        <wpg:cNvPr id="2074269482" name="Group 2074269482"/>
                        <wpg:cNvGrpSpPr/>
                        <wpg:grpSpPr>
                          <a:xfrm>
                            <a:off x="679098" y="840585"/>
                            <a:ext cx="7048971" cy="3707874"/>
                            <a:chOff x="679098" y="840585"/>
                            <a:chExt cx="7048971" cy="3707874"/>
                          </a:xfrm>
                        </wpg:grpSpPr>
                        <wps:wsp>
                          <wps:cNvPr id="2074269483" name="Pie 57"/>
                          <wps:cNvSpPr/>
                          <wps:spPr>
                            <a:xfrm rot="7294677">
                              <a:off x="679098" y="840585"/>
                              <a:ext cx="3707874" cy="3707874"/>
                            </a:xfrm>
                            <a:prstGeom prst="pie">
                              <a:avLst>
                                <a:gd name="adj1" fmla="val 13751092"/>
                                <a:gd name="adj2" fmla="val 16200000"/>
                              </a:avLst>
                            </a:prstGeom>
                            <a:solidFill>
                              <a:schemeClr val="bg1">
                                <a:lumMod val="75000"/>
                              </a:schemeClr>
                            </a:solidFill>
                            <a:ln w="12700" cap="flat" cmpd="sng" algn="ctr">
                              <a:noFill/>
                              <a:prstDash val="solid"/>
                              <a:miter lim="800000"/>
                            </a:ln>
                            <a:effectLst/>
                          </wps:spPr>
                          <wps:bodyPr rtlCol="0" anchor="ctr"/>
                        </wps:wsp>
                        <wps:wsp>
                          <wps:cNvPr id="2074269484" name="Straight Arrow Connector 2074269484"/>
                          <wps:cNvCnPr/>
                          <wps:spPr>
                            <a:xfrm>
                              <a:off x="4634764" y="2213059"/>
                              <a:ext cx="1080000" cy="0"/>
                            </a:xfrm>
                            <a:prstGeom prst="straightConnector1">
                              <a:avLst/>
                            </a:prstGeom>
                            <a:noFill/>
                            <a:ln w="38100" cap="flat" cmpd="sng" algn="ctr">
                              <a:solidFill>
                                <a:srgbClr val="A5A5A5"/>
                              </a:solidFill>
                              <a:prstDash val="solid"/>
                              <a:miter lim="800000"/>
                              <a:tailEnd type="oval" w="med" len="med"/>
                            </a:ln>
                            <a:effectLst/>
                          </wps:spPr>
                          <wps:bodyPr/>
                        </wps:wsp>
                        <wps:wsp>
                          <wps:cNvPr id="2074269485" name="Text Placeholder 12"/>
                          <wps:cNvSpPr txBox="1">
                            <a:spLocks/>
                          </wps:cNvSpPr>
                          <wps:spPr>
                            <a:xfrm>
                              <a:off x="6147009" y="1959620"/>
                              <a:ext cx="1581060" cy="843009"/>
                            </a:xfrm>
                            <a:prstGeom prst="rect">
                              <a:avLst/>
                            </a:prstGeom>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القائمة على البيانات</w:t>
                                </w:r>
                              </w:p>
                            </w:txbxContent>
                          </wps:txbx>
                          <wps:bodyPr/>
                        </wps:wsp>
                        <wps:wsp>
                          <wps:cNvPr id="2074269486" name="TextBox 41"/>
                          <wps:cNvSpPr txBox="1"/>
                          <wps:spPr>
                            <a:xfrm>
                              <a:off x="3433788" y="2574566"/>
                              <a:ext cx="1080572" cy="857571"/>
                            </a:xfrm>
                            <a:prstGeom prst="rect">
                              <a:avLst/>
                            </a:prstGeom>
                            <a:noFill/>
                          </wps:spPr>
                          <wps:txbx>
                            <w:txbxContent>
                              <w:p w:rsidR="00FD5841" w:rsidRDefault="00FD5841"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03</w:t>
                                </w:r>
                              </w:p>
                            </w:txbxContent>
                          </wps:txbx>
                          <wps:bodyPr wrap="square" rtlCol="0">
                            <a:spAutoFit/>
                          </wps:bodyPr>
                        </wps:wsp>
                      </wpg:grpSp>
                      <wpg:grpSp>
                        <wpg:cNvPr id="2074269487" name="Group 2074269487"/>
                        <wpg:cNvGrpSpPr/>
                        <wpg:grpSpPr>
                          <a:xfrm>
                            <a:off x="1042840" y="1182325"/>
                            <a:ext cx="6313722" cy="3012648"/>
                            <a:chOff x="1042840" y="1182325"/>
                            <a:chExt cx="6313722" cy="3012648"/>
                          </a:xfrm>
                        </wpg:grpSpPr>
                        <wps:wsp>
                          <wps:cNvPr id="2074269488" name="Pie 56"/>
                          <wps:cNvSpPr/>
                          <wps:spPr>
                            <a:xfrm rot="9731289">
                              <a:off x="1042840" y="1182325"/>
                              <a:ext cx="3012648" cy="3012648"/>
                            </a:xfrm>
                            <a:prstGeom prst="pie">
                              <a:avLst>
                                <a:gd name="adj1" fmla="val 13751092"/>
                                <a:gd name="adj2" fmla="val 16200000"/>
                              </a:avLst>
                            </a:prstGeom>
                            <a:solidFill>
                              <a:srgbClr val="FFC000"/>
                            </a:solidFill>
                            <a:ln w="12700" cap="flat" cmpd="sng" algn="ctr">
                              <a:noFill/>
                              <a:prstDash val="solid"/>
                              <a:miter lim="800000"/>
                            </a:ln>
                            <a:effectLst/>
                          </wps:spPr>
                          <wps:bodyPr rtlCol="0" anchor="ctr"/>
                        </wps:wsp>
                        <wps:wsp>
                          <wps:cNvPr id="2074269489" name="Straight Arrow Connector 2074269489"/>
                          <wps:cNvCnPr/>
                          <wps:spPr>
                            <a:xfrm>
                              <a:off x="4279180" y="3191676"/>
                              <a:ext cx="1080000" cy="0"/>
                            </a:xfrm>
                            <a:prstGeom prst="straightConnector1">
                              <a:avLst/>
                            </a:prstGeom>
                            <a:noFill/>
                            <a:ln w="38100" cap="flat" cmpd="sng" algn="ctr">
                              <a:solidFill>
                                <a:srgbClr val="FFC000"/>
                              </a:solidFill>
                              <a:prstDash val="solid"/>
                              <a:miter lim="800000"/>
                              <a:tailEnd type="oval" w="med" len="med"/>
                            </a:ln>
                            <a:effectLst/>
                          </wps:spPr>
                          <wps:bodyPr/>
                        </wps:wsp>
                        <wps:wsp>
                          <wps:cNvPr id="2074269490" name="Text Placeholder 12"/>
                          <wps:cNvSpPr txBox="1">
                            <a:spLocks/>
                          </wps:cNvSpPr>
                          <wps:spPr>
                            <a:xfrm>
                              <a:off x="5856217" y="2956398"/>
                              <a:ext cx="1500345" cy="770175"/>
                            </a:xfrm>
                            <a:prstGeom prst="rect">
                              <a:avLst/>
                            </a:prstGeom>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الرشيقة</w:t>
                                </w:r>
                              </w:p>
                            </w:txbxContent>
                          </wps:txbx>
                          <wps:bodyPr/>
                        </wps:wsp>
                        <wps:wsp>
                          <wps:cNvPr id="2074269491" name="TextBox 46"/>
                          <wps:cNvSpPr txBox="1"/>
                          <wps:spPr>
                            <a:xfrm>
                              <a:off x="2845485" y="3225757"/>
                              <a:ext cx="1079752" cy="857570"/>
                            </a:xfrm>
                            <a:prstGeom prst="rect">
                              <a:avLst/>
                            </a:prstGeom>
                            <a:noFill/>
                          </wps:spPr>
                          <wps:txbx>
                            <w:txbxContent>
                              <w:p w:rsidR="00FD5841" w:rsidRDefault="00FD5841"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04</w:t>
                                </w:r>
                              </w:p>
                            </w:txbxContent>
                          </wps:txbx>
                          <wps:bodyPr wrap="square" rtlCol="0">
                            <a:spAutoFit/>
                          </wps:bodyPr>
                        </wps:wsp>
                      </wpg:grpSp>
                      <wpg:grpSp>
                        <wpg:cNvPr id="2074269492" name="Group 2074269492"/>
                        <wpg:cNvGrpSpPr/>
                        <wpg:grpSpPr>
                          <a:xfrm>
                            <a:off x="0" y="0"/>
                            <a:ext cx="6646267" cy="5237812"/>
                            <a:chOff x="0" y="0"/>
                            <a:chExt cx="6646267" cy="5237812"/>
                          </a:xfrm>
                        </wpg:grpSpPr>
                        <wps:wsp>
                          <wps:cNvPr id="2074269493" name="Pie 59"/>
                          <wps:cNvSpPr/>
                          <wps:spPr>
                            <a:xfrm rot="2490880">
                              <a:off x="0" y="139485"/>
                              <a:ext cx="5098327" cy="5098327"/>
                            </a:xfrm>
                            <a:prstGeom prst="pie">
                              <a:avLst>
                                <a:gd name="adj1" fmla="val 13751092"/>
                                <a:gd name="adj2" fmla="val 16200000"/>
                              </a:avLst>
                            </a:prstGeom>
                            <a:solidFill>
                              <a:srgbClr val="50A3A7"/>
                            </a:solidFill>
                            <a:ln w="12700" cap="flat" cmpd="sng" algn="ctr">
                              <a:noFill/>
                              <a:prstDash val="solid"/>
                              <a:miter lim="800000"/>
                            </a:ln>
                            <a:effectLst/>
                          </wps:spPr>
                          <wps:bodyPr rtlCol="0" anchor="ctr"/>
                        </wps:wsp>
                        <wps:wsp>
                          <wps:cNvPr id="2074269494" name="Oval 2074269494"/>
                          <wps:cNvSpPr/>
                          <wps:spPr>
                            <a:xfrm>
                              <a:off x="1960538" y="2100023"/>
                              <a:ext cx="1177250" cy="1177250"/>
                            </a:xfrm>
                            <a:prstGeom prst="ellipse">
                              <a:avLst/>
                            </a:prstGeom>
                            <a:solidFill>
                              <a:sysClr val="window" lastClr="FFFFFF"/>
                            </a:solidFill>
                            <a:ln w="12700" cap="flat" cmpd="sng" algn="ctr">
                              <a:solidFill>
                                <a:srgbClr val="70AD47"/>
                              </a:solidFill>
                              <a:prstDash val="solid"/>
                              <a:miter lim="800000"/>
                            </a:ln>
                            <a:effectLst/>
                          </wps:spPr>
                          <wps:bodyPr rtlCol="0" anchor="ctr"/>
                        </wps:wsp>
                        <wps:wsp>
                          <wps:cNvPr id="2074269495" name="Straight Arrow Connector 2074269495"/>
                          <wps:cNvCnPr/>
                          <wps:spPr>
                            <a:xfrm>
                              <a:off x="3589133" y="251615"/>
                              <a:ext cx="1080000" cy="0"/>
                            </a:xfrm>
                            <a:prstGeom prst="straightConnector1">
                              <a:avLst/>
                            </a:prstGeom>
                            <a:noFill/>
                            <a:ln w="38100" cap="flat" cmpd="sng" algn="ctr">
                              <a:solidFill>
                                <a:srgbClr val="50A3A7"/>
                              </a:solidFill>
                              <a:prstDash val="solid"/>
                              <a:miter lim="800000"/>
                              <a:tailEnd type="oval" w="med" len="med"/>
                            </a:ln>
                            <a:effectLst/>
                          </wps:spPr>
                          <wps:bodyPr/>
                        </wps:wsp>
                        <wps:wsp>
                          <wps:cNvPr id="2074269496" name="Text Placeholder 12"/>
                          <wps:cNvSpPr txBox="1">
                            <a:spLocks/>
                          </wps:cNvSpPr>
                          <wps:spPr>
                            <a:xfrm>
                              <a:off x="5145922" y="0"/>
                              <a:ext cx="1500345" cy="1108732"/>
                            </a:xfrm>
                            <a:prstGeom prst="rect">
                              <a:avLst/>
                            </a:prstGeom>
                          </wps:spPr>
                          <wps:txb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التشاركية</w:t>
                                </w:r>
                              </w:p>
                            </w:txbxContent>
                          </wps:txbx>
                          <wps:bodyPr/>
                        </wps:wsp>
                        <wps:wsp>
                          <wps:cNvPr id="2074269497" name="TextBox 52"/>
                          <wps:cNvSpPr txBox="1"/>
                          <wps:spPr>
                            <a:xfrm>
                              <a:off x="2814375" y="686990"/>
                              <a:ext cx="1079752" cy="857571"/>
                            </a:xfrm>
                            <a:prstGeom prst="rect">
                              <a:avLst/>
                            </a:prstGeom>
                            <a:noFill/>
                          </wps:spPr>
                          <wps:txbx>
                            <w:txbxContent>
                              <w:p w:rsidR="00FD5841" w:rsidRDefault="00FD5841" w:rsidP="00BB7BB8">
                                <w:pPr>
                                  <w:bidi w:val="0"/>
                                  <w:jc w:val="center"/>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01</w:t>
                                </w:r>
                              </w:p>
                            </w:txbxContent>
                          </wps:txbx>
                          <wps:bodyPr wrap="square" rtlCol="0">
                            <a:spAutoFit/>
                          </wps:bodyPr>
                        </wps:wsp>
                      </wpg:grpSp>
                    </wpg:wgp>
                  </a:graphicData>
                </a:graphic>
              </wp:inline>
            </w:drawing>
          </mc:Choice>
          <mc:Fallback>
            <w:pict>
              <v:group id="Group 53" o:spid="_x0000_s2067" style="width:471.3pt;height:319.45pt;mso-position-horizontal-relative:char;mso-position-vertical-relative:line" coordsize="77280,52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">
                <v:group id="Group 2074269472" o:spid="_x0000_s2068" style="position:absolute;left:13904;top:15299;width:54251;height:31616" coordorigin="13904,15299" coordsize="54251,31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ZqqXO&#10;zAAAAOMAAAAPAAAAAAAAAAAAAAAAAKoCAABkcnMvZG93bnJldi54bWxQSwUGAAAAAAQABAD6AAAA&#10;owMAAAAA&#10;">
                  <v:shape id="Pie 55" o:spid="_x0000_s2069" style="position:absolute;left:13904;top:15299;width:23174;height:23174;rotation:-10536588fd;visibility:visible;mso-wrap-style:square;v-text-anchor:middle" coordsize="2317421,231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dH18sA&#10;AADjAAAADwAAAGRycy9kb3ducmV2LnhtbESPQWvCQBSE7wX/w/IEb3VjKqZGVxGhYItSajy0t2f2&#10;mQSzb0N21fjvuwWhx2FmvmHmy87U4kqtqywrGA0jEMS51RUXCg7Z2/MrCOeRNdaWScGdHCwXvac5&#10;ptre+Iuue1+IAGGXooLS+yaV0uUlGXRD2xAH72Rbgz7ItpC6xVuAm1rGUTSRBisOCyU2tC4pP+8v&#10;RkH2eam1Se7fyTsed1X2g+dt96HUoN+tZiA8df4//GhvtII4SsbxZDpOXuDvU/gDcvE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e90fXywAAAOMAAAAPAAAAAAAAAAAAAAAAAJgC&#10;AABkcnMvZG93bnJldi54bWxQSwUGAAAAAAQABAD1AAAAkAMAAAAA&#10;" path="m401354,281772c611815,100010,880626,-1,1158711,-1r,1158712l401354,281772xe" fillcolor="#3d8e92" stroked="f" strokeweight="1pt">
                    <v:stroke joinstyle="miter"/>
                    <v:path arrowok="t" o:connecttype="custom" o:connectlocs="401354,281772;1158711,-1;1158711,1158711;401354,281772" o:connectangles="0,0,0,0"/>
                  </v:shape>
                  <v:shapetype id="_x0000_t32" coordsize="21600,21600" o:spt="32" o:oned="t" path="m,l21600,21600e" filled="f">
                    <v:path arrowok="t" fillok="f" o:connecttype="none"/>
                    <o:lock v:ext="edit" shapetype="t"/>
                  </v:shapetype>
                  <v:shape id="Straight Arrow Connector 2074269474" o:spid="_x0000_s2070" type="#_x0000_t32" style="position:absolute;left:35891;top:41702;width:10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HAiP6csAAADjAAAADwAA&#10;AAAAAAAAAAAAAAChAgAAZHJzL2Rvd25yZXYueG1sUEsFBgAAAAAEAAQA+QAAAJkDAAAAAA==&#10;" strokecolor="#3d8e92" strokeweight="3pt">
                    <v:stroke endarrow="oval" joinstyle="miter"/>
                    <o:lock v:ext="edit" shapetype="f"/>
                  </v:shape>
                  <v:shape id="Text Placeholder 12" o:spid="_x0000_s2071" type="#_x0000_t202" style="position:absolute;left:49897;top:39301;width:18258;height:7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y0coA&#10;AADjAAAADwAAAGRycy9kb3ducmV2LnhtbESP3UoDMRSE74W+QzgF72y2S211bVqKUCzijWsf4LA5&#10;bpbdnIRN9kef3giCl8PMfMPsj7PtxEh9aBwrWK8yEMSV0w3XCq4f57sHECEia+wck4IvCnA8LG72&#10;WGg38TuNZaxFgnAoUIGJ0RdShsqQxbBynjh5n663GJPsa6l7nBLcdjLPsq202HBaMOjp2VDVloNV&#10;cB5eLnb8loN/LauJjW+H61ur1O1yPj2BiDTH//Bf+6IV5Nluk28fN7t7+P2U/oA8/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yM8tHKAAAA4wAAAA8AAAAAAAAAAAAAAAAAmAIA&#10;AGRycy9kb3ducmV2LnhtbFBLBQYAAAAABAAEAPUAAACPAwAAAAA=&#10;" filled="f" stroked="f">
                    <v:path arrowok="t"/>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المستدامة</w:t>
                          </w:r>
                        </w:p>
                      </w:txbxContent>
                    </v:textbox>
                  </v:shape>
                  <v:shape id="TextBox 31" o:spid="_x0000_s2072" type="#_x0000_t202" style="position:absolute;left:21694;top:32794;width:8141;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KKvMkA&#10;AADjAAAADwAAAGRycy9kb3ducmV2LnhtbESPzU7DMBCE70i8g7VI3KjdqKQQ6lYVP1IPXCjhvoqX&#10;OCJeR/HSpG+PkZA4jmbmG81mN4denWhMXWQLy4UBRdxE13FroX5/ubkDlQTZYR+ZLJwpwW57ebHB&#10;ysWJ3+h0lFZlCKcKLXiRodI6NZ4CpkUciLP3GceAkuXYajfilOGh14UxpQ7YcV7wONCjp+br+B0s&#10;iLj98lw/h3T4mF+fJm+aW6ytvb6a9w+ghGb5D/+1D85CYdarorxfrU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TKKvMkAAADjAAAADwAAAAAAAAAAAAAAAACYAgAA&#10;ZHJzL2Rvd25yZXYueG1sUEsFBgAAAAAEAAQA9QAAAI4DAAAAAA==&#10;" filled="f" stroked="f">
                    <v:textbox style="mso-fit-shape-to-text:t">
                      <w:txbxContent>
                        <w:p w:rsidR="00FD5841" w:rsidRDefault="00FD5841"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05</w:t>
                          </w:r>
                        </w:p>
                      </w:txbxContent>
                    </v:textbox>
                  </v:shape>
                </v:group>
                <v:group id="Group 2074269477" o:spid="_x0000_s2073" style="position:absolute;left:3314;top:4929;width:70579;height:44031" coordorigin="3314,4929" coordsize="70578,44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Cd0G&#10;Vs0AAADjAAAADwAAAAAAAAAAAAAAAACqAgAAZHJzL2Rvd25yZXYueG1sUEsFBgAAAAAEAAQA+gAA&#10;AKQDAAAAAA==&#10;">
                  <v:shape id="Pie 58" o:spid="_x0000_s2074" style="position:absolute;left:3314;top:4929;width:44031;height:44031;rotation:5371804fd;visibility:visible;mso-wrap-style:square;v-text-anchor:middle" coordsize="4403101,4403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ZNMcA&#10;AADjAAAADwAAAGRycy9kb3ducmV2LnhtbERPS27CMBDdV+IO1iB1VxxCSiBgEPQjIbGBwAGGeEgi&#10;4nEUu5Devl5UYvn0/st1bxpxp87VlhWMRxEI4sLqmksF59P32wyE88gaG8uk4JccrFeDlyVm2j74&#10;SPfclyKEsMtQQeV9m0npiooMupFtiQN3tZ1BH2BXSt3hI4SbRsZRNJUGaw4NFbb0UVFxy3+MAulm&#10;lvNDc3n/yrf79GKTyed1p9TrsN8sQHjq/VP8795pBXGUJvF0nqRhdPgU/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kWTTHAAAA4wAAAA8AAAAAAAAAAAAAAAAAmAIAAGRy&#10;cy9kb3ducmV2LnhtbFBLBQYAAAAABAAEAPUAAACMAwAAAAA=&#10;" path="m762572,535368c1162448,190020,1673189,,2201551,r,2201551l762572,535368xe" fillcolor="#9fcfd1" stroked="f" strokeweight="1pt">
                    <v:stroke joinstyle="miter"/>
                    <v:path arrowok="t" o:connecttype="custom" o:connectlocs="762572,535368;2201551,0;2201551,2201551;762572,535368" o:connectangles="0,0,0,0"/>
                  </v:shape>
                  <v:shape id="Straight Arrow Connector 2074269479" o:spid="_x0000_s2075" type="#_x0000_t32" style="position:absolute;left:42791;top:12302;width:10800;height: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lxJskAAADjAAAADwAAAGRycy9kb3ducmV2LnhtbESPwU7DMBBE70j8g7VI3KhNVKU0rVsh&#10;oAKOpBw4buNtHBGvI9sk4e8xEhLH0cy80Wz3s+vFSCF2njXcLhQI4sabjlsN78fDzR2ImJAN9p5J&#10;wzdF2O8uL7ZYGT/xG411akWGcKxQg01pqKSMjSWHceEH4uydfXCYsgytNAGnDHe9LJQqpcOO84LF&#10;gR4sNZ/1l9PgT3IqW3V4sh/u8VUen8+h9qPW11fz/QZEojn9h//aL0ZDoVbLolwvV2v4/ZT/gNz9&#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s5cSbJAAAA4wAAAA8AAAAA&#10;AAAAAAAAAAAAoQIAAGRycy9kb3ducmV2LnhtbFBLBQYAAAAABAAEAPkAAACXAwAAAAA=&#10;" strokecolor="#9fcfd1" strokeweight="3pt">
                    <v:stroke endarrow="oval" joinstyle="miter"/>
                  </v:shape>
                  <v:shape id="Text Placeholder 12" o:spid="_x0000_s2076" type="#_x0000_t202" style="position:absolute;left:58889;top:9629;width:15004;height:11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4hbsgA&#10;AADjAAAADwAAAGRycy9kb3ducmV2LnhtbESPy2rDMBBF94X+g5hAdo0cE9LUjRJKITSUburmAwZr&#10;ahlbI2HJj+Tro0Why8t9cfbH2XZipD40jhWsVxkI4srphmsFl5/T0w5EiMgaO8ek4EoBjofHhz0W&#10;2k38TWMZa5FGOBSowMToCylDZchiWDlPnLxf11uMSfa11D1Oadx2Ms+yrbTYcHow6OndUNWWg1Vw&#10;Gj7OdrzJwX+W1cTGt8Plq1VquZjfXkFEmuN/+K991gry7HmTb182u0SRmBIPyM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LiFuyAAAAOMAAAAPAAAAAAAAAAAAAAAAAJgCAABk&#10;cnMvZG93bnJldi54bWxQSwUGAAAAAAQABAD1AAAAjQMAAAAA&#10;" filled="f" stroked="f">
                    <v:path arrowok="t"/>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الرقمية</w:t>
                          </w:r>
                        </w:p>
                      </w:txbxContent>
                    </v:textbox>
                  </v:shape>
                  <v:shape id="TextBox 36" o:spid="_x0000_s2077" type="#_x0000_t202" style="position:absolute;left:35440;top:16646;width:10798;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5i78kA&#10;AADjAAAADwAAAGRycy9kb3ducmV2LnhtbESPzU7DMBCE70i8g7VI3KidqJQS6lYVP1IPXCjhvoqX&#10;OCJeR/HSpG+PkZA4jmbmG81mN4denWhMXWQLxcKAIm6i67i1UL+/3KxBJUF22EcmC2dKsNteXmyw&#10;cnHiNzodpVUZwqlCC15kqLROjaeAaREH4ux9xjGgZDm22o04ZXjodWnMSgfsOC94HOjRU/N1/A4W&#10;RNy+ONfPIR0+5tenyZvmFmtrr6/m/QMooVn+w3/tg7NQmrtlubpfrg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w5i78kAAADjAAAADwAAAAAAAAAAAAAAAACYAgAA&#10;ZHJzL2Rvd25yZXYueG1sUEsFBgAAAAAEAAQA9QAAAI4DAAAAAA==&#10;" filled="f" stroked="f">
                    <v:textbox style="mso-fit-shape-to-text:t">
                      <w:txbxContent>
                        <w:p w:rsidR="00FD5841" w:rsidRDefault="00FD5841"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02</w:t>
                          </w:r>
                        </w:p>
                      </w:txbxContent>
                    </v:textbox>
                  </v:shape>
                </v:group>
                <v:group id="Group 2074269482" o:spid="_x0000_s2078" style="position:absolute;left:6790;top:8405;width:70490;height:37079" coordorigin="6790,8405" coordsize="70489,37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f9Xp&#10;zAAAAOMAAAAPAAAAAAAAAAAAAAAAAKoCAABkcnMvZG93bnJldi54bWxQSwUGAAAAAAQABAD6AAAA&#10;owMAAAAA&#10;">
                  <v:shape id="Pie 57" o:spid="_x0000_s2079" style="position:absolute;left:6790;top:8405;width:37079;height:37079;rotation:7967733fd;visibility:visible;mso-wrap-style:square;v-text-anchor:middle" coordsize="3707874,3707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qd8MwA&#10;AADjAAAADwAAAGRycy9kb3ducmV2LnhtbESP3WrCQBSE74W+w3IK3ohuGoM/qau0ikXqVWMe4JA9&#10;JqHZs2l21fj23ULBy2FmvmFWm9404kqdqy0reJlEIIgLq2suFeSn/XgBwnlkjY1lUnAnB5v102CF&#10;qbY3/qJr5ksRIOxSVFB536ZSuqIig25iW+LgnW1n0AfZlVJ3eAtw08g4imbSYM1hocKWthUV39nF&#10;KPj8yJL8vJyXx1FyxO30ffeTm51Sw+f+7RWEp94/wv/tg1YQR/Mkni2TxRT+PoU/IN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z7qd8MwAAADjAAAADwAAAAAAAAAAAAAAAACY&#10;AgAAZHJzL2Rvd25yZXYueG1sUEsFBgAAAAAEAAQA9QAAAJEDAAAAAA==&#10;" path="m642166,450836c978904,160016,1409001,,1853937,r,1853937l642166,450836xe" fillcolor="#bfbfbf [2412]" stroked="f" strokeweight="1pt">
                    <v:stroke joinstyle="miter"/>
                    <v:path arrowok="t" o:connecttype="custom" o:connectlocs="642166,450836;1853937,0;1853937,1853937;642166,450836" o:connectangles="0,0,0,0"/>
                  </v:shape>
                  <v:shape id="Straight Arrow Connector 2074269484" o:spid="_x0000_s2080" type="#_x0000_t32" style="position:absolute;left:46347;top:22130;width:10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OlT79XMAAAA4wAAAA8A&#10;AAAAAAAAAAAAAAAAoQIAAGRycy9kb3ducmV2LnhtbFBLBQYAAAAABAAEAPkAAACaAwAAAAA=&#10;" strokecolor="#a5a5a5" strokeweight="3pt">
                    <v:stroke endarrow="oval" joinstyle="miter"/>
                  </v:shape>
                  <v:shape id="Text Placeholder 12" o:spid="_x0000_s2081" type="#_x0000_t202" style="position:absolute;left:61470;top:19596;width:15810;height:8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mC9soA&#10;AADjAAAADwAAAGRycy9kb3ducmV2LnhtbESP3UoDMRSE74W+QzgF72y2S611bVqKUCzijWsf4LA5&#10;bpbdnIRN9kef3giCl8PMfMPsj7PtxEh9aBwrWK8yEMSV0w3XCq4f57sdiBCRNXaOScEXBTgeFjd7&#10;LLSb+J3GMtYiQTgUqMDE6AspQ2XIYlg5T5y8T9dbjEn2tdQ9TgluO5ln2VZabDgtGPT0bKhqy8Eq&#10;OA8vFzt+y8G/ltXExrfD9a1V6nY5n55ARJrjf/ivfdEK8uxhk28fN7t7+P2U/oA8/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ZgvbKAAAA4wAAAA8AAAAAAAAAAAAAAAAAmAIA&#10;AGRycy9kb3ducmV2LnhtbFBLBQYAAAAABAAEAPUAAACPAwAAAAA=&#10;" filled="f" stroked="f">
                    <v:path arrowok="t"/>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القائمة على البيانات</w:t>
                          </w:r>
                        </w:p>
                      </w:txbxContent>
                    </v:textbox>
                  </v:shape>
                  <v:shape id="TextBox 41" o:spid="_x0000_s2082" type="#_x0000_t202" style="position:absolute;left:34337;top:25745;width:10806;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f6m8kA&#10;AADjAAAADwAAAGRycy9kb3ducmV2LnhtbESPzU7DMBCE70i8g7VI3KjdqIQS6lYVP1IPXCjhvoqX&#10;OCJeR/HSpG+PkZA4jmbmG81mN4denWhMXWQLy4UBRdxE13FroX5/uVmDSoLssI9MFs6UYLe9vNhg&#10;5eLEb3Q6SqsyhFOFFrzIUGmdGk8B0yIOxNn7jGNAyXJstRtxyvDQ68KYUgfsOC94HOjRU/N1/A4W&#10;RNx+ea6fQzp8zK9PkzfNLdbWXl/N+wdQQrP8h//aB2ehMHerorxfrU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Of6m8kAAADjAAAADwAAAAAAAAAAAAAAAACYAgAA&#10;ZHJzL2Rvd25yZXYueG1sUEsFBgAAAAAEAAQA9QAAAI4DAAAAAA==&#10;" filled="f" stroked="f">
                    <v:textbox style="mso-fit-shape-to-text:t">
                      <w:txbxContent>
                        <w:p w:rsidR="00FD5841" w:rsidRDefault="00FD5841"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03</w:t>
                          </w:r>
                        </w:p>
                      </w:txbxContent>
                    </v:textbox>
                  </v:shape>
                </v:group>
                <v:group id="Group 2074269487" o:spid="_x0000_s2083" style="position:absolute;left:10428;top:11823;width:63137;height:30126" coordorigin="10428,11823" coordsize="63137,30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8CHZx&#10;zAAAAOMAAAAPAAAAAAAAAAAAAAAAAKoCAABkcnMvZG93bnJldi54bWxQSwUGAAAAAAQABAD6AAAA&#10;owMAAAAA&#10;">
                  <v:shape id="Pie 56" o:spid="_x0000_s2084" style="position:absolute;left:10428;top:11823;width:30126;height:30126;rotation:10629163fd;visibility:visible;mso-wrap-style:square;v-text-anchor:middle" coordsize="3012648,3012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RzssYA&#10;AADjAAAADwAAAGRycy9kb3ducmV2LnhtbERPTWuDQBC9B/oflin0lqwVscZmE0ogWOhJDYTeBneq&#10;UndW3I3af989FHp8vO/DaTWDmGlyvWUFz7sIBHFjdc+tgmt92WYgnEfWOFgmBT/k4HR82Bww13bh&#10;kubKtyKEsMtRQef9mEvpmo4Mup0diQP3ZSeDPsCplXrCJYSbQcZRlEqDPYeGDkc6d9R8V3ejoGE5&#10;lwXX54/CfKb7dNG3bPZKPT2ub68gPK3+X/znftcK4uglidN9koXR4VP4A/L4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RzssYAAADjAAAADwAAAAAAAAAAAAAAAACYAgAAZHJz&#10;L2Rvd25yZXYueG1sUEsFBgAAAAAEAAQA9QAAAIsDAAAAAA==&#10;" path="m521760,366304c795360,130013,1144813,,1506324,r,1506324l521760,366304xe" fillcolor="#ffc000" stroked="f" strokeweight="1pt">
                    <v:stroke joinstyle="miter"/>
                    <v:path arrowok="t" o:connecttype="custom" o:connectlocs="521760,366304;1506324,0;1506324,1506324;521760,366304" o:connectangles="0,0,0,0"/>
                  </v:shape>
                  <v:shape id="Straight Arrow Connector 2074269489" o:spid="_x0000_s2085" type="#_x0000_t32" style="position:absolute;left:42791;top:31916;width:10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TbiCg8sAAADjAAAADwAA&#10;AAAAAAAAAAAAAAChAgAAZHJzL2Rvd25yZXYueG1sUEsFBgAAAAAEAAQA+QAAAJkDAAAAAA==&#10;" strokecolor="#ffc000" strokeweight="3pt">
                    <v:stroke endarrow="oval" joinstyle="miter"/>
                  </v:shape>
                  <v:shape id="Text Placeholder 12" o:spid="_x0000_s2086" type="#_x0000_t202" style="position:absolute;left:58562;top:29563;width:15003;height:7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e3s8gA&#10;AADjAAAADwAAAGRycy9kb3ducmV2LnhtbESPy2rDMBBF94X+g5hAdo0cE9LGjRJKITSUburmAwZr&#10;ahlbI2HJj+Tro0Why8t9cfbH2XZipD40jhWsVxkI4srphmsFl5/T0wuIEJE1do5JwZUCHA+PD3ss&#10;tJv4m8Yy1iKNcChQgYnRF1KGypDFsHKeOHm/rrcYk+xrqXuc0rjtZJ5lW2mx4fRg0NO7oaotB6vg&#10;NHyc7XiTg/8sq4mNb4fLV6vUcjG/vYKINMf/8F/7rBXk2fMm3+42u0SRmBIPyM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97ezyAAAAOMAAAAPAAAAAAAAAAAAAAAAAJgCAABk&#10;cnMvZG93bnJldi54bWxQSwUGAAAAAAQABAD1AAAAjQMAAAAA&#10;" filled="f" stroked="f">
                    <v:path arrowok="t"/>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الرشيقة</w:t>
                          </w:r>
                        </w:p>
                      </w:txbxContent>
                    </v:textbox>
                  </v:shape>
                  <v:shape id="TextBox 46" o:spid="_x0000_s2087" type="#_x0000_t202" style="position:absolute;left:28454;top:32257;width:10798;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f0MskA&#10;AADjAAAADwAAAGRycy9kb3ducmV2LnhtbESPzU7DMBCE70i8g7VI3KidqBQa6lYVP1IPXCjhvoqX&#10;OCJeR/HSpG+PkZA4jmbmG81mN4denWhMXWQLxcKAIm6i67i1UL+/3NyDSoLssI9MFs6UYLe9vNhg&#10;5eLEb3Q6SqsyhFOFFrzIUGmdGk8B0yIOxNn7jGNAyXJstRtxyvDQ69KYlQ7YcV7wONCjp+br+B0s&#10;iLh9ca6fQzp8zK9PkzfNLdbWXl/N+wdQQrP8h//aB2ehNHfLcrVerg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tf0MskAAADjAAAADwAAAAAAAAAAAAAAAACYAgAA&#10;ZHJzL2Rvd25yZXYueG1sUEsFBgAAAAAEAAQA9QAAAI4DAAAAAA==&#10;" filled="f" stroked="f">
                    <v:textbox style="mso-fit-shape-to-text:t">
                      <w:txbxContent>
                        <w:p w:rsidR="00FD5841" w:rsidRDefault="00FD5841" w:rsidP="00BB7BB8">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04</w:t>
                          </w:r>
                        </w:p>
                      </w:txbxContent>
                    </v:textbox>
                  </v:shape>
                </v:group>
                <v:group id="Group 2074269492" o:spid="_x0000_s2088" style="position:absolute;width:66462;height:52378" coordsize="66462,52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pkM0&#10;zAAAAOMAAAAPAAAAAAAAAAAAAAAAAKoCAABkcnMvZG93bnJldi54bWxQSwUGAAAAAAQABAD6AAAA&#10;owMAAAAA&#10;">
                  <v:shape id="Pie 59" o:spid="_x0000_s2089" style="position:absolute;top:1394;width:50983;height:50984;rotation:2720705fd;visibility:visible;mso-wrap-style:square;v-text-anchor:middle" coordsize="5098327,5098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TPhssA&#10;AADjAAAADwAAAGRycy9kb3ducmV2LnhtbESPQWvCQBSE7wX/w/KE3urGVNKauoqIoYWeTKXnR/aZ&#10;LM2+jdmNxv76bqHQ4zAz3zCrzWhbcaHeG8cK5rMEBHHltOFawfGjeHgG4QOyxtYxKbiRh816crfC&#10;XLsrH+hShlpECPscFTQhdLmUvmrIop+5jjh6J9dbDFH2tdQ9XiPctjJNkkxaNBwXGuxo11D1VQ5W&#10;wckUc7/PPr9v5XF3Hl7fh7MpBqXup+P2BUSgMfyH/9pvWkGaPC3SbLlYPsLvp/gH5P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JM+GywAAAOMAAAAPAAAAAAAAAAAAAAAAAJgC&#10;AABkcnMvZG93bnJldi54bWxQSwUGAAAAAAQABAD1AAAAkAMAAAAA&#10;" path="m882978,619899c1345993,220022,1937376,,2549164,r,2549164l882978,619899xe" fillcolor="#50a3a7" stroked="f" strokeweight="1pt">
                    <v:stroke joinstyle="miter"/>
                    <v:path arrowok="t" o:connecttype="custom" o:connectlocs="882978,619899;2549164,0;2549164,2549164;882978,619899" o:connectangles="0,0,0,0"/>
                  </v:shape>
                  <v:oval id="Oval 2074269494" o:spid="_x0000_s2090" style="position:absolute;left:19605;top:21000;width:11772;height:11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AHmsoA&#10;AADjAAAADwAAAGRycy9kb3ducmV2LnhtbESPQWvCQBSE74L/YXmCl1I3jWlqUlcpouDRail4e2Sf&#10;SWj2bciuJv77bqHgcZiZb5jlejCNuFHnassKXmYRCOLC6ppLBV+n3fMChPPIGhvLpOBODtar8WiJ&#10;ubY9f9Lt6EsRIOxyVFB53+ZSuqIig25mW+LgXWxn0AfZlVJ32Ae4aWQcRak0WHNYqLClTUXFz/Fq&#10;FGxP+ul7n75m6HaH7DzvF17LQqnpZPh4B+Fp8I/wf3uvFcTRWxKnWZIl8Pcp/A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NwB5rKAAAA4wAAAA8AAAAAAAAAAAAAAAAAmAIA&#10;AGRycy9kb3ducmV2LnhtbFBLBQYAAAAABAAEAPUAAACPAwAAAAA=&#10;" fillcolor="window" strokecolor="#70ad47" strokeweight="1pt">
                    <v:stroke joinstyle="miter"/>
                  </v:oval>
                  <v:shape id="Straight Arrow Connector 2074269495" o:spid="_x0000_s2091" type="#_x0000_t32" style="position:absolute;left:35891;top:2516;width:10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RFaSLJAAAA4wAAAA8AAAAA&#10;AAAAAAAAAAAAoQIAAGRycy9kb3ducmV2LnhtbFBLBQYAAAAABAAEAPkAAACXAwAAAAA=&#10;" strokecolor="#50a3a7" strokeweight="3pt">
                    <v:stroke endarrow="oval" joinstyle="miter"/>
                  </v:shape>
                  <v:shape id="Text Placeholder 12" o:spid="_x0000_s2092" type="#_x0000_t202" style="position:absolute;left:51459;width:15003;height:110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XMoA&#10;AADjAAAADwAAAGRycy9kb3ducmV2LnhtbESP3UrDQBSE7wXfYTmCd3bTUKJNuy0iFIt4Y9oHOGSP&#10;2ZDs2SW7+dGndwXBy2FmvmH2x8X2YqIhtI4VrFcZCOLa6ZYbBdfL6eEJRIjIGnvHpOCLAhwPtzd7&#10;LLWb+YOmKjYiQTiUqMDE6EspQ23IYlg5T5y8TzdYjEkOjdQDzglue5lnWSEttpwWDHp6MVR31WgV&#10;nMbXs52+5ejfqnpm47vx+t4pdX+3PO9ARFrif/ivfdYK8uxxkxfbzbaA30/pD8jD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xSilzKAAAA4wAAAA8AAAAAAAAAAAAAAAAAmAIA&#10;AGRycy9kb3ducmV2LnhtbFBLBQYAAAAABAAEAPUAAACPAwAAAAA=&#10;" filled="f" stroked="f">
                    <v:path arrowok="t"/>
                    <v:textbox>
                      <w:txbxContent>
                        <w:p w:rsidR="00FD5841" w:rsidRPr="00BB7BB8" w:rsidRDefault="00FD5841" w:rsidP="00BB7BB8">
                          <w:pPr>
                            <w:jc w:val="center"/>
                            <w:rPr>
                              <w:rFonts w:eastAsia="Calibri" w:hAnsi="Adobe Arabic" w:cs="Adobe Arabic"/>
                              <w:b/>
                              <w:bCs/>
                              <w:kern w:val="24"/>
                              <w:sz w:val="32"/>
                              <w:szCs w:val="32"/>
                              <w:lang w:bidi="ar-EG"/>
                            </w:rPr>
                          </w:pPr>
                          <w:r w:rsidRPr="00BB7BB8">
                            <w:rPr>
                              <w:rFonts w:eastAsia="Calibri" w:hAnsi="Adobe Arabic" w:cs="Adobe Arabic"/>
                              <w:b/>
                              <w:bCs/>
                              <w:kern w:val="24"/>
                              <w:sz w:val="32"/>
                              <w:szCs w:val="32"/>
                              <w:rtl/>
                              <w:lang w:bidi="ar-EG"/>
                            </w:rPr>
                            <w:t>نموذج الحوكمة التشاركية</w:t>
                          </w:r>
                        </w:p>
                      </w:txbxContent>
                    </v:textbox>
                  </v:shape>
                  <v:shape id="TextBox 52" o:spid="_x0000_s2093" type="#_x0000_t202" style="position:absolute;left:28143;top:6869;width:10798;height:8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LJ3ckA&#10;AADjAAAADwAAAGRycy9kb3ducmV2LnhtbESPzU7DMBCE70i8g7VI3KjdqLQ01K0qfqQeuLSE+ype&#10;4oh4HcVLk749RkLiOJqZbzSb3RQ6daYhtZEtzGcGFHEdXcuNher99e4BVBJkh11ksnChBLvt9dUG&#10;SxdHPtL5JI3KEE4lWvAifal1qj0FTLPYE2fvMw4BJcuh0W7AMcNDpwtjljpgy3nBY09Pnuqv03ew&#10;IOL280v1EtLhY3p7Hr2p77Gy9vZm2j+CEprkP/zXPjgLhVktiuV6sV7B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nLJ3ckAAADjAAAADwAAAAAAAAAAAAAAAACYAgAA&#10;ZHJzL2Rvd25yZXYueG1sUEsFBgAAAAAEAAQA9QAAAI4DAAAAAA==&#10;" filled="f" stroked="f">
                    <v:textbox style="mso-fit-shape-to-text:t">
                      <w:txbxContent>
                        <w:p w:rsidR="00FD5841" w:rsidRDefault="00FD5841" w:rsidP="00BB7BB8">
                          <w:pPr>
                            <w:bidi w:val="0"/>
                            <w:jc w:val="center"/>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01</w:t>
                          </w:r>
                        </w:p>
                      </w:txbxContent>
                    </v:textbox>
                  </v:shape>
                </v:group>
                <w10:wrap anchorx="page"/>
                <w10:anchorlock/>
              </v:group>
            </w:pict>
          </mc:Fallback>
        </mc:AlternateContent>
      </w:r>
    </w:p>
    <w:p w:rsidR="009762C9" w:rsidRPr="006B556E" w:rsidRDefault="009762C9"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558117A" wp14:editId="268E479F">
                <wp:extent cx="5731510" cy="892088"/>
                <wp:effectExtent l="0" t="0" r="2540" b="22860"/>
                <wp:docPr id="20742683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374" name="مجموعة 47"/>
                        <wpg:cNvGrpSpPr/>
                        <wpg:grpSpPr>
                          <a:xfrm>
                            <a:off x="0" y="0"/>
                            <a:ext cx="5731510" cy="895351"/>
                            <a:chOff x="0" y="0"/>
                            <a:chExt cx="5878196" cy="918845"/>
                          </a:xfrm>
                        </wpg:grpSpPr>
                        <wpg:grpSp>
                          <wpg:cNvPr id="2074268375" name="مجموعة 48"/>
                          <wpg:cNvGrpSpPr/>
                          <wpg:grpSpPr>
                            <a:xfrm>
                              <a:off x="0" y="0"/>
                              <a:ext cx="5878196" cy="918845"/>
                              <a:chOff x="0" y="0"/>
                              <a:chExt cx="6240348" cy="919070"/>
                            </a:xfrm>
                          </wpg:grpSpPr>
                          <wpg:grpSp>
                            <wpg:cNvPr id="2074268376" name="مجموعة 49"/>
                            <wpg:cNvGrpSpPr/>
                            <wpg:grpSpPr>
                              <a:xfrm>
                                <a:off x="0" y="169208"/>
                                <a:ext cx="5433072" cy="580613"/>
                                <a:chOff x="0" y="169208"/>
                                <a:chExt cx="5433072" cy="580613"/>
                              </a:xfrm>
                            </wpg:grpSpPr>
                            <wps:wsp>
                              <wps:cNvPr id="20742683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80"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التشاركية</w:t>
                                </w:r>
                              </w:p>
                            </w:txbxContent>
                          </wps:txbx>
                          <wps:bodyPr wrap="square" rtlCol="1">
                            <a:spAutoFit/>
                          </wps:bodyPr>
                        </wps:wsp>
                      </wpg:grpSp>
                      <pic:pic xmlns:pic="http://schemas.openxmlformats.org/drawingml/2006/picture">
                        <pic:nvPicPr>
                          <pic:cNvPr id="207426838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GX005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u6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">
                <v:group id="مجموعة 47" o:spid="_x0000_s20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Rfq79&#10;zAAAAOMAAAAPAAAAAAAAAAAAAAAAAKoCAABkcnMvZG93bnJldi54bWxQSwUGAAAAAAQABAD6AAAA&#10;owMAAAAA&#10;">
                  <v:group id="مجموعة 48" o:spid="_x0000_s20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4yC2bL&#10;AAAA4wAAAA8AAAAAAAAAAAAAAAAAqgIAAGRycy9kb3ducmV2LnhtbFBLBQYAAAAABAAEAPoAAACi&#10;AwAAAAA=&#10;">
                    <v:group id="مجموعة 49" o:spid="_x0000_s20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O4JUR&#10;zAAAAOMAAAAPAAAAAAAAAAAAAAAAAKoCAABkcnMvZG93bnJldi54bWxQSwUGAAAAAAQABAD6AAAA&#10;owMAAAAA&#10;">
                      <v:shape id="شكل حر 50" o:spid="_x0000_s20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pvicoA&#10;AADjAAAADwAAAGRycy9kb3ducmV2LnhtbESPQWvCQBSE74X+h+UJvdWNsSYSs5EiCFI8mLTF6yP7&#10;moRm34bsqum/dwuFHoeZ+YbJt5PpxZVG11lWsJhHIIhrqztuFHy875/XIJxH1thbJgU/5GBbPD7k&#10;mGl745KulW9EgLDLUEHr/ZBJ6eqWDLq5HYiD92VHgz7IsZF6xFuAm17GUZRIgx2HhRYH2rVUf1cX&#10;oyB5W51Pp3q/KqvD8ujI6E9tvVJPs+l1A8LT5P/Df+2DVhBH6UucrJdpCr+fwh+QxR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d6b4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qTWccA&#10;AADjAAAADwAAAGRycy9kb3ducmV2LnhtbERPy2rCQBTdF/oPwy10I83EtD5IHUUUoUuNpeubzO0k&#10;NHMnZqYx/fvOQnB5OO/VZrStGKj3jWMF0yQFQVw53bBR8Hk+vCxB+ICssXVMCv7Iw2b9+LDCXLsr&#10;n2goghExhH2OCuoQulxKX9Vk0SeuI47ct+sthgh7I3WP1xhuW5ml6VxabDg21NjRrqbqp/i1CvBi&#10;j1+lC84PpTH7yawbJ3qm1PPTuH0HEWgMd/HN/aEVZOniLZsvXxdxdPwU/4B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6k1nHAAAA4wAAAA8AAAAAAAAAAAAAAAAAmAIAAGRy&#10;cy9kb3ducmV2LnhtbFBLBQYAAAAABAAEAPUAAACMAwAAAAA=&#10;" fillcolor="#a5a5a5 [2092]" stroked="f" strokeweight="1pt">
                        <v:stroke joinstyle="miter"/>
                      </v:roundrect>
                    </v:group>
                    <v:oval id="شكل بيضاوي 52" o:spid="_x0000_s21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udssA&#10;AADjAAAADwAAAGRycy9kb3ducmV2LnhtbESPUUvDMBSF3wX/Q7iCby4xSjfrsiGKoDBh69yeL81d&#10;W9bclCau3b83wsDHwznnO5z5cnStOFEfGs8G7icKBHHpbcOVge/t+90MRIjIFlvPZOBMAZaL66s5&#10;5tYPvKFTESuRIBxyNFDH2OVShrImh2HiO+LkHXzvMCbZV9L2OCS4a6VWKpMOG04LNXb0WlN5LH6c&#10;gfXxsDvvP1fqq/JDkQ3uTWu7Neb2Znx5BhFpjP/hS/vDGtBq+qiz2cP0Cf4+pT8gF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Sqm52ywAAAOMAAAAPAAAAAAAAAAAAAAAAAJgC&#10;AABkcnMvZG93bnJldi54bWxQSwUGAAAAAAQABAD1AAAAkAMAAAAA&#10;" filled="f" strokecolor="#168489" strokeweight="1pt">
                      <v:stroke joinstyle="miter"/>
                    </v:oval>
                  </v:group>
                  <v:shape id="مربع نص 41" o:spid="_x0000_s210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PxqMgA&#10;AADjAAAADwAAAGRycy9kb3ducmV2LnhtbESPy07DMBBF90j8gzVI7KjdAG0U6lYVD6kLNpR0P4qH&#10;OCIeR/HQpH+PF0gsr+5LZ7ObQ6/ONKYusoXlwoAibqLruLVQf77dlaCSIDvsI5OFCyXYba+vNli5&#10;OPEHnY/SqjzCqUILXmSotE6Np4BpEQfi7H3FMaBkObbajTjl8dDrwpiVDthxfvA40LOn5vv4EyyI&#10;uP3yUr+GdDjN7y+TN80j1tbe3sz7J1BCs/yH/9oHZ6Ew64diVd6XmSIzZR7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M/GoyAAAAOMAAAAPAAAAAAAAAAAAAAAAAJgCAABk&#10;cnMvZG93bnJldi54bWxQSwUGAAAAAAQABAD1AAAAjQM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التشاركية</w:t>
                          </w:r>
                        </w:p>
                      </w:txbxContent>
                    </v:textbox>
                  </v:shape>
                </v:group>
                <v:shape id="صورة 54" o:spid="_x0000_s21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oHZPNAAAA4wAAAA8AAABkcnMvZG93bnJldi54bWxEj0FLAzEUhO+C/yE8wZvNdivtujYtKhWE&#10;ntq1xeNz89xdm7ysSWzXf98IgsdhZr5h5svBGnEkHzrHCsajDARx7XTHjYLX6vmmABEiskbjmBT8&#10;UIDl4vJijqV2J97QcRsbkSAcSlTQxtiXUoa6JYth5Hri5H04bzEm6RupPZ4S3BqZZ9lUWuw4LbTY&#10;01NL9WH7bRWs/eP75121N9XX5m1VmMlsd1itlbq+Gh7uQUQa4n/4r/2iFeTZ7DafFpNiDL+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ioHZPNAAAA4wAAAA8AAAAA&#10;AAAAAAAAAAAAnwIAAGRycy9kb3ducmV2LnhtbFBLBQYAAAAABAAEAPcAAACZAwAAAAA=&#10;">
                  <v:imagedata r:id="rId70"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تتميز الحوكمة التشاركية بإشراك جميع أصحاب المصلحة في عملية اتخاذ القرار. هذا النموذج يعزز الشفافية والمساءلة من خلال:</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التواصل المفتوح: تسهيل تدفق المعلومات بين جميع الأطراف.</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المشاركة المتساوية: إشراك الموظفين والعملاء في تطوير السياسات.</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1A6BE17" wp14:editId="1F22E90B">
                <wp:extent cx="5731510" cy="892088"/>
                <wp:effectExtent l="0" t="0" r="2540" b="22860"/>
                <wp:docPr id="20742683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383" name="مجموعة 47"/>
                        <wpg:cNvGrpSpPr/>
                        <wpg:grpSpPr>
                          <a:xfrm>
                            <a:off x="0" y="0"/>
                            <a:ext cx="5731510" cy="895351"/>
                            <a:chOff x="0" y="0"/>
                            <a:chExt cx="5878196" cy="918845"/>
                          </a:xfrm>
                        </wpg:grpSpPr>
                        <wpg:grpSp>
                          <wpg:cNvPr id="2074268384" name="مجموعة 48"/>
                          <wpg:cNvGrpSpPr/>
                          <wpg:grpSpPr>
                            <a:xfrm>
                              <a:off x="0" y="0"/>
                              <a:ext cx="5878196" cy="918845"/>
                              <a:chOff x="0" y="0"/>
                              <a:chExt cx="6240348" cy="919070"/>
                            </a:xfrm>
                          </wpg:grpSpPr>
                          <wpg:grpSp>
                            <wpg:cNvPr id="2074268385" name="مجموعة 49"/>
                            <wpg:cNvGrpSpPr/>
                            <wpg:grpSpPr>
                              <a:xfrm>
                                <a:off x="0" y="169208"/>
                                <a:ext cx="5433072" cy="580613"/>
                                <a:chOff x="0" y="169208"/>
                                <a:chExt cx="5433072" cy="580613"/>
                              </a:xfrm>
                            </wpg:grpSpPr>
                            <wps:wsp>
                              <wps:cNvPr id="20742683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89" name="مربع نص 41"/>
                          <wps:cNvSpPr txBox="1"/>
                          <wps:spPr>
                            <a:xfrm>
                              <a:off x="204466" y="256663"/>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الرقمية</w:t>
                                </w:r>
                              </w:p>
                            </w:txbxContent>
                          </wps:txbx>
                          <wps:bodyPr wrap="square" rtlCol="1">
                            <a:spAutoFit/>
                          </wps:bodyPr>
                        </wps:wsp>
                      </wpg:grpSp>
                      <pic:pic xmlns:pic="http://schemas.openxmlformats.org/drawingml/2006/picture">
                        <pic:nvPicPr>
                          <pic:cNvPr id="207426839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ZJ5a3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s5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&#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AcZJ5a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1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rQkau&#10;zAAAAOMAAAAPAAAAAAAAAAAAAAAAAKoCAABkcnMvZG93bnJldi54bWxQSwUGAAAAAAQABAD6AAAA&#10;owMAAAAA&#10;">
                  <v:group id="مجموعة 48" o:spid="_x0000_s21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kq97a&#10;zAAAAOMAAAAPAAAAAAAAAAAAAAAAAKoCAABkcnMvZG93bnJldi54bWxQSwUGAAAAAAQABAD6AAAA&#10;owMAAAAA&#10;">
                    <v:group id="مجموعة 49" o:spid="_x0000_s21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L53tB&#10;zAAAAOMAAAAPAAAAAAAAAAAAAAAAAKoCAABkcnMvZG93bnJldi54bWxQSwUGAAAAAAQABAD6AAAA&#10;owMAAAAA&#10;">
                      <v:shape id="شكل حر 50" o:spid="_x0000_s21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6NckA&#10;AADjAAAADwAAAGRycy9kb3ducmV2LnhtbESPQWvCQBSE74X+h+UJ3urGqDFEVykFQcSDphWvj+wz&#10;CWbfhuxW4793CwWPw8x8wyzXvWnEjTpXW1YwHkUgiAuray4V/HxvPlIQziNrbCyTggc5WK/e35aY&#10;aXvnI91yX4oAYZehgsr7NpPSFRUZdCPbEgfvYjuDPsiulLrDe4CbRsZRlEiDNYeFClv6qqi45r9G&#10;QbKbnQ+HYjM75tvJ3pHRJ229UsNB/7kA4an3r/B/e6sVxNF8GifpJE3g71P4A3L1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eO6N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B3DMkA&#10;AADjAAAADwAAAGRycy9kb3ducmV2LnhtbESPQWvCQBSE74X+h+UVvIhumlYN0VWKpeDRqnh+Zp+b&#10;0OzbNLuN8d+7gtDjMDPfMItVb2vRUesrxwpexwkI4sLpio2Cw/5rlIHwAVlj7ZgUXMnDavn8tMBc&#10;uwt/U7cLRkQI+xwVlCE0uZS+KMmiH7uGOHpn11oMUbZG6hYvEW5rmSbJVFqsOC6U2NC6pOJn92cV&#10;4K/dHk8uON+djPkcTpp+qCdKDV76jzmIQH34Dz/aG60gTWbv6TR7y2Zw/xT/gFz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jB3DMkAAADjAAAADwAAAAAAAAAAAAAAAACYAgAA&#10;ZHJzL2Rvd25yZXYueG1sUEsFBgAAAAAEAAQA9QAAAI4DAAAAAA==&#10;" fillcolor="#a5a5a5 [2092]" stroked="f" strokeweight="1pt">
                        <v:stroke joinstyle="miter"/>
                      </v:roundrect>
                    </v:group>
                    <v:oval id="شكل بيضاوي 52" o:spid="_x0000_s21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7ysgA&#10;AADjAAAADwAAAGRycy9kb3ducmV2LnhtbERPXUvDMBR9F/wP4Qq+ucQoXemWDVEEhQlbp3u+NHdt&#10;WXNTmrh2/948DHw8nO/lenKdONMQWs8GHmcKBHHlbcu1ge/9+0MOIkRki51nMnChAOvV7c0SC+tH&#10;3tG5jLVIIRwKNNDE2BdShqohh2Hme+LEHf3gMCY41NIOOKZw10mtVCYdtpwaGuzptaHqVP46A9vT&#10;8edy+Nyor9qPZTa6N63t3pj7u+llASLSFP/FV/eHNaDV/Fln+VOeRqdP6Q/I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M7vKyAAAAOMAAAAPAAAAAAAAAAAAAAAAAJgCAABk&#10;cnMvZG93bnJldi54bWxQSwUGAAAAAAQABAD1AAAAjQMAAAAA&#10;" filled="f" strokecolor="#168489" strokeweight="1pt">
                      <v:stroke joinstyle="miter"/>
                    </v:oval>
                  </v:group>
                  <v:shape id="مربع نص 41" o:spid="_x0000_s2110"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lYNckA&#10;AADjAAAADwAAAGRycy9kb3ducmV2LnhtbESPzU7DMBCE70i8g7VI3KjdACWEulXFj9QDF0q4r+Il&#10;jojXUbw06dtjJCSOo5n5RrPezqFXRxpTF9nCcmFAETfRddxaqN9frkpQSZAd9pHJwokSbDfnZ2us&#10;XJz4jY4HaVWGcKrQghcZKq1T4ylgWsSBOHufcQwoWY6tdiNOGR56XRiz0gE7zgseB3r01HwdvoMF&#10;EbdbnurnkPYf8+vT5E1zi7W1lxfz7gGU0Cz/4b/23lkozN1NsSqvy3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QlYNc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الرقمية</w:t>
                          </w:r>
                        </w:p>
                      </w:txbxContent>
                    </v:textbox>
                  </v:shape>
                </v:group>
                <v:shape id="صورة 54" o:spid="_x0000_s21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9LtXLAAAA4wAAAA8AAABkcnMvZG93bnJldi54bWxEj11PwjAUhu9N/A/NIfFOOgaBMSlEDSQm&#10;XMHUeHlcj9ukPZ1thfnv7YWJl2/erzyrzWCNOJMPnWMFk3EGgrh2uuNGwXO1uy1AhIis0TgmBT8U&#10;YLO+vlphqd2FD3Q+xkakEQ4lKmhj7EspQ92SxTB2PXHyPpy3GJP0jdQeL2ncGpln2Vxa7Dg9tNjT&#10;Y0v16fhtFez9w/vnsno11dfhbVuY6eLltN0rdTMa7u9ARBrif/iv/aQV5Nlils+L6TJRJKbEA3L9&#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SPS7VywAAAOMAAAAPAAAAAAAA&#10;AAAAAAAAAJ8CAABkcnMvZG93bnJldi54bWxQSwUGAAAAAAQABAD3AAAAlwMAAAAA&#10;">
                  <v:imagedata r:id="rId70"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يركز هذا النموذج على الاستفادة من التكنولوجيا لتحسين الكفاءة والشفافية. يتضمن:</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التحوّل السحابي: استخدام الحوسبة السحابية لتحسين الوصول إلى البيانات والمرونة.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الأمن السيبراني: تطبيق استراتيجيات شاملة لحماية البيانات والأنظمة.</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065800E" wp14:editId="3205DCAC">
                <wp:extent cx="5731510" cy="892088"/>
                <wp:effectExtent l="0" t="0" r="2540" b="22860"/>
                <wp:docPr id="20742683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392" name="مجموعة 47"/>
                        <wpg:cNvGrpSpPr/>
                        <wpg:grpSpPr>
                          <a:xfrm>
                            <a:off x="0" y="0"/>
                            <a:ext cx="5731510" cy="895351"/>
                            <a:chOff x="0" y="0"/>
                            <a:chExt cx="5878196" cy="918845"/>
                          </a:xfrm>
                        </wpg:grpSpPr>
                        <wpg:grpSp>
                          <wpg:cNvPr id="2074268393" name="مجموعة 48"/>
                          <wpg:cNvGrpSpPr/>
                          <wpg:grpSpPr>
                            <a:xfrm>
                              <a:off x="0" y="0"/>
                              <a:ext cx="5878196" cy="918845"/>
                              <a:chOff x="0" y="0"/>
                              <a:chExt cx="6240348" cy="919070"/>
                            </a:xfrm>
                          </wpg:grpSpPr>
                          <wpg:grpSp>
                            <wpg:cNvPr id="2074268394" name="مجموعة 49"/>
                            <wpg:cNvGrpSpPr/>
                            <wpg:grpSpPr>
                              <a:xfrm>
                                <a:off x="0" y="169208"/>
                                <a:ext cx="5433072" cy="580613"/>
                                <a:chOff x="0" y="169208"/>
                                <a:chExt cx="5433072" cy="580613"/>
                              </a:xfrm>
                            </wpg:grpSpPr>
                            <wps:wsp>
                              <wps:cNvPr id="20742683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98"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القائمة على البيانات</w:t>
                                </w:r>
                              </w:p>
                            </w:txbxContent>
                          </wps:txbx>
                          <wps:bodyPr wrap="square" rtlCol="1">
                            <a:spAutoFit/>
                          </wps:bodyPr>
                        </wps:wsp>
                      </wpg:grpSp>
                      <pic:pic xmlns:pic="http://schemas.openxmlformats.org/drawingml/2006/picture">
                        <pic:nvPicPr>
                          <pic:cNvPr id="207426839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Q97G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vb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AND3sb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1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13Xo&#10;zAAAAOMAAAAPAAAAAAAAAAAAAAAAAKoCAABkcnMvZG93bnJldi54bWxQSwUGAAAAAAQABAD6AAAA&#10;owMAAAAA&#10;">
                  <v:group id="مجموعة 48" o:spid="_x0000_s21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um9Bz&#10;zAAAAOMAAAAPAAAAAAAAAAAAAAAAAKoCAABkcnMvZG93bnJldi54bWxQSwUGAAAAAAQABAD6AAAA&#10;owMAAAAA&#10;">
                    <v:group id="مجموعة 49" o:spid="_x0000_s21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JIB8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o/kY/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YXJI&#10;B80AAADjAAAADwAAAAAAAAAAAAAAAACqAgAAZHJzL2Rvd25yZXYueG1sUEsFBgAAAAAEAAQA+gAA&#10;AKQDAAAAAA==&#10;">
                      <v:shape id="شكل حر 50" o:spid="_x0000_s21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yn8oA&#10;AADjAAAADwAAAGRycy9kb3ducmV2LnhtbESPQWvCQBSE7wX/w/IEb3XTaKJNXaUUBJEeNCq9PrKv&#10;SWj2bciuGv+9WxA8DjPzDbNY9aYRF+pcbVnB2zgCQVxYXXOp4HhYv85BOI+ssbFMCm7kYLUcvCww&#10;0/bKe7rkvhQBwi5DBZX3bSalKyoy6Ma2JQ7er+0M+iC7UuoOrwFuGhlHUSoN1hwWKmzpq6LiLz8b&#10;Bek2+dntinWyzzeTb0dGn7T1So2G/ecHCE+9f4Yf7Y1WEEezaZzOJ+8J/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jos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VESskA&#10;AADjAAAADwAAAGRycy9kb3ducmV2LnhtbESPQWvCQBSE7wX/w/IEL1I3pjXa6CpiEXpsbfH8zL5u&#10;gtm3MbvG+O+7hUKPw8x8w6w2va1FR62vHCuYThIQxIXTFRsFX5/7xwUIH5A11o5JwZ08bNaDhxXm&#10;2t34g7pDMCJC2OeooAyhyaX0RUkW/cQ1xNH7dq3FEGVrpG7xFuG2lmmSZNJixXGhxIZ2JRXnw9Uq&#10;wIt9P55ccL47GfM6njX9WM+UGg377RJEoD78h//ab1pBmsyf02zx9JLB76f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KVESskAAADjAAAADwAAAAAAAAAAAAAAAACYAgAA&#10;ZHJzL2Rvd25yZXYueG1sUEsFBgAAAAAEAAQA9QAAAI4DAAAAAA==&#10;" fillcolor="#a5a5a5 [2092]" stroked="f" strokeweight="1pt">
                        <v:stroke joinstyle="miter"/>
                      </v:roundrect>
                    </v:group>
                    <v:oval id="شكل بيضاوي 52" o:spid="_x0000_s21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5ZcsA&#10;AADjAAAADwAAAGRycy9kb3ducmV2LnhtbESPUUvDMBSF3wX/Q7iCby4xSjfrsiGKoDBh69yeL81d&#10;W9bclCau3b83wsDHwznnO5z5cnStOFEfGs8G7icKBHHpbcOVge/t+90MRIjIFlvPZOBMAZaL66s5&#10;5tYPvKFTESuRIBxyNFDH2OVShrImh2HiO+LkHXzvMCbZV9L2OCS4a6VWKpMOG04LNXb0WlN5LH6c&#10;gfXxsDvvP1fqq/JDkQ3uTWu7Neb2Znx5BhFpjP/hS/vDGtBq+qiz2cPTFP4+pT8gF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8dbllywAAAOMAAAAPAAAAAAAAAAAAAAAAAJgC&#10;AABkcnMvZG93bnJldi54bWxQSwUGAAAAAAQABAD1AAAAkAMAAAAA&#10;" filled="f" strokecolor="#168489" strokeweight="1pt">
                      <v:stroke joinstyle="miter"/>
                    </v:oval>
                  </v:group>
                  <v:shape id="مربع نص 41" o:spid="_x0000_s211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rc8YA&#10;AADjAAAADwAAAGRycy9kb3ducmV2LnhtbERPO0/DMBDekfgP1iGxUbsBShvqVhUPqUMXSthP8TWO&#10;iM9RfDTpv8cDEuOn773eTqFTZxpSG9nCfGZAEdfRtdxYqD7f75agkiA77CKThQsl2G6ur9ZYujjy&#10;B52P0qgcwqlEC16kL7VOtaeAaRZ74syd4hBQMhwa7QYcc3jodGHMQgdsOTd47OnFU/19/AkWRNxu&#10;fqneQtp/TYfX0Zv6EStrb2+m3TMooUn+xX/uvbNQmKeHYrG8X+XR+VP+A3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xrc8YAAADjAAAADwAAAAAAAAAAAAAAAACYAgAAZHJz&#10;L2Rvd25yZXYueG1sUEsFBgAAAAAEAAQA9QAAAIs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القائمة على البيانات</w:t>
                          </w:r>
                        </w:p>
                      </w:txbxContent>
                    </v:textbox>
                  </v:shape>
                </v:group>
                <v:shape id="صورة 54" o:spid="_x0000_s21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h0jMAAAA4wAAAA8AAABkcnMvZG93bnJldi54bWxEj0FLw0AUhO+C/2F5gje7MZU2id0WlQpC&#10;T21UPD6zzyR2923cXdv477uC4HGYmW+YxWq0RhzIh96xgutJBoK4cbrnVsFz/XhVgAgRWaNxTAp+&#10;KMBqeX62wEq7I2/psIutSBAOFSroYhwqKUPTkcUwcQNx8j6ctxiT9K3UHo8Jbo3Ms2wmLfacFjoc&#10;6KGjZr/7tgo2/v79s6xfTf21fVsXZjp/2a83Sl1ejHe3ICKN8T/8137SCvJsfpPPimlZwu+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weHSMwAAADjAAAADwAAAAAA&#10;AAAAAAAAAACfAgAAZHJzL2Rvd25yZXYueG1sUEsFBgAAAAAEAAQA9wAAAJgDAAAAAA==&#10;">
                  <v:imagedata r:id="rId70"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يعتمد هذا النموذج على استخدام البيانات لاتخاذ قرارات مستنيرة. يشمل:</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تحليل البيانات: استخدام التحليلات المتقدمة لاستخراج رؤى قيمة.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الذكاء الاصطناعي: تطبيق تقنيات الذكاء الاصطناعي لتحسين كفاءة العمليات.</w:t>
      </w:r>
    </w:p>
    <w:p w:rsidR="00181023" w:rsidRPr="009762C9" w:rsidRDefault="009762C9" w:rsidP="002F37B7">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15AC8E00" wp14:editId="1A8A0861">
                <wp:extent cx="5731510" cy="892088"/>
                <wp:effectExtent l="0" t="0" r="2540" b="22860"/>
                <wp:docPr id="20742684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01" name="مجموعة 47"/>
                        <wpg:cNvGrpSpPr/>
                        <wpg:grpSpPr>
                          <a:xfrm>
                            <a:off x="0" y="0"/>
                            <a:ext cx="5731510" cy="895351"/>
                            <a:chOff x="0" y="0"/>
                            <a:chExt cx="5878196" cy="918845"/>
                          </a:xfrm>
                        </wpg:grpSpPr>
                        <wpg:grpSp>
                          <wpg:cNvPr id="2074268402" name="مجموعة 48"/>
                          <wpg:cNvGrpSpPr/>
                          <wpg:grpSpPr>
                            <a:xfrm>
                              <a:off x="0" y="0"/>
                              <a:ext cx="5878196" cy="918845"/>
                              <a:chOff x="0" y="0"/>
                              <a:chExt cx="6240348" cy="919070"/>
                            </a:xfrm>
                          </wpg:grpSpPr>
                          <wpg:grpSp>
                            <wpg:cNvPr id="2074268403" name="مجموعة 49"/>
                            <wpg:cNvGrpSpPr/>
                            <wpg:grpSpPr>
                              <a:xfrm>
                                <a:off x="0" y="169208"/>
                                <a:ext cx="5433072" cy="580613"/>
                                <a:chOff x="0" y="169208"/>
                                <a:chExt cx="5433072" cy="580613"/>
                              </a:xfrm>
                            </wpg:grpSpPr>
                            <wps:wsp>
                              <wps:cNvPr id="20742684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07" name="مربع نص 41"/>
                          <wps:cNvSpPr txBox="1"/>
                          <wps:spPr>
                            <a:xfrm>
                              <a:off x="204466" y="256663"/>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الرشيقة</w:t>
                                </w:r>
                              </w:p>
                            </w:txbxContent>
                          </wps:txbx>
                          <wps:bodyPr wrap="square" rtlCol="1">
                            <a:spAutoFit/>
                          </wps:bodyPr>
                        </wps:wsp>
                      </wpg:grpSp>
                      <pic:pic xmlns:pic="http://schemas.openxmlformats.org/drawingml/2006/picture">
                        <pic:nvPicPr>
                          <pic:cNvPr id="207426840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d3xd4w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7om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rXd8Xe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1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pbN9&#10;zAAAAOMAAAAPAAAAAAAAAAAAAAAAAKoCAABkcnMvZG93bnJldi54bWxQSwUGAAAAAAQABAD6AAAA&#10;owMAAAAA&#10;">
                  <v:group id="مجموعة 48" o:spid="_x0000_s21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dy0K&#10;zAAAAOMAAAAPAAAAAAAAAAAAAAAAAKoCAABkcnMvZG93bnJldi54bWxQSwUGAAAAAAQABAD6AAAA&#10;owMAAAAA&#10;">
                    <v:group id="مجموعة 49" o:spid="_x0000_s21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O4iR&#10;zAAAAOMAAAAPAAAAAAAAAAAAAAAAAKoCAABkcnMvZG93bnJldi54bWxQSwUGAAAAAAQABAD6AAAA&#10;owMAAAAA&#10;">
                      <v:shape id="شكل حر 50" o:spid="_x0000_s21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RP5soA&#10;AADjAAAADwAAAGRycy9kb3ducmV2LnhtbESPQWvCQBSE70L/w/IK3nS3MaYSXaUUBCkeNFq8PrKv&#10;SWj2bchuNf33bqHgcZiZb5jVZrCtuFLvG8caXqYKBHHpTMOVhvNpO1mA8AHZYOuYNPySh836abTC&#10;3LgbH+lahEpECPscNdQhdLmUvqzJop+6jjh6X663GKLsK2l6vEW4bWWiVCYtNhwXauzovabyu/ix&#10;GrKP+eVwKLfzY7Gb7T1Z82lc0Hr8PLwtQQQawiP8394ZDYl6TZNskaoU/j7FPyD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8ET+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eC38kA&#10;AADjAAAADwAAAGRycy9kb3ducmV2LnhtbESPQWsCMRSE74X+h/AKXkSTLq6VrVGkIvTY2tLzc/PM&#10;Lt28rJu4bv99Iwgeh5n5hlmuB9eInrpQe9bwPFUgiEtvarYavr92kwWIEJENNp5Jwx8FWK8eH5ZY&#10;GH/hT+r30YoE4VCghirGtpAylBU5DFPfEifv6DuHMcnOStPhJcFdIzOl5tJhzWmhwpbeKip/92en&#10;AU/u4+fgow/9wdrtOG+Hscm1Hj0Nm1cQkYZ4D9/a70ZDpl5m2XwxUzlcP6U/IF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NeC38kAAADjAAAADwAAAAAAAAAAAAAAAACYAgAA&#10;ZHJzL2Rvd25yZXYueG1sUEsFBgAAAAAEAAQA9QAAAI4DAAAAAA==&#10;" fillcolor="#a5a5a5 [2092]" stroked="f" strokeweight="1pt">
                        <v:stroke joinstyle="miter"/>
                      </v:roundrect>
                    </v:group>
                    <v:oval id="شكل بيضاوي 52" o:spid="_x0000_s21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lEHMoA&#10;AADjAAAADwAAAGRycy9kb3ducmV2LnhtbESPUUvDMBSF3wf+h3AF37bEMLpRlw1RBAUHs1WfL81d&#10;W9bclCau3b9fBMHHwznnO5zNbnKdONMQWs8G7hcKBHHlbcu1gc/yZb4GESKyxc4zGbhQgN32ZrbB&#10;3PqRP+hcxFokCIccDTQx9rmUoWrIYVj4njh5Rz84jEkOtbQDjgnuOqmVyqTDltNCgz09NVSdih9n&#10;4HA6fl2+397VvvZjkY3uWWtbGnN3Oz0+gIg0xf/wX/vVGtBqtdTZeqky+P2U/oD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uZRBzKAAAA4wAAAA8AAAAAAAAAAAAAAAAAmAIA&#10;AGRycy9kb3ducmV2LnhtbFBLBQYAAAAABAAEAPUAAACPAwAAAAA=&#10;" filled="f" strokecolor="#168489" strokeweight="1pt">
                      <v:stroke joinstyle="miter"/>
                    </v:oval>
                  </v:group>
                  <v:shape id="مربع نص 41" o:spid="_x0000_s2128"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n48kA&#10;AADjAAAADwAAAGRycy9kb3ducmV2LnhtbESPzWrDMBCE74W+g9hAb40UkybBjRJCfyCHXpq698Xa&#10;WibWyljb2Hn7qlDocZiZb5jtfgqdutCQ2sgWFnMDiriOruXGQvXxer8BlQTZYReZLFwpwX53e7PF&#10;0sWR3+lykkZlCKcSLXiRvtQ61Z4CpnnsibP3FYeAkuXQaDfgmOGh04UxKx2w5bzgsacnT/X59B0s&#10;iLjD4lq9hHT8nN6eR2/qB6ysvZtNh0dQQpP8h//aR2ehMOtlsdoszRp+P+U/oH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qOn48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الرشيقة</w:t>
                          </w:r>
                        </w:p>
                      </w:txbxContent>
                    </v:textbox>
                  </v:shape>
                </v:group>
                <v:shape id="صورة 54" o:spid="_x0000_s212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rejHJAAAA4wAAAA8AAABkcnMvZG93bnJldi54bWxET89LwzAUvgv+D+EJ3lxiHVuty4bKBGGn&#10;rSoen82zrUteahK3+t8vB8Hjx/d7sRqdFQcKsfes4XqiQBA33vTcanipn65KEDEhG7SeScMvRVgt&#10;z88WWBl/5C0ddqkVOYRjhRq6lIZKyth05DBO/ECcuU8fHKYMQytNwGMOd1YWSs2kw55zQ4cDPXbU&#10;7Hc/TsMmPHx83dZvtv7evq9LezN/3a83Wl9ejPd3IBKN6V/85342Ggo1nxazcqry6Pwp/wG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Ot6MckAAADjAAAADwAAAAAAAAAA&#10;AAAAAACfAgAAZHJzL2Rvd25yZXYueG1sUEsFBgAAAAAEAAQA9wAAAJUDAAAAAA==&#10;">
                  <v:imagedata r:id="rId70"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يتمحور حول القدرة على التكيف السريع مع التغيرات. يشمل:</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فرق العمل المرنة: تشكيل فرق عمل قادرة على التكيف بسرعة.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التجربة والتعلم: تعزيز ثقافة الابتكار والتجريب المستمر.</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B6AF765" wp14:editId="3AAA7A82">
                <wp:extent cx="5731510" cy="892088"/>
                <wp:effectExtent l="0" t="0" r="2540" b="22860"/>
                <wp:docPr id="20742684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10" name="مجموعة 47"/>
                        <wpg:cNvGrpSpPr/>
                        <wpg:grpSpPr>
                          <a:xfrm>
                            <a:off x="0" y="0"/>
                            <a:ext cx="5731510" cy="895351"/>
                            <a:chOff x="0" y="0"/>
                            <a:chExt cx="5878196" cy="918845"/>
                          </a:xfrm>
                        </wpg:grpSpPr>
                        <wpg:grpSp>
                          <wpg:cNvPr id="2074268411" name="مجموعة 48"/>
                          <wpg:cNvGrpSpPr/>
                          <wpg:grpSpPr>
                            <a:xfrm>
                              <a:off x="0" y="0"/>
                              <a:ext cx="5878196" cy="918845"/>
                              <a:chOff x="0" y="0"/>
                              <a:chExt cx="6240348" cy="919070"/>
                            </a:xfrm>
                          </wpg:grpSpPr>
                          <wpg:grpSp>
                            <wpg:cNvPr id="2074268412" name="مجموعة 49"/>
                            <wpg:cNvGrpSpPr/>
                            <wpg:grpSpPr>
                              <a:xfrm>
                                <a:off x="0" y="169208"/>
                                <a:ext cx="5433072" cy="580613"/>
                                <a:chOff x="0" y="169208"/>
                                <a:chExt cx="5433072" cy="580613"/>
                              </a:xfrm>
                            </wpg:grpSpPr>
                            <wps:wsp>
                              <wps:cNvPr id="20742684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16" name="مربع نص 41"/>
                          <wps:cNvSpPr txBox="1"/>
                          <wps:spPr>
                            <a:xfrm>
                              <a:off x="204466" y="256663"/>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المستدامة</w:t>
                                </w:r>
                              </w:p>
                            </w:txbxContent>
                          </wps:txbx>
                          <wps:bodyPr wrap="square" rtlCol="1">
                            <a:spAutoFit/>
                          </wps:bodyPr>
                        </wps:wsp>
                      </wpg:grpSp>
                      <pic:pic xmlns:pic="http://schemas.openxmlformats.org/drawingml/2006/picture">
                        <pic:nvPicPr>
                          <pic:cNvPr id="207426841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4Nss4A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eeDbL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1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zCAO8oA&#10;AADjAAAADwAAAAAAAAAAAAAAAACqAgAAZHJzL2Rvd25yZXYueG1sUEsFBgAAAAAEAAQA+gAAAKED&#10;AAAAAA==&#10;">
                  <v:group id="مجموعة 48" o:spid="_x0000_s21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fCWg&#10;zAAAAOMAAAAPAAAAAAAAAAAAAAAAAKoCAABkcnMvZG93bnJldi54bWxQSwUGAAAAAAQABAD6AAAA&#10;owMAAAAA&#10;">
                    <v:group id="مجموعة 49" o:spid="_x0000_s21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yuu9fL&#10;AAAA4wAAAA8AAAAAAAAAAAAAAAAAqgIAAGRycy9kb3ducmV2LnhtbFBLBQYAAAAABAAEAPoAAACi&#10;AwAAAAA=&#10;">
                      <v:shape id="شكل حر 50" o:spid="_x0000_s21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BT8kA&#10;AADjAAAADwAAAGRycy9kb3ducmV2LnhtbESPQYvCMBSE78L+h/AW9qapVatUo4ggiHjQqnh9NG/b&#10;ss1LabJa/71ZWPA4zMw3zGLVmVrcqXWVZQXDQQSCOLe64kLB5bztz0A4j6yxtkwKnuRgtfzoLTDV&#10;9sEnume+EAHCLkUFpfdNKqXLSzLoBrYhDt63bQ36INtC6hYfAW5qGUdRIg1WHBZKbGhTUv6T/RoF&#10;yX5yOx7z7eSU7UYHR0ZftfVKfX126zkIT51/h//bO60gjqbjOJmNhyP4+xT+gFy+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TRBT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KxmckA&#10;AADjAAAADwAAAGRycy9kb3ducmV2LnhtbESPT2vCQBTE74LfYXlCL6IbQ/xDdJVSKfRYrXh+Zp+b&#10;YPZtzK4x/fbdQqHHYWZ+w2x2va1FR62vHCuYTRMQxIXTFRsFp6/3yQqED8gaa8ek4Js87LbDwQZz&#10;7Z58oO4YjIgQ9jkqKENocil9UZJFP3UNcfSurrUYomyN1C0+I9zWMk2ShbRYcVwosaG3korb8WEV&#10;4N1+ni8uON9djNmP500/1nOlXkb96xpEoD78h//aH1pBmiyzdLHKZhn8fo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kKxmckAAADjAAAADwAAAAAAAAAAAAAAAACYAgAA&#10;ZHJzL2Rvd25yZXYueG1sUEsFBgAAAAAEAAQA9QAAAI4DAAAAAA==&#10;" fillcolor="#a5a5a5 [2092]" stroked="f" strokeweight="1pt">
                        <v:stroke joinstyle="miter"/>
                      </v:roundrect>
                    </v:group>
                    <v:oval id="شكل بيضاوي 52" o:spid="_x0000_s21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MtssA&#10;AADjAAAADwAAAGRycy9kb3ducmV2LnhtbESPUUvDMBSF3wX/Q7iDvblkYdbRLRuiDBQUtHN7vjR3&#10;bVlzU5q4dv/eCIKPh3POdzjr7ehacaE+NJ4NzGcKBHHpbcOVga/97m4JIkRki61nMnClANvN7c0a&#10;c+sH/qRLESuRIBxyNFDH2OVShrImh2HmO+LknXzvMCbZV9L2OCS4a6VWKpMOG04LNXb0VFN5Lr6d&#10;gY/z6XA9vr6p98oPRTa4Z63t3pjpZHxcgYg0xv/wX/vFGtDqYaGz5WJ+D7+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kky2ywAAAOMAAAAPAAAAAAAAAAAAAAAAAJgC&#10;AABkcnMvZG93bnJldi54bWxQSwUGAAAAAAQABAD1AAAAkAMAAAAA&#10;" filled="f" strokecolor="#168489" strokeweight="1pt">
                      <v:stroke joinstyle="miter"/>
                    </v:oval>
                  </v:group>
                  <v:shape id="مربع نص 41" o:spid="_x0000_s2137"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aUpckA&#10;AADjAAAADwAAAGRycy9kb3ducmV2LnhtbESPwWrDMBBE74X+g9hAbo1kkzrBjRJCm0IOvTRx7ou1&#10;tUyslbHU2Pn7qlDocZiZN8xmN7lO3GgIrWcN2UKBIK69abnRUJ3fn9YgQkQ22HkmDXcKsNs+Pmyw&#10;NH7kT7qdYiMShEOJGmyMfSllqC05DAvfEyfvyw8OY5JDI82AY4K7TuZKFdJhy2nBYk+vlurr6dtp&#10;iNHss3t1cOF4mT7eRqvqZ6y0ns+m/QuISFP8D/+1j0ZDrlbLvFgvswJ+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DaUpc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نموذج الحوكمة المستدامة</w:t>
                          </w:r>
                        </w:p>
                      </w:txbxContent>
                    </v:textbox>
                  </v:shape>
                </v:group>
                <v:shape id="صورة 54" o:spid="_x0000_s21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teJ7MAAAA4wAAAA8AAABkcnMvZG93bnJldi54bWxEj0FLw0AUhO+C/2F5gje7aSxNjN0WlQpC&#10;T21UPD6zzyR2923cXdv477uC4HGYmW+YxWq0RhzIh96xgukkA0HcON1zq+C5frwqQYSIrNE4JgU/&#10;FGC1PD9bYKXdkbd02MVWJAiHChV0MQ6VlKHpyGKYuIE4eR/OW4xJ+lZqj8cEt0bmWTaXFntOCx0O&#10;9NBRs999WwUbf//+eVO/mvpr+7YuzXXxsl9vlLq8GO9uQUQa43/4r/2kFeRZMcvn5WxawO+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K14nswAAADjAAAADwAAAAAA&#10;AAAAAAAAAACfAgAAZHJzL2Rvd25yZXYueG1sUEsFBgAAAAAEAAQA9wAAAJgDAAAAAA==&#10;">
                  <v:imagedata r:id="rId70"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يركز على تحقيق التوازن بين الكفاءة الاقتصادية والمسؤولية الاجتماعية. يتضمن:</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المسؤولية البيئية: تنفيذ ممارسات صديقة للبيئة.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الاستدامة الاجتماعية: تعزيز المساواة والعدالة الاجتماعية داخل المؤسسة.</w:t>
      </w:r>
    </w:p>
    <w:p w:rsidR="00181023" w:rsidRPr="00512C5E" w:rsidRDefault="00181023" w:rsidP="00512C5E">
      <w:pPr>
        <w:spacing w:line="360" w:lineRule="auto"/>
        <w:rPr>
          <w:rFonts w:ascii="Sakkal Majalla" w:hAnsi="Sakkal Majalla"/>
          <w:sz w:val="32"/>
          <w:szCs w:val="32"/>
          <w:rtl/>
        </w:rPr>
      </w:pPr>
      <w:r w:rsidRPr="00512C5E">
        <w:rPr>
          <w:rFonts w:ascii="Sakkal Majalla" w:hAnsi="Sakkal Majalla"/>
          <w:color w:val="C00000"/>
          <w:sz w:val="32"/>
          <w:szCs w:val="32"/>
          <w:rtl/>
        </w:rPr>
        <w:t xml:space="preserve">خلاصة القول: </w:t>
      </w:r>
      <w:r w:rsidRPr="00512C5E">
        <w:rPr>
          <w:rFonts w:ascii="Sakkal Majalla" w:hAnsi="Sakkal Majalla"/>
          <w:sz w:val="32"/>
          <w:szCs w:val="32"/>
          <w:rtl/>
        </w:rPr>
        <w:t>تتطلب الحوكمة في عصر التحوّل الرقمي منهجا</w:t>
      </w:r>
      <w:r w:rsidRPr="00512C5E">
        <w:rPr>
          <w:rFonts w:ascii="Sakkal Majalla" w:hAnsi="Sakkal Majalla" w:hint="cs"/>
          <w:sz w:val="32"/>
          <w:szCs w:val="32"/>
          <w:rtl/>
        </w:rPr>
        <w:t>ً</w:t>
      </w:r>
      <w:r w:rsidRPr="00512C5E">
        <w:rPr>
          <w:rFonts w:ascii="Sakkal Majalla" w:hAnsi="Sakkal Majalla"/>
          <w:sz w:val="32"/>
          <w:szCs w:val="32"/>
          <w:rtl/>
        </w:rPr>
        <w:t xml:space="preserve"> ديناميكيا</w:t>
      </w:r>
      <w:r w:rsidRPr="00512C5E">
        <w:rPr>
          <w:rFonts w:ascii="Sakkal Majalla" w:hAnsi="Sakkal Majalla" w:hint="cs"/>
          <w:sz w:val="32"/>
          <w:szCs w:val="32"/>
          <w:rtl/>
        </w:rPr>
        <w:t>ً</w:t>
      </w:r>
      <w:r w:rsidRPr="00512C5E">
        <w:rPr>
          <w:rFonts w:ascii="Sakkal Majalla" w:hAnsi="Sakkal Majalla"/>
          <w:sz w:val="32"/>
          <w:szCs w:val="32"/>
          <w:rtl/>
        </w:rPr>
        <w:t xml:space="preserve"> يجمع بين التكنولوجيا والابتكار والمسؤولية. من خلال تبني النماذج السابقة، يمكن للمؤسسات تحقيق النجاح المستدام في بيئة عمل متغيرة باستمرار.</w:t>
      </w:r>
    </w:p>
    <w:tbl>
      <w:tblPr>
        <w:tblStyle w:val="TableGrid"/>
        <w:bidiVisual/>
        <w:tblW w:w="9251"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7B119E" w:rsidRPr="00563DBD" w:rsidTr="002714C1">
        <w:tc>
          <w:tcPr>
            <w:tcW w:w="1980" w:type="dxa"/>
            <w:tcBorders>
              <w:right w:val="single" w:sz="36" w:space="0" w:color="168489"/>
            </w:tcBorders>
            <w:shd w:val="clear" w:color="auto" w:fill="F2F2F2" w:themeFill="background1" w:themeFillShade="F2"/>
            <w:vAlign w:val="center"/>
          </w:tcPr>
          <w:p w:rsidR="007B119E" w:rsidRPr="008113E1" w:rsidRDefault="007B119E" w:rsidP="00FD5841">
            <w:pPr>
              <w:pStyle w:val="a1"/>
              <w:pageBreakBefore/>
              <w:jc w:val="center"/>
              <w:rPr>
                <w:rtl/>
              </w:rPr>
            </w:pPr>
            <w:r w:rsidRPr="008113E1">
              <w:rPr>
                <w:noProof/>
                <w:rtl/>
              </w:rPr>
              <w:lastRenderedPageBreak/>
              <w:drawing>
                <wp:inline distT="0" distB="0" distL="0" distR="0" wp14:anchorId="3BDF63F0" wp14:editId="0409CDE0">
                  <wp:extent cx="563984" cy="563914"/>
                  <wp:effectExtent l="0" t="0" r="7620" b="7620"/>
                  <wp:docPr id="2074268251" name="Picture 207426825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7B119E" w:rsidRPr="007B119E" w:rsidRDefault="007B119E" w:rsidP="007B119E">
            <w:pPr>
              <w:jc w:val="center"/>
              <w:rPr>
                <w:rFonts w:ascii="Adobe Arabic" w:eastAsia="Times New Roman" w:hAnsi="Adobe Arabic" w:cs="Adobe Arabic"/>
                <w:b/>
                <w:bCs/>
                <w:color w:val="168489"/>
                <w:kern w:val="24"/>
                <w:sz w:val="44"/>
                <w:szCs w:val="44"/>
                <w:rtl/>
                <w:lang w:bidi="ar-SY"/>
              </w:rPr>
            </w:pPr>
            <w:r w:rsidRPr="007B119E">
              <w:rPr>
                <w:rFonts w:ascii="Adobe Arabic" w:eastAsia="Times New Roman" w:hAnsi="Adobe Arabic" w:cs="Adobe Arabic"/>
                <w:b/>
                <w:bCs/>
                <w:color w:val="168489"/>
                <w:kern w:val="24"/>
                <w:sz w:val="44"/>
                <w:szCs w:val="44"/>
                <w:rtl/>
                <w:lang w:bidi="ar-SY"/>
              </w:rPr>
              <w:t>كيف تختلف نماذج الحوكمة في العصر الرقمي عن النماذج التقليدية؟</w:t>
            </w:r>
          </w:p>
        </w:tc>
      </w:tr>
      <w:tr w:rsidR="007B119E" w:rsidTr="002714C1">
        <w:tc>
          <w:tcPr>
            <w:tcW w:w="1980" w:type="dxa"/>
            <w:tcBorders>
              <w:right w:val="single" w:sz="36" w:space="0" w:color="168489"/>
            </w:tcBorders>
            <w:shd w:val="clear" w:color="auto" w:fill="F2F2F2" w:themeFill="background1" w:themeFillShade="F2"/>
            <w:vAlign w:val="center"/>
          </w:tcPr>
          <w:p w:rsidR="007B119E" w:rsidRPr="008113E1" w:rsidRDefault="007B119E" w:rsidP="00FD584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7B119E" w:rsidRDefault="007B119E" w:rsidP="00FD5841">
            <w:pPr>
              <w:pStyle w:val="a1"/>
              <w:rPr>
                <w:rtl/>
              </w:rPr>
            </w:pPr>
          </w:p>
        </w:tc>
      </w:tr>
    </w:tbl>
    <w:p w:rsidR="002714C1" w:rsidRDefault="002714C1" w:rsidP="002714C1">
      <w:pPr>
        <w:jc w:val="center"/>
        <w:rPr>
          <w:noProof/>
          <w:rtl/>
          <w:lang w:bidi="ar-SY"/>
        </w:rPr>
      </w:pPr>
    </w:p>
    <w:p w:rsidR="002714C1" w:rsidRDefault="002714C1" w:rsidP="002714C1">
      <w:pPr>
        <w:ind w:left="-755"/>
        <w:jc w:val="center"/>
        <w:rPr>
          <w:noProof/>
          <w:rtl/>
          <w:lang w:bidi="ar-SY"/>
        </w:rPr>
      </w:pPr>
      <w:r>
        <w:rPr>
          <w:noProof/>
        </w:rPr>
        <mc:AlternateContent>
          <mc:Choice Requires="wps">
            <w:drawing>
              <wp:inline distT="0" distB="0" distL="0" distR="0" wp14:anchorId="7578E538" wp14:editId="4DACFD8C">
                <wp:extent cx="6728460" cy="6007100"/>
                <wp:effectExtent l="0" t="0" r="15240" b="12700"/>
                <wp:docPr id="42040707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8460" cy="600710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139" style="width:529.8pt;height:47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7B119E" w:rsidRPr="006B556E" w:rsidRDefault="002714C1" w:rsidP="002714C1">
      <w:pPr>
        <w:jc w:val="center"/>
        <w:rPr>
          <w:rFonts w:ascii="Sakkal Majalla" w:hAnsi="Sakkal Majalla"/>
          <w:sz w:val="32"/>
          <w:szCs w:val="32"/>
        </w:rPr>
      </w:pPr>
      <w:r w:rsidRPr="00F131A0">
        <w:rPr>
          <w:noProof/>
        </w:rPr>
        <w:drawing>
          <wp:inline distT="0" distB="0" distL="0" distR="0" wp14:anchorId="21FCA4CF" wp14:editId="646BC906">
            <wp:extent cx="1140394" cy="1060892"/>
            <wp:effectExtent l="0" t="0" r="3175" b="6350"/>
            <wp:docPr id="2074268252" name="Picture 207426825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2" cstate="print">
                      <a:duotone>
                        <a:schemeClr val="accent3">
                          <a:shade val="45000"/>
                          <a:satMod val="135000"/>
                        </a:schemeClr>
                        <a:prstClr val="white"/>
                      </a:duotone>
                      <a:extLst>
                        <a:ext uri="{BEBA8EAE-BF5A-486C-A8C5-ECC9F3942E4B}">
                          <a14:imgProps xmlns:a14="http://schemas.microsoft.com/office/drawing/2010/main">
                            <a14:imgLayer r:embed="rId7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rsidR="00512C5E" w:rsidRDefault="009762C9" w:rsidP="002F37B7">
      <w:pPr>
        <w:pageBreakBefore/>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23CE096F" wp14:editId="2F1C1C05">
                <wp:extent cx="5731510" cy="895350"/>
                <wp:effectExtent l="0" t="0" r="21590" b="19050"/>
                <wp:docPr id="207426830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02"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03" name="مجموعة 39"/>
                        <wpg:cNvGrpSpPr/>
                        <wpg:grpSpPr>
                          <a:xfrm>
                            <a:off x="0" y="0"/>
                            <a:ext cx="5731510" cy="895350"/>
                            <a:chOff x="0" y="0"/>
                            <a:chExt cx="5878196" cy="918845"/>
                          </a:xfrm>
                        </wpg:grpSpPr>
                        <wpg:grpSp>
                          <wpg:cNvPr id="2074268304" name="مجموعة 40"/>
                          <wpg:cNvGrpSpPr/>
                          <wpg:grpSpPr>
                            <a:xfrm>
                              <a:off x="0" y="0"/>
                              <a:ext cx="5878196" cy="918845"/>
                              <a:chOff x="0" y="0"/>
                              <a:chExt cx="6240348" cy="919070"/>
                            </a:xfrm>
                          </wpg:grpSpPr>
                          <wpg:grpSp>
                            <wpg:cNvPr id="2074268305" name="مجموعة 41"/>
                            <wpg:cNvGrpSpPr/>
                            <wpg:grpSpPr>
                              <a:xfrm>
                                <a:off x="0" y="169208"/>
                                <a:ext cx="5433072" cy="580613"/>
                                <a:chOff x="0" y="169208"/>
                                <a:chExt cx="5433072" cy="580613"/>
                              </a:xfrm>
                            </wpg:grpSpPr>
                            <wps:wsp>
                              <wps:cNvPr id="207426830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0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0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09" name="مربع نص 41"/>
                          <wps:cNvSpPr txBox="1"/>
                          <wps:spPr>
                            <a:xfrm>
                              <a:off x="204484" y="257055"/>
                              <a:ext cx="4616071" cy="387740"/>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دور القيادة في تعزيز الحوكمة الرقمية</w:t>
                                </w:r>
                              </w:p>
                            </w:txbxContent>
                          </wps:txbx>
                          <wps:bodyPr wrap="square" rtlCol="1">
                            <a:spAutoFit/>
                          </wps:bodyPr>
                        </wps:wsp>
                      </wpg:grpSp>
                    </wpg:wgp>
                  </a:graphicData>
                </a:graphic>
              </wp:inline>
            </w:drawing>
          </mc:Choice>
          <mc:Fallback>
            <w:pict>
              <v:group id="_x0000_s21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5dx6Q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JeHl3HpBwAAp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214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uHLHLAAAA4wAAAA8AAABkcnMvZG93bnJldi54bWxEj0FrwkAUhO8F/8PyCr3V3SZFJXUVEQu9&#10;lNYo9PrIPrPB7NuY3cb033cLBY/DzHzDLNeja8VAfWg8a3iaKhDElTcN1xqOh9fHBYgQkQ22nknD&#10;DwVYryZ3SyyMv/KehjLWIkE4FKjBxtgVUobKksMw9R1x8k6+dxiT7GtperwmuGtlptRMOmw4LVjs&#10;aGupOpffTkO+G8Zdvv14D1+2O1xKt2nC/lPrh/tx8wIi0hhv4f/2m9GQqflzNlvkKoO/T+kPyNU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LhyxywAAAOMAAAAPAAAAAAAA&#10;AAAAAAAAAJ8CAABkcnMvZG93bnJldi54bWxQSwUGAAAAAAQABAD3AAAAlwMAAAAA&#10;">
                  <v:imagedata r:id="rId56" o:title=""/>
                </v:shape>
                <v:group id="مجموعة 39" o:spid="_x0000_s21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GkUX0&#10;zAAAAOMAAAAPAAAAAAAAAAAAAAAAAKoCAABkcnMvZG93bnJldi54bWxQSwUGAAAAAAQABAD6AAAA&#10;owMAAAAA&#10;">
                  <v:group id="مجموعة 40" o:spid="_x0000_s21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JeN2A&#10;zAAAAOMAAAAPAAAAAAAAAAAAAAAAAKoCAABkcnMvZG93bnJldi54bWxQSwUGAAAAAAQABAD6AAAA&#10;owMAAAAA&#10;">
                    <v:group id="مجموعة 41" o:spid="_x0000_s21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mNHgb&#10;zAAAAOMAAAAPAAAAAAAAAAAAAAAAAKoCAABkcnMvZG93bnJldi54bWxQSwUGAAAAAAQABAD6AAAA&#10;owMAAAAA&#10;">
                      <v:shape id="شكل حر 42" o:spid="_x0000_s21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yT4ckA&#10;AADjAAAADwAAAGRycy9kb3ducmV2LnhtbESPwW7CMBBE70j9B2sr9QY2IUpQikEValUOXAp8wCre&#10;xinxOo1dSP++RkLqcTQzbzSrzeg6caEhtJ41zGcKBHHtTcuNhtPxbboEESKywc4zafilAJv1w2SF&#10;lfFX/qDLITYiQThUqMHG2FdShtqSwzDzPXHyPv3gMCY5NNIMeE1w18lMqUI6bDktWOxpa6k+H36c&#10;BqPyV5eX7yVtv/dWfc1NPC+M1k+P48sziEhj/A/f2zujIVNlnhXLhSrg9in9Ab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myT4c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AaiMsA&#10;AADjAAAADwAAAGRycy9kb3ducmV2LnhtbESPT0vDQBTE74LfYXmCN7trlKSk3ZZWqIh66B+x10f2&#10;mYTuvg3ZbRO/vSsIHoeZ+Q0zX47Oigv1ofWs4X6iQBBX3rRca/g4bO6mIEJENmg9k4ZvCrBcXF/N&#10;sTR+4B1d9rEWCcKhRA1NjF0pZagachgmviNO3pfvHcYk+1qaHocEd1ZmSuXSYctpocGOnhqqTvuz&#10;01BsN+chPOeH1/WnfW+VPa6yN9b69mZczUBEGuN/+K/9YjRkqnjM8umDKuD3U/oDcvE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QsBqIywAAAOMAAAAPAAAAAAAAAAAAAAAAAJgC&#10;AABkcnMvZG93bnJldi54bWxQSwUGAAAAAAQABAD1AAAAkAMAAAAA&#10;" fillcolor="#168489" stroked="f" strokeweight="1pt">
                        <v:stroke joinstyle="miter"/>
                      </v:roundrect>
                    </v:group>
                    <v:oval id="شكل بيضاوي 44" o:spid="_x0000_s21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4cTscA&#10;AADjAAAADwAAAGRycy9kb3ducmV2LnhtbERP3UrDMBS+F3yHcATvXLIqc9RmQwbiEESW+gDH5rSp&#10;NiddE7f69uZC8PLj+6+2sx/EiabYB9awXCgQxE2wPXca3uunmzWImJAtDoFJww9F2G4uLyosbTjz&#10;gU4mdSKHcCxRg0tpLKWMjSOPcRFG4sy1YfKYMpw6aSc853A/yEKplfTYc25wONLOUfNlvr0GM9fm&#10;7bntZHg17uVj+RmO/rDX+vpqfnwAkWhO/+I/995qKNT9XbFa36o8On/Kf0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OHE7HAAAA4wAAAA8AAAAAAAAAAAAAAAAAmAIAAGRy&#10;cy9kb3ducmV2LnhtbFBLBQYAAAAABAAEAPUAAACMAwAAAAA=&#10;" filled="f" strokecolor="#a5a5a5 [2092]" strokeweight="1pt">
                      <v:stroke joinstyle="miter"/>
                    </v:oval>
                  </v:group>
                  <v:shape id="مربع نص 41" o:spid="_x0000_s2148"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pbb8kA&#10;AADjAAAADwAAAGRycy9kb3ducmV2LnhtbESPzU7DMBCE70i8g7VI3KjdAKUNdauKH6kHLpT0voqX&#10;OCJeR/HSpG+PkZA4jmbmG816O4VOnWhIbWQL85kBRVxH13Jjofp4vVmCSoLssItMFs6UYLu5vFhj&#10;6eLI73Q6SKMyhFOJFrxIX2qdak8B0yz2xNn7jENAyXJotBtwzPDQ6cKYhQ7Ycl7w2NOTp/rr8B0s&#10;iLjd/Fy9hLQ/Tm/Pozf1PVbWXl9Nu0dQQpP8h//ae2ehMA93xWJ5a1bw+yn/Ab3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Npbb8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دور القيادة في تعزيز الحوكمة الرقمية</w:t>
                          </w:r>
                        </w:p>
                      </w:txbxContent>
                    </v:textbox>
                  </v:shape>
                </v:group>
                <w10:wrap anchorx="page"/>
                <w10:anchorlock/>
              </v:group>
            </w:pict>
          </mc:Fallback>
        </mc:AlternateContent>
      </w:r>
    </w:p>
    <w:p w:rsidR="00181023" w:rsidRPr="00512C5E" w:rsidRDefault="00181023" w:rsidP="00512C5E">
      <w:pPr>
        <w:spacing w:line="360" w:lineRule="auto"/>
        <w:rPr>
          <w:rFonts w:ascii="Sakkal Majalla" w:hAnsi="Sakkal Majalla"/>
          <w:sz w:val="32"/>
          <w:szCs w:val="32"/>
          <w:rtl/>
        </w:rPr>
      </w:pPr>
      <w:r w:rsidRPr="00512C5E">
        <w:rPr>
          <w:rFonts w:ascii="Sakkal Majalla" w:hAnsi="Sakkal Majalla"/>
          <w:sz w:val="32"/>
          <w:szCs w:val="32"/>
          <w:rtl/>
        </w:rPr>
        <w:t>ت</w:t>
      </w:r>
      <w:r w:rsidRPr="00512C5E">
        <w:rPr>
          <w:rFonts w:ascii="Sakkal Majalla" w:hAnsi="Sakkal Majalla" w:hint="cs"/>
          <w:sz w:val="32"/>
          <w:szCs w:val="32"/>
          <w:rtl/>
        </w:rPr>
        <w:t>ُ</w:t>
      </w:r>
      <w:r w:rsidRPr="00512C5E">
        <w:rPr>
          <w:rFonts w:ascii="Sakkal Majalla" w:hAnsi="Sakkal Majalla"/>
          <w:sz w:val="32"/>
          <w:szCs w:val="32"/>
          <w:rtl/>
        </w:rPr>
        <w:t>عتبر القيادة الفع</w:t>
      </w:r>
      <w:r w:rsidRPr="00512C5E">
        <w:rPr>
          <w:rFonts w:ascii="Sakkal Majalla" w:hAnsi="Sakkal Majalla" w:hint="cs"/>
          <w:sz w:val="32"/>
          <w:szCs w:val="32"/>
          <w:rtl/>
        </w:rPr>
        <w:t>ّ</w:t>
      </w:r>
      <w:r w:rsidRPr="00512C5E">
        <w:rPr>
          <w:rFonts w:ascii="Sakkal Majalla" w:hAnsi="Sakkal Majalla"/>
          <w:sz w:val="32"/>
          <w:szCs w:val="32"/>
          <w:rtl/>
        </w:rPr>
        <w:t>الة عنصرا</w:t>
      </w:r>
      <w:r w:rsidRPr="00512C5E">
        <w:rPr>
          <w:rFonts w:ascii="Sakkal Majalla" w:hAnsi="Sakkal Majalla" w:hint="cs"/>
          <w:sz w:val="32"/>
          <w:szCs w:val="32"/>
          <w:rtl/>
        </w:rPr>
        <w:t>ً</w:t>
      </w:r>
      <w:r w:rsidRPr="00512C5E">
        <w:rPr>
          <w:rFonts w:ascii="Sakkal Majalla" w:hAnsi="Sakkal Majalla"/>
          <w:sz w:val="32"/>
          <w:szCs w:val="32"/>
          <w:rtl/>
        </w:rPr>
        <w:t xml:space="preserve"> أساسيا</w:t>
      </w:r>
      <w:r w:rsidRPr="00512C5E">
        <w:rPr>
          <w:rFonts w:ascii="Sakkal Majalla" w:hAnsi="Sakkal Majalla" w:hint="cs"/>
          <w:sz w:val="32"/>
          <w:szCs w:val="32"/>
          <w:rtl/>
        </w:rPr>
        <w:t>ً</w:t>
      </w:r>
      <w:r w:rsidRPr="00512C5E">
        <w:rPr>
          <w:rFonts w:ascii="Sakkal Majalla" w:hAnsi="Sakkal Majalla"/>
          <w:sz w:val="32"/>
          <w:szCs w:val="32"/>
          <w:rtl/>
        </w:rPr>
        <w:t xml:space="preserve"> في تعزيز الحوكمة الرقمية. في عصر التحوّل الرقمي، تلعب القيادة دور</w:t>
      </w:r>
      <w:r w:rsidRPr="00512C5E">
        <w:rPr>
          <w:rFonts w:ascii="Sakkal Majalla" w:hAnsi="Sakkal Majalla" w:hint="cs"/>
          <w:sz w:val="32"/>
          <w:szCs w:val="32"/>
          <w:rtl/>
        </w:rPr>
        <w:t>اً</w:t>
      </w:r>
      <w:r w:rsidRPr="00512C5E">
        <w:rPr>
          <w:rFonts w:ascii="Sakkal Majalla" w:hAnsi="Sakkal Majalla"/>
          <w:sz w:val="32"/>
          <w:szCs w:val="32"/>
          <w:rtl/>
        </w:rPr>
        <w:t xml:space="preserve"> محوريا</w:t>
      </w:r>
      <w:r w:rsidRPr="00512C5E">
        <w:rPr>
          <w:rFonts w:ascii="Sakkal Majalla" w:hAnsi="Sakkal Majalla" w:hint="cs"/>
          <w:sz w:val="32"/>
          <w:szCs w:val="32"/>
          <w:rtl/>
        </w:rPr>
        <w:t>ً</w:t>
      </w:r>
      <w:r w:rsidRPr="00512C5E">
        <w:rPr>
          <w:rFonts w:ascii="Sakkal Majalla" w:hAnsi="Sakkal Majalla"/>
          <w:sz w:val="32"/>
          <w:szCs w:val="32"/>
          <w:rtl/>
        </w:rPr>
        <w:t xml:space="preserve"> في توجيه المؤسسات نحو النجاح من خلال تبني التكنولوجيا وتحسين العمليات.</w:t>
      </w:r>
    </w:p>
    <w:p w:rsidR="00CC0AC1" w:rsidRDefault="00CC0AC1" w:rsidP="00CC0AC1">
      <w:pPr>
        <w:rPr>
          <w:rFonts w:ascii="Sakkal Majalla" w:hAnsi="Sakkal Majalla"/>
          <w:sz w:val="32"/>
          <w:szCs w:val="32"/>
          <w:rtl/>
        </w:rPr>
      </w:pPr>
      <w:r w:rsidRPr="00CC0AC1">
        <w:rPr>
          <w:rFonts w:ascii="Sakkal Majalla" w:hAnsi="Sakkal Majalla"/>
          <w:noProof/>
          <w:sz w:val="32"/>
          <w:szCs w:val="32"/>
        </w:rPr>
        <mc:AlternateContent>
          <mc:Choice Requires="wpg">
            <w:drawing>
              <wp:inline distT="0" distB="0" distL="0" distR="0" wp14:anchorId="1A406DD8" wp14:editId="31D27476">
                <wp:extent cx="6089084" cy="2946191"/>
                <wp:effectExtent l="0" t="0" r="0" b="0"/>
                <wp:docPr id="2074269984" name="Group 58"/>
                <wp:cNvGraphicFramePr/>
                <a:graphic xmlns:a="http://schemas.openxmlformats.org/drawingml/2006/main">
                  <a:graphicData uri="http://schemas.microsoft.com/office/word/2010/wordprocessingGroup">
                    <wpg:wgp>
                      <wpg:cNvGrpSpPr/>
                      <wpg:grpSpPr>
                        <a:xfrm>
                          <a:off x="0" y="0"/>
                          <a:ext cx="6089084" cy="2946191"/>
                          <a:chOff x="0" y="0"/>
                          <a:chExt cx="9970331" cy="4825459"/>
                        </a:xfrm>
                      </wpg:grpSpPr>
                      <wpg:grpSp>
                        <wpg:cNvPr id="2074269985" name="Group 2074269985"/>
                        <wpg:cNvGrpSpPr/>
                        <wpg:grpSpPr>
                          <a:xfrm>
                            <a:off x="1443672" y="0"/>
                            <a:ext cx="3485213" cy="2969832"/>
                            <a:chOff x="1443672" y="0"/>
                            <a:chExt cx="3485213" cy="2969832"/>
                          </a:xfrm>
                        </wpg:grpSpPr>
                        <wps:wsp>
                          <wps:cNvPr id="2074269986" name="Google Shape;4242;p93"/>
                          <wps:cNvSpPr>
                            <a:spLocks/>
                          </wps:cNvSpPr>
                          <wps:spPr bwMode="auto">
                            <a:xfrm>
                              <a:off x="1779755" y="1864932"/>
                              <a:ext cx="1109663" cy="1104900"/>
                            </a:xfrm>
                            <a:custGeom>
                              <a:avLst/>
                              <a:gdLst>
                                <a:gd name="T0" fmla="*/ 2147483646 w 266"/>
                                <a:gd name="T1" fmla="*/ 0 h 265"/>
                                <a:gd name="T2" fmla="*/ 0 w 266"/>
                                <a:gd name="T3" fmla="*/ 2147483646 h 265"/>
                                <a:gd name="T4" fmla="*/ 2147483646 w 266"/>
                                <a:gd name="T5" fmla="*/ 2147483646 h 265"/>
                                <a:gd name="T6" fmla="*/ 2147483646 w 266"/>
                                <a:gd name="T7" fmla="*/ 2147483646 h 265"/>
                                <a:gd name="T8" fmla="*/ 2147483646 w 266"/>
                                <a:gd name="T9" fmla="*/ 0 h 2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6" h="265" extrusionOk="0">
                                  <a:moveTo>
                                    <a:pt x="131" y="0"/>
                                  </a:moveTo>
                                  <a:cubicBezTo>
                                    <a:pt x="119" y="75"/>
                                    <a:pt x="75" y="118"/>
                                    <a:pt x="0" y="130"/>
                                  </a:cubicBezTo>
                                  <a:cubicBezTo>
                                    <a:pt x="63" y="153"/>
                                    <a:pt x="112" y="203"/>
                                    <a:pt x="136" y="265"/>
                                  </a:cubicBezTo>
                                  <a:cubicBezTo>
                                    <a:pt x="148" y="191"/>
                                    <a:pt x="191" y="147"/>
                                    <a:pt x="266" y="135"/>
                                  </a:cubicBezTo>
                                  <a:cubicBezTo>
                                    <a:pt x="203" y="112"/>
                                    <a:pt x="154" y="62"/>
                                    <a:pt x="131" y="0"/>
                                  </a:cubicBezTo>
                                  <a:close/>
                                </a:path>
                              </a:pathLst>
                            </a:custGeom>
                            <a:solidFill>
                              <a:srgbClr val="9CA5B2"/>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87" name="Google Shape;4238;p93"/>
                          <wps:cNvSpPr>
                            <a:spLocks noChangeArrowheads="1"/>
                          </wps:cNvSpPr>
                          <wps:spPr bwMode="auto">
                            <a:xfrm>
                              <a:off x="2335380" y="637794"/>
                              <a:ext cx="1778000" cy="1781175"/>
                            </a:xfrm>
                            <a:prstGeom prst="ellipse">
                              <a:avLst/>
                            </a:prstGeom>
                            <a:solidFill>
                              <a:srgbClr val="9FCFD1"/>
                            </a:solidFill>
                            <a:ln>
                              <a:noFill/>
                            </a:ln>
                          </wps:spPr>
                          <wps:bodyPr lIns="91425" tIns="45700" rIns="91425" bIns="45700"/>
                        </wps:wsp>
                        <wps:wsp>
                          <wps:cNvPr id="2074269988" name="TextBox 37"/>
                          <wps:cNvSpPr txBox="1"/>
                          <wps:spPr>
                            <a:xfrm>
                              <a:off x="1443672" y="0"/>
                              <a:ext cx="3485213" cy="519855"/>
                            </a:xfrm>
                            <a:prstGeom prst="rect">
                              <a:avLst/>
                            </a:prstGeom>
                            <a:noFill/>
                          </wps:spPr>
                          <wps:txb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التركيز على الأمن السيبراني</w:t>
                                </w:r>
                              </w:p>
                            </w:txbxContent>
                          </wps:txbx>
                          <wps:bodyPr wrap="square">
                            <a:noAutofit/>
                          </wps:bodyPr>
                        </wps:wsp>
                      </wpg:grpSp>
                      <wpg:grpSp>
                        <wpg:cNvPr id="2074269989" name="Group 2074269989"/>
                        <wpg:cNvGrpSpPr/>
                        <wpg:grpSpPr>
                          <a:xfrm>
                            <a:off x="0" y="2418969"/>
                            <a:ext cx="3049233" cy="2406244"/>
                            <a:chOff x="0" y="2418969"/>
                            <a:chExt cx="3049233" cy="2406244"/>
                          </a:xfrm>
                        </wpg:grpSpPr>
                        <wps:wsp>
                          <wps:cNvPr id="2074269990" name="Google Shape;4237;p93"/>
                          <wps:cNvSpPr>
                            <a:spLocks noChangeArrowheads="1"/>
                          </wps:cNvSpPr>
                          <wps:spPr bwMode="auto">
                            <a:xfrm>
                              <a:off x="555793" y="2418969"/>
                              <a:ext cx="1779587" cy="1776413"/>
                            </a:xfrm>
                            <a:prstGeom prst="ellipse">
                              <a:avLst/>
                            </a:pr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91" name="TextBox 40"/>
                          <wps:cNvSpPr txBox="1"/>
                          <wps:spPr>
                            <a:xfrm>
                              <a:off x="0" y="4305358"/>
                              <a:ext cx="3049233" cy="519855"/>
                            </a:xfrm>
                            <a:prstGeom prst="rect">
                              <a:avLst/>
                            </a:prstGeom>
                            <a:noFill/>
                          </wps:spPr>
                          <wps:txb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تطوير القدرات</w:t>
                                </w:r>
                              </w:p>
                            </w:txbxContent>
                          </wps:txbx>
                          <wps:bodyPr wrap="square">
                            <a:noAutofit/>
                          </wps:bodyPr>
                        </wps:wsp>
                      </wpg:grpSp>
                      <wpg:grpSp>
                        <wpg:cNvPr id="2074269992" name="Group 2074269992"/>
                        <wpg:cNvGrpSpPr/>
                        <wpg:grpSpPr>
                          <a:xfrm>
                            <a:off x="5259994" y="73421"/>
                            <a:ext cx="3140973" cy="2896411"/>
                            <a:chOff x="5259994" y="73421"/>
                            <a:chExt cx="3140973" cy="2896411"/>
                          </a:xfrm>
                        </wpg:grpSpPr>
                        <wps:wsp>
                          <wps:cNvPr id="2074269993" name="Google Shape;4241;p93"/>
                          <wps:cNvSpPr>
                            <a:spLocks noChangeArrowheads="1"/>
                          </wps:cNvSpPr>
                          <wps:spPr bwMode="auto">
                            <a:xfrm>
                              <a:off x="5892968" y="637794"/>
                              <a:ext cx="1779587" cy="1781175"/>
                            </a:xfrm>
                            <a:prstGeom prst="ellipse">
                              <a:avLst/>
                            </a:pr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94" name="Google Shape;4244;p93"/>
                          <wps:cNvSpPr>
                            <a:spLocks/>
                          </wps:cNvSpPr>
                          <wps:spPr bwMode="auto">
                            <a:xfrm>
                              <a:off x="5338930" y="1864932"/>
                              <a:ext cx="1104900" cy="1104900"/>
                            </a:xfrm>
                            <a:custGeom>
                              <a:avLst/>
                              <a:gdLst>
                                <a:gd name="T0" fmla="*/ 2147483646 w 265"/>
                                <a:gd name="T1" fmla="*/ 0 h 265"/>
                                <a:gd name="T2" fmla="*/ 0 w 265"/>
                                <a:gd name="T3" fmla="*/ 2147483646 h 265"/>
                                <a:gd name="T4" fmla="*/ 2147483646 w 265"/>
                                <a:gd name="T5" fmla="*/ 2147483646 h 265"/>
                                <a:gd name="T6" fmla="*/ 2147483646 w 265"/>
                                <a:gd name="T7" fmla="*/ 2147483646 h 265"/>
                                <a:gd name="T8" fmla="*/ 2147483646 w 265"/>
                                <a:gd name="T9" fmla="*/ 0 h 2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 h="265" extrusionOk="0">
                                  <a:moveTo>
                                    <a:pt x="130" y="0"/>
                                  </a:moveTo>
                                  <a:cubicBezTo>
                                    <a:pt x="118" y="75"/>
                                    <a:pt x="75" y="118"/>
                                    <a:pt x="0" y="130"/>
                                  </a:cubicBezTo>
                                  <a:cubicBezTo>
                                    <a:pt x="62" y="153"/>
                                    <a:pt x="112" y="203"/>
                                    <a:pt x="135" y="265"/>
                                  </a:cubicBezTo>
                                  <a:cubicBezTo>
                                    <a:pt x="147" y="191"/>
                                    <a:pt x="191" y="147"/>
                                    <a:pt x="265" y="135"/>
                                  </a:cubicBezTo>
                                  <a:cubicBezTo>
                                    <a:pt x="203" y="112"/>
                                    <a:pt x="154" y="62"/>
                                    <a:pt x="130" y="0"/>
                                  </a:cubicBezTo>
                                  <a:close/>
                                </a:path>
                              </a:pathLst>
                            </a:custGeom>
                            <a:solidFill>
                              <a:srgbClr val="9CA5B2"/>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95" name="TextBox 44"/>
                          <wps:cNvSpPr txBox="1"/>
                          <wps:spPr>
                            <a:xfrm>
                              <a:off x="5259994" y="73421"/>
                              <a:ext cx="3140973" cy="519855"/>
                            </a:xfrm>
                            <a:prstGeom prst="rect">
                              <a:avLst/>
                            </a:prstGeom>
                            <a:noFill/>
                          </wps:spPr>
                          <wps:txb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الثقافة التنظيمية</w:t>
                                </w:r>
                              </w:p>
                            </w:txbxContent>
                          </wps:txbx>
                          <wps:bodyPr wrap="square">
                            <a:noAutofit/>
                          </wps:bodyPr>
                        </wps:wsp>
                      </wpg:grpSp>
                      <wpg:grpSp>
                        <wpg:cNvPr id="2074269996" name="Group 2074269996"/>
                        <wpg:cNvGrpSpPr/>
                        <wpg:grpSpPr>
                          <a:xfrm>
                            <a:off x="3411375" y="1864932"/>
                            <a:ext cx="3485212" cy="2960527"/>
                            <a:chOff x="3411375" y="1864932"/>
                            <a:chExt cx="3485212" cy="2960527"/>
                          </a:xfrm>
                        </wpg:grpSpPr>
                        <wps:wsp>
                          <wps:cNvPr id="2074269997" name="Google Shape;4243;p93"/>
                          <wps:cNvSpPr>
                            <a:spLocks/>
                          </wps:cNvSpPr>
                          <wps:spPr bwMode="auto">
                            <a:xfrm>
                              <a:off x="3559343" y="1864932"/>
                              <a:ext cx="1109662" cy="1104900"/>
                            </a:xfrm>
                            <a:custGeom>
                              <a:avLst/>
                              <a:gdLst>
                                <a:gd name="T0" fmla="*/ 2147483646 w 266"/>
                                <a:gd name="T1" fmla="*/ 0 h 265"/>
                                <a:gd name="T2" fmla="*/ 0 w 266"/>
                                <a:gd name="T3" fmla="*/ 2147483646 h 265"/>
                                <a:gd name="T4" fmla="*/ 2147483646 w 266"/>
                                <a:gd name="T5" fmla="*/ 2147483646 h 265"/>
                                <a:gd name="T6" fmla="*/ 2147483646 w 266"/>
                                <a:gd name="T7" fmla="*/ 2147483646 h 265"/>
                                <a:gd name="T8" fmla="*/ 2147483646 w 266"/>
                                <a:gd name="T9" fmla="*/ 0 h 2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6" h="265" extrusionOk="0">
                                  <a:moveTo>
                                    <a:pt x="135" y="0"/>
                                  </a:moveTo>
                                  <a:cubicBezTo>
                                    <a:pt x="112" y="62"/>
                                    <a:pt x="63" y="112"/>
                                    <a:pt x="0" y="135"/>
                                  </a:cubicBezTo>
                                  <a:cubicBezTo>
                                    <a:pt x="75" y="147"/>
                                    <a:pt x="118" y="190"/>
                                    <a:pt x="130" y="265"/>
                                  </a:cubicBezTo>
                                  <a:cubicBezTo>
                                    <a:pt x="154" y="203"/>
                                    <a:pt x="203" y="153"/>
                                    <a:pt x="266" y="130"/>
                                  </a:cubicBezTo>
                                  <a:cubicBezTo>
                                    <a:pt x="191" y="118"/>
                                    <a:pt x="147" y="75"/>
                                    <a:pt x="135" y="0"/>
                                  </a:cubicBezTo>
                                  <a:close/>
                                </a:path>
                              </a:pathLst>
                            </a:custGeom>
                            <a:solidFill>
                              <a:srgbClr val="9CA5B2"/>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69998" name="Google Shape;4239;p93"/>
                          <wps:cNvSpPr>
                            <a:spLocks noChangeArrowheads="1"/>
                          </wps:cNvSpPr>
                          <wps:spPr bwMode="auto">
                            <a:xfrm>
                              <a:off x="4113380" y="2418969"/>
                              <a:ext cx="1779588" cy="1776413"/>
                            </a:xfrm>
                            <a:prstGeom prst="ellipse">
                              <a:avLst/>
                            </a:prstGeom>
                            <a:solidFill>
                              <a:srgbClr val="FFCC5E"/>
                            </a:solidFill>
                            <a:ln>
                              <a:noFill/>
                            </a:ln>
                          </wps:spPr>
                          <wps:bodyPr lIns="91425" tIns="45700" rIns="91425" bIns="45700"/>
                        </wps:wsp>
                        <wps:wsp>
                          <wps:cNvPr id="2074269999" name="TextBox 48"/>
                          <wps:cNvSpPr txBox="1"/>
                          <wps:spPr>
                            <a:xfrm>
                              <a:off x="3411375" y="4305604"/>
                              <a:ext cx="3485212" cy="519855"/>
                            </a:xfrm>
                            <a:prstGeom prst="rect">
                              <a:avLst/>
                            </a:prstGeom>
                            <a:noFill/>
                          </wps:spPr>
                          <wps:txb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إدارة التغيير</w:t>
                                </w:r>
                              </w:p>
                            </w:txbxContent>
                          </wps:txbx>
                          <wps:bodyPr wrap="square">
                            <a:noAutofit/>
                          </wps:bodyPr>
                        </wps:wsp>
                      </wpg:grpSp>
                      <wpg:grpSp>
                        <wpg:cNvPr id="2074270000" name="Group 2074270000"/>
                        <wpg:cNvGrpSpPr/>
                        <wpg:grpSpPr>
                          <a:xfrm>
                            <a:off x="7113755" y="1860169"/>
                            <a:ext cx="2856576" cy="2965070"/>
                            <a:chOff x="7113755" y="1860169"/>
                            <a:chExt cx="2856576" cy="2965070"/>
                          </a:xfrm>
                        </wpg:grpSpPr>
                        <wps:wsp>
                          <wps:cNvPr id="2074270001" name="Google Shape;4245;p93"/>
                          <wps:cNvSpPr>
                            <a:spLocks/>
                          </wps:cNvSpPr>
                          <wps:spPr bwMode="auto">
                            <a:xfrm>
                              <a:off x="7113755" y="1860169"/>
                              <a:ext cx="1087438" cy="1089025"/>
                            </a:xfrm>
                            <a:custGeom>
                              <a:avLst/>
                              <a:gdLst>
                                <a:gd name="T0" fmla="*/ 2147483646 w 261"/>
                                <a:gd name="T1" fmla="*/ 0 h 261"/>
                                <a:gd name="T2" fmla="*/ 0 w 261"/>
                                <a:gd name="T3" fmla="*/ 2147483646 h 261"/>
                                <a:gd name="T4" fmla="*/ 2147483646 w 261"/>
                                <a:gd name="T5" fmla="*/ 2147483646 h 261"/>
                                <a:gd name="T6" fmla="*/ 2147483646 w 261"/>
                                <a:gd name="T7" fmla="*/ 2147483646 h 261"/>
                                <a:gd name="T8" fmla="*/ 2147483646 w 261"/>
                                <a:gd name="T9" fmla="*/ 0 h 2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1" h="261" extrusionOk="0">
                                  <a:moveTo>
                                    <a:pt x="136" y="0"/>
                                  </a:moveTo>
                                  <a:cubicBezTo>
                                    <a:pt x="113" y="63"/>
                                    <a:pt x="63" y="113"/>
                                    <a:pt x="0" y="136"/>
                                  </a:cubicBezTo>
                                  <a:cubicBezTo>
                                    <a:pt x="71" y="148"/>
                                    <a:pt x="113" y="190"/>
                                    <a:pt x="125" y="261"/>
                                  </a:cubicBezTo>
                                  <a:cubicBezTo>
                                    <a:pt x="148" y="198"/>
                                    <a:pt x="198" y="148"/>
                                    <a:pt x="261" y="125"/>
                                  </a:cubicBezTo>
                                  <a:cubicBezTo>
                                    <a:pt x="190" y="113"/>
                                    <a:pt x="148" y="71"/>
                                    <a:pt x="136" y="0"/>
                                  </a:cubicBezTo>
                                  <a:close/>
                                </a:path>
                              </a:pathLst>
                            </a:custGeom>
                            <a:solidFill>
                              <a:srgbClr val="9CA5B2"/>
                            </a:solidFill>
                            <a:ln>
                              <a:noFill/>
                            </a:ln>
                            <a:extLst>
                              <a:ext uri="{91240B29-F687-4F45-9708-019B960494DF}">
                                <a14:hiddenLine xmlns:a14="http://schemas.microsoft.com/office/drawing/2010/main" w="9525">
                                  <a:solidFill>
                                    <a:srgbClr val="000000"/>
                                  </a:solidFill>
                                  <a:round/>
                                  <a:headEnd/>
                                  <a:tailEnd/>
                                </a14:hiddenLine>
                              </a:ext>
                            </a:extLst>
                          </wps:spPr>
                          <wps:bodyPr lIns="91425" tIns="45700" rIns="91425" bIns="45700"/>
                        </wps:wsp>
                        <wps:wsp>
                          <wps:cNvPr id="2074270002" name="Google Shape;4240;p93"/>
                          <wps:cNvSpPr>
                            <a:spLocks noChangeArrowheads="1"/>
                          </wps:cNvSpPr>
                          <wps:spPr bwMode="auto">
                            <a:xfrm>
                              <a:off x="7647155" y="2393569"/>
                              <a:ext cx="1779588" cy="1781175"/>
                            </a:xfrm>
                            <a:prstGeom prst="ellipse">
                              <a:avLst/>
                            </a:prstGeom>
                            <a:solidFill>
                              <a:srgbClr val="9FCFD1"/>
                            </a:solidFill>
                            <a:ln>
                              <a:noFill/>
                            </a:ln>
                          </wps:spPr>
                          <wps:bodyPr lIns="91425" tIns="45700" rIns="91425" bIns="45700"/>
                        </wps:wsp>
                        <wps:wsp>
                          <wps:cNvPr id="2074270003" name="TextBox 52"/>
                          <wps:cNvSpPr txBox="1"/>
                          <wps:spPr>
                            <a:xfrm>
                              <a:off x="7399015" y="4305384"/>
                              <a:ext cx="2571316" cy="519855"/>
                            </a:xfrm>
                            <a:prstGeom prst="rect">
                              <a:avLst/>
                            </a:prstGeom>
                            <a:noFill/>
                          </wps:spPr>
                          <wps:txb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توجيه الرؤية الرقمية</w:t>
                                </w:r>
                              </w:p>
                            </w:txbxContent>
                          </wps:txbx>
                          <wps:bodyPr wrap="square">
                            <a:noAutofit/>
                          </wps:bodyPr>
                        </wps:wsp>
                      </wpg:grpSp>
                      <pic:pic xmlns:pic="http://schemas.openxmlformats.org/drawingml/2006/picture">
                        <pic:nvPicPr>
                          <pic:cNvPr id="2074270004" name="Picture 2074270004"/>
                          <pic:cNvPicPr>
                            <a:picLocks noChangeAspect="1"/>
                          </pic:cNvPicPr>
                        </pic:nvPicPr>
                        <pic:blipFill>
                          <a:blip r:embed="rId136">
                            <a:lum bright="70000" contrast="-70000"/>
                          </a:blip>
                          <a:stretch>
                            <a:fillRect/>
                          </a:stretch>
                        </pic:blipFill>
                        <pic:spPr>
                          <a:xfrm>
                            <a:off x="6388606" y="1001400"/>
                            <a:ext cx="883997" cy="890093"/>
                          </a:xfrm>
                          <a:prstGeom prst="rect">
                            <a:avLst/>
                          </a:prstGeom>
                        </pic:spPr>
                      </pic:pic>
                      <pic:pic xmlns:pic="http://schemas.openxmlformats.org/drawingml/2006/picture">
                        <pic:nvPicPr>
                          <pic:cNvPr id="2074270005" name="Picture 2074270005"/>
                          <pic:cNvPicPr>
                            <a:picLocks noChangeAspect="1"/>
                          </pic:cNvPicPr>
                        </pic:nvPicPr>
                        <pic:blipFill>
                          <a:blip r:embed="rId137"/>
                          <a:stretch>
                            <a:fillRect/>
                          </a:stretch>
                        </pic:blipFill>
                        <pic:spPr>
                          <a:xfrm>
                            <a:off x="4504700" y="2799605"/>
                            <a:ext cx="1109133" cy="1109133"/>
                          </a:xfrm>
                          <a:prstGeom prst="rect">
                            <a:avLst/>
                          </a:prstGeom>
                        </pic:spPr>
                      </pic:pic>
                      <pic:pic xmlns:pic="http://schemas.openxmlformats.org/drawingml/2006/picture">
                        <pic:nvPicPr>
                          <pic:cNvPr id="2074270006" name="Graphic 55"/>
                          <pic:cNvPicPr>
                            <a:picLocks noChangeAspect="1"/>
                          </pic:cNvPicPr>
                        </pic:nvPicPr>
                        <pic:blipFill>
                          <a:blip r:embed="rId138">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0"/>
                              </a:ext>
                            </a:extLst>
                          </a:blip>
                          <a:stretch>
                            <a:fillRect/>
                          </a:stretch>
                        </pic:blipFill>
                        <pic:spPr>
                          <a:xfrm>
                            <a:off x="1012882" y="2874082"/>
                            <a:ext cx="808597" cy="820148"/>
                          </a:xfrm>
                          <a:prstGeom prst="rect">
                            <a:avLst/>
                          </a:prstGeom>
                        </pic:spPr>
                      </pic:pic>
                      <pic:pic xmlns:pic="http://schemas.openxmlformats.org/drawingml/2006/picture">
                        <pic:nvPicPr>
                          <pic:cNvPr id="2074270007" name="Picture 2074270007"/>
                          <pic:cNvPicPr>
                            <a:picLocks noChangeAspect="1"/>
                          </pic:cNvPicPr>
                        </pic:nvPicPr>
                        <pic:blipFill>
                          <a:blip r:embed="rId141"/>
                          <a:stretch>
                            <a:fillRect/>
                          </a:stretch>
                        </pic:blipFill>
                        <pic:spPr>
                          <a:xfrm>
                            <a:off x="8094950" y="2865176"/>
                            <a:ext cx="883998" cy="883998"/>
                          </a:xfrm>
                          <a:prstGeom prst="rect">
                            <a:avLst/>
                          </a:prstGeom>
                        </pic:spPr>
                      </pic:pic>
                      <pic:pic xmlns:pic="http://schemas.openxmlformats.org/drawingml/2006/picture">
                        <pic:nvPicPr>
                          <pic:cNvPr id="2074270008" name="Picture 2074270008"/>
                          <pic:cNvPicPr>
                            <a:picLocks noChangeAspect="1"/>
                          </pic:cNvPicPr>
                        </pic:nvPicPr>
                        <pic:blipFill>
                          <a:blip r:embed="rId142">
                            <a:biLevel thresh="50000"/>
                          </a:blip>
                          <a:stretch>
                            <a:fillRect/>
                          </a:stretch>
                        </pic:blipFill>
                        <pic:spPr>
                          <a:xfrm>
                            <a:off x="2741252" y="1045253"/>
                            <a:ext cx="966255" cy="966255"/>
                          </a:xfrm>
                          <a:prstGeom prst="rect">
                            <a:avLst/>
                          </a:prstGeom>
                        </pic:spPr>
                      </pic:pic>
                    </wpg:wgp>
                  </a:graphicData>
                </a:graphic>
              </wp:inline>
            </w:drawing>
          </mc:Choice>
          <mc:Fallback>
            <w:pict>
              <v:group id="Group 58" o:spid="_x0000_s2149" style="width:479.45pt;height:232pt;mso-position-horizontal-relative:char;mso-position-vertical-relative:line" coordsize="99703,482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">
                <v:group id="Group 2074269985" o:spid="_x0000_s2150" style="position:absolute;left:14436;width:34852;height:29698" coordorigin="14436" coordsize="34852,29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Oa3&#10;Ks0AAADjAAAADwAAAAAAAAAAAAAAAACqAgAAZHJzL2Rvd25yZXYueG1sUEsFBgAAAAAEAAQA+gAA&#10;AKQDAAAAAA==&#10;">
                  <v:shape id="Google Shape;4242;p93" o:spid="_x0000_s2151" style="position:absolute;left:17797;top:18649;width:11097;height:11049;visibility:visible;mso-wrap-style:square;v-text-anchor:top" coordsize="266,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dFcsA&#10;AADjAAAADwAAAGRycy9kb3ducmV2LnhtbESPzWrDMBCE74W8g9hCb41UE9TEjRJCoLSXQuokh9wW&#10;a/1DrZWx1MR++6pQ6HGYmW+Y9XZ0nbjSEFrPBp7mCgRx6W3LtYHT8fVxCSJEZIudZzIwUYDtZna3&#10;xtz6G3/StYi1SBAOORpoYuxzKUPZkMMw9z1x8io/OIxJDrW0A94S3HUyU0pLhy2nhQZ72jdUfhXf&#10;zsCb7YvFpKuzpgN9TJfdqaoPypiH+3H3AiLSGP/Df+13ayBTz4tMr1ZLDb+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sRZ0VywAAAOMAAAAPAAAAAAAAAAAAAAAAAJgC&#10;AABkcnMvZG93bnJldi54bWxQSwUGAAAAAAQABAD1AAAAkAMAAAAA&#10;" path="m131,c119,75,75,118,,130v63,23,112,73,136,135c148,191,191,147,266,135,203,112,154,62,131,xe" fillcolor="#9ca5b2" stroked="f">
                    <v:path arrowok="t" o:extrusionok="f" o:connecttype="custom" o:connectlocs="2147483647,0;0,2147483647;2147483647,2147483647;2147483647,2147483647;2147483647,0" o:connectangles="0,0,0,0,0"/>
                  </v:shape>
                  <v:oval id="Google Shape;4238;p93" o:spid="_x0000_s2152" style="position:absolute;left:23353;top:6377;width:17780;height:17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s6KskA&#10;AADjAAAADwAAAGRycy9kb3ducmV2LnhtbESPQUvDQBSE7wX/w/IEb+2mQdI2dlvaQsCbtCp6fGSf&#10;2WD2bcg+0/jvXUHwOMzMN8x2P/lOjTTENrCB5SIDRVwH23Jj4OW5mq9BRUG22AUmA98UYb+7mW2x&#10;tOHKZxov0qgE4ViiASfSl1rH2pHHuAg9cfI+wuBRkhwabQe8JrjvdJ5lhfbYclpw2NPJUf15+fIG&#10;no7ejW1xdtWr8Fv1flhKj5Uxd7fT4QGU0CT/4b/2ozWQZ6v7vNhs1iv4/ZT+gN7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Cs6KskAAADjAAAADwAAAAAAAAAAAAAAAACYAgAA&#10;ZHJzL2Rvd25yZXYueG1sUEsFBgAAAAAEAAQA9QAAAI4DAAAAAA==&#10;" fillcolor="#9fcfd1" stroked="f">
                    <v:textbox inset="2.53958mm,1.2694mm,2.53958mm,1.2694mm"/>
                  </v:oval>
                  <v:shape id="TextBox 37" o:spid="_x0000_s2153" type="#_x0000_t202" style="position:absolute;left:14436;width:34852;height:5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BBnscA&#10;AADjAAAADwAAAGRycy9kb3ducmV2LnhtbERPyWrDMBC9F/IPYgK9NVJMNruWQ0gp5NSSpYXeBmti&#10;m1gjY6mx+/fVodDj4+35drStuFPvG8ca5jMFgrh0puFKw+X8+rQB4QOywdYxafghD9ti8pBjZtzA&#10;R7qfQiViCPsMNdQhdJmUvqzJop+5jjhyV9dbDBH2lTQ9DjHctjJRaiUtNhwbauxoX1N5O31bDR9v&#10;16/PhXqvXuyyG9yoJNtUav04HXfPIAKN4V/85z4YDYlaL5JVmm7i6Pgp/gFZ/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QQZ7HAAAA4wAAAA8AAAAAAAAAAAAAAAAAmAIAAGRy&#10;cy9kb3ducmV2LnhtbFBLBQYAAAAABAAEAPUAAACMAwAAAAA=&#10;" filled="f" stroked="f">
                    <v:textbo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التركيز على الأمن السيبراني</w:t>
                          </w:r>
                        </w:p>
                      </w:txbxContent>
                    </v:textbox>
                  </v:shape>
                </v:group>
                <v:group id="Group 2074269989" o:spid="_x0000_s2154" style="position:absolute;top:24189;width:30492;height:24063" coordorigin=",24189" coordsize="30492,24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5q70v&#10;zAAAAOMAAAAPAAAAAAAAAAAAAAAAAKoCAABkcnMvZG93bnJldi54bWxQSwUGAAAAAAQABAD6AAAA&#10;owMAAAAA&#10;">
                  <v:oval id="Google Shape;4237;p93" o:spid="_x0000_s2155" style="position:absolute;left:5557;top:24189;width:17796;height:17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QPecsA&#10;AADjAAAADwAAAGRycy9kb3ducmV2LnhtbESPwU7DMAyG70i8Q2QkbiylQhvtlk0wrQKhXdi4cPMa&#10;0xQap2qyrbw9PiDtaP3+P/tbrEbfqRMNsQ1s4H6SgSKug225MfCxr+4eQcWEbLELTAZ+KcJqeX21&#10;wNKGM7/TaZcaJRCOJRpwKfWl1rF25DFOQk8s2VcYPCYZh0bbAc8C953Os2yqPbYsFxz2tHZU/+yO&#10;Xt743Kxpe/zeV4dNNXur3Mv4vGVjbm/GpzmoRGO6LP+3X62BPJs95NOiKMRCnAQEevk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zZA95ywAAAOMAAAAPAAAAAAAAAAAAAAAAAJgC&#10;AABkcnMvZG93bnJldi54bWxQSwUGAAAAAAQABAD1AAAAkAMAAAAA&#10;" fillcolor="#168489" stroked="f">
                    <v:textbox inset="2.53958mm,1.2694mm,2.53958mm,1.2694mm"/>
                  </v:oval>
                  <v:shape id="TextBox 40" o:spid="_x0000_s2156" type="#_x0000_t202" style="position:absolute;top:43053;width:30492;height:5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N+3soA&#10;AADjAAAADwAAAGRycy9kb3ducmV2LnhtbESPQWvCQBSE7wX/w/KE3uquQa2JriJKoacWrQreHtln&#10;Esy+Ddmtif++Wyj0OMzMN8xy3dta3Kn1lWMN45ECQZw7U3Gh4fj19jIH4QOywdoxaXiQh/Vq8LTE&#10;zLiO93Q/hEJECPsMNZQhNJmUPi/Joh+5hjh6V9daDFG2hTQtdhFua5koNZMWK44LJTa0LSm/Hb6t&#10;htPH9XKeqM9iZ6dN53ol2aZS6+dhv1mACNSH//Bf+91oSNTrJJmlaTqG30/xD8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dzft7KAAAA4wAAAA8AAAAAAAAAAAAAAAAAmAIA&#10;AGRycy9kb3ducmV2LnhtbFBLBQYAAAAABAAEAPUAAACPAwAAAAA=&#10;" filled="f" stroked="f">
                    <v:textbo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تطوير القدرات</w:t>
                          </w:r>
                        </w:p>
                      </w:txbxContent>
                    </v:textbox>
                  </v:shape>
                </v:group>
                <v:group id="Group 2074269992" o:spid="_x0000_s2157" style="position:absolute;left:52599;top:734;width:31410;height:28964" coordorigin="52599,734" coordsize="31409,28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8ta5&#10;g80AAADjAAAADwAAAAAAAAAAAAAAAACqAgAAZHJzL2Rvd25yZXYueG1sUEsFBgAAAAAEAAQA+gAA&#10;AKQDAAAAAA==&#10;">
                  <v:oval id="Google Shape;4241;p93" o:spid="_x0000_s2158" style="position:absolute;left:58929;top:6377;width:17796;height:17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aRDswA&#10;AADjAAAADwAAAGRycy9kb3ducmV2LnhtbESPwW7CMBBE70j9B2sr9QYOaQVNikEtImqFuBR66W0b&#10;L3EgXkexgfD3NVKlHkez82ZntuhtI87U+dqxgvEoAUFcOl1zpeBrVwyfQfiArLFxTAqu5GExvxvM&#10;MNfuwp903oZKRAj7HBWYENpcSl8asuhHriWO3t51FkOUXSV1h5cIt41Mk2QiLdYcGwy2tDRUHrcn&#10;G9/4Xi1pczrsip9VMV0X5r1/27BSD/f96wuIQH34P/5Lf2gFaTJ9SidZlj3CbVMEgZz/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7aRDswAAADjAAAADwAAAAAAAAAAAAAAAACY&#10;AgAAZHJzL2Rvd25yZXYueG1sUEsFBgAAAAAEAAQA9QAAAJEDAAAAAA==&#10;" fillcolor="#168489" stroked="f">
                    <v:textbox inset="2.53958mm,1.2694mm,2.53958mm,1.2694mm"/>
                  </v:oval>
                  <v:shape id="Google Shape;4244;p93" o:spid="_x0000_s2159" style="position:absolute;left:53389;top:18649;width:11049;height:11049;visibility:visible;mso-wrap-style:square;v-text-anchor:top" coordsize="265,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P80MoA&#10;AADjAAAADwAAAGRycy9kb3ducmV2LnhtbESPT2vCQBTE74LfYXmF3uqmIf5JdBWxFLyI1nrx9sw+&#10;k2D2bchuNX57Vyh4HGbmN8xs0ZlaXKl1lWUFn4MIBHFudcWFgsPv98cEhPPIGmvLpOBODhbzfm+G&#10;mbY3/qHr3hciQNhlqKD0vsmkdHlJBt3ANsTBO9vWoA+yLaRu8RbgppZxFI2kwYrDQokNrUrKL/s/&#10;o+BiN006Tk7x6mt3Pw4r3HospFLvb91yCsJT51/h//ZaK4ijcRKP0jRN4Pkp/AE5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6D/NDKAAAA4wAAAA8AAAAAAAAAAAAAAAAAmAIA&#10;AGRycy9kb3ducmV2LnhtbFBLBQYAAAAABAAEAPUAAACPAwAAAAA=&#10;" path="m130,c118,75,75,118,,130v62,23,112,73,135,135c147,191,191,147,265,135,203,112,154,62,130,xe" fillcolor="#9ca5b2" stroked="f">
                    <v:path arrowok="t" o:extrusionok="f" o:connecttype="custom" o:connectlocs="2147483647,0;0,2147483647;2147483647,2147483647;2147483647,2147483647;2147483647,0" o:connectangles="0,0,0,0,0"/>
                  </v:shape>
                  <v:shape id="TextBox 44" o:spid="_x0000_s2160" type="#_x0000_t202" style="position:absolute;left:52599;top:734;width:31410;height:5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43coA&#10;AADjAAAADwAAAGRycy9kb3ducmV2LnhtbESPQWvCQBSE7wX/w/IEb3XXoNZEVymVQk8WrQreHtln&#10;Esy+DdmtSf+9Wyj0OMzMN8xq09ta3Kn1lWMNk7ECQZw7U3Gh4fj1/rwA4QOywdoxafghD5v14GmF&#10;mXEd7+l+CIWIEPYZaihDaDIpfV6SRT92DXH0rq61GKJsC2la7CLc1jJRai4tVhwXSmzoraT8dvi2&#10;Gk676+U8VZ/F1s6azvVKsk2l1qNh/7oEEagP/+G/9ofRkKiXaTJP03QG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hIeN3KAAAA4wAAAA8AAAAAAAAAAAAAAAAAmAIA&#10;AGRycy9kb3ducmV2LnhtbFBLBQYAAAAABAAEAPUAAACPAwAAAAA=&#10;" filled="f" stroked="f">
                    <v:textbo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الثقافة التنظيمية</w:t>
                          </w:r>
                        </w:p>
                      </w:txbxContent>
                    </v:textbox>
                  </v:shape>
                </v:group>
                <v:group id="Group 2074269996" o:spid="_x0000_s2161" style="position:absolute;left:34113;top:18649;width:34852;height:29605" coordorigin="34113,18649" coordsize="34852,29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7b+A&#10;zAAAAOMAAAAPAAAAAAAAAAAAAAAAAKoCAABkcnMvZG93bnJldi54bWxQSwUGAAAAAAQABAD6AAAA&#10;owMAAAAA&#10;">
                  <v:shape id="Google Shape;4243;p93" o:spid="_x0000_s2162" style="position:absolute;left:35593;top:18649;width:11097;height:11049;visibility:visible;mso-wrap-style:square;v-text-anchor:top" coordsize="266,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uU8sA&#10;AADjAAAADwAAAGRycy9kb3ducmV2LnhtbESPzWrDMBCE74G8g9hAb4kUE5zajRJCobSXQuqkh94W&#10;a/1DrJWx1MR++6pQ6HGYmW+Y3WG0nbjR4FvHGtYrBYK4dKblWsPl/LJ8BOEDssHOMWmYyMNhP5/t&#10;MDfuzh90K0ItIoR9jhqaEPpcSl82ZNGvXE8cvcoNFkOUQy3NgPcIt51MlEqlxZbjQoM9PTdUXotv&#10;q+HV9MVmSqvPlE70Pn0dL1V9Ulo/LMbjE4hAY/gP/7XfjIZEbTdJmmXZFn4/xT8g9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G0K5TywAAAOMAAAAPAAAAAAAAAAAAAAAAAJgC&#10;AABkcnMvZG93bnJldi54bWxQSwUGAAAAAAQABAD1AAAAkAMAAAAA&#10;" path="m135,c112,62,63,112,,135v75,12,118,55,130,130c154,203,203,153,266,130,191,118,147,75,135,xe" fillcolor="#9ca5b2" stroked="f">
                    <v:path arrowok="t" o:extrusionok="f" o:connecttype="custom" o:connectlocs="2147483647,0;0,2147483647;2147483647,2147483647;2147483647,2147483647;2147483647,0" o:connectangles="0,0,0,0,0"/>
                  </v:shape>
                  <v:oval id="Google Shape;4239;p93" o:spid="_x0000_s2163" style="position:absolute;left:41133;top:24189;width:17796;height:17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Fmv8oA&#10;AADjAAAADwAAAGRycy9kb3ducmV2LnhtbERPTWvCQBC9F/oflil4q5umakzqKkVUBE+mLba3MTtN&#10;QrOzIbtq/PfuQejx8b5ni9404kydqy0reBlGIIgLq2suFXx+rJ+nIJxH1thYJgVXcrCYPz7MMNP2&#10;wns6574UIYRdhgoq79tMSldUZNANbUscuF/bGfQBdqXUHV5CuGlkHEUTabDm0FBhS8uKir/8ZBSs&#10;vraHn9Fmedwlm9dcf++T3Tg+KjV46t/fQHjq/b/47t5qBXGUjOJJmqZhdPgU/oCc3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gRZr/KAAAA4wAAAA8AAAAAAAAAAAAAAAAAmAIA&#10;AGRycy9kb3ducmV2LnhtbFBLBQYAAAAABAAEAPUAAACPAwAAAAA=&#10;" fillcolor="#ffcc5e" stroked="f">
                    <v:textbox inset="2.53958mm,1.2694mm,2.53958mm,1.2694mm"/>
                  </v:oval>
                  <v:shape id="TextBox 48" o:spid="_x0000_s2164" type="#_x0000_t202" style="position:absolute;left:34113;top:43056;width:34852;height:5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Vy2MYA&#10;AADjAAAADwAAAGRycy9kb3ducmV2LnhtbERPy2rCQBTdF/yH4Qrd6YzBZ+ooohS6svgqdHfJXJPQ&#10;zJ2QmZr4905B6NkdzouzXHe2EjdqfOlYw2ioQBBnzpScazif3gdzED4gG6wck4Y7eVivei9LTI1r&#10;+UC3Y8hFLGGfooYihDqV0mcFWfRDVxNH7eoaiyHSJpemwTaW20omSk2lxZLjQoE1bQvKfo6/VsNl&#10;f/3+GqvPfGcndes6JdkupNav/W7zBiJQF/7Nz/SH0ZCo2TiZLiLg71P8A3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Vy2MYAAADjAAAADwAAAAAAAAAAAAAAAACYAgAAZHJz&#10;L2Rvd25yZXYueG1sUEsFBgAAAAAEAAQA9QAAAIsDAAAAAA==&#10;" filled="f" stroked="f">
                    <v:textbo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إدارة التغيير</w:t>
                          </w:r>
                        </w:p>
                      </w:txbxContent>
                    </v:textbox>
                  </v:shape>
                </v:group>
                <v:group id="Group 2074270000" o:spid="_x0000_s2165" style="position:absolute;left:71137;top:18601;width:28566;height:29651" coordorigin="71137,18601" coordsize="28565,296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7O1ueyQAA&#10;AOMAAAAPAAAAAAAAAAAAAAAAAKoCAABkcnMvZG93bnJldi54bWxQSwUGAAAAAAQABAD6AAAAoAMA&#10;AAAA&#10;">
                  <v:shape id="Google Shape;4245;p93" o:spid="_x0000_s2166" style="position:absolute;left:71137;top:18601;width:10874;height:10890;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aFycoA&#10;AADjAAAADwAAAGRycy9kb3ducmV2LnhtbESPQWvCQBSE70L/w/IKvemuoTSaukoJFCzSQ6Pg9ZF9&#10;zUazb0N21fTfu4VCj8PMfMOsNqPrxJWG0HrWMJ8pEMS1Ny03Gg779+kCRIjIBjvPpOGHAmzWD5MV&#10;Fsbf+IuuVWxEgnAoUIONsS+kDLUlh2Hme+LkffvBYUxyaKQZ8JbgrpOZUi/SYctpwWJPpaX6XF1c&#10;ouyWh2N9On3m/qMqs7Nt92ZRav30OL69gog0xv/wX3trNGQqf85ypdQcfj+lPyD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u2hcnKAAAA4wAAAA8AAAAAAAAAAAAAAAAAmAIA&#10;AGRycy9kb3ducmV2LnhtbFBLBQYAAAAABAAEAPUAAACPAwAAAAA=&#10;" path="m136,c113,63,63,113,,136v71,12,113,54,125,125c148,198,198,148,261,125,190,113,148,71,136,xe" fillcolor="#9ca5b2" stroked="f">
                    <v:path arrowok="t" o:extrusionok="f" o:connecttype="custom" o:connectlocs="2147483647,0;0,2147483647;2147483647,2147483647;2147483647,2147483647;2147483647,0" o:connectangles="0,0,0,0,0"/>
                  </v:shape>
                  <v:oval id="Google Shape;4240;p93" o:spid="_x0000_s2167" style="position:absolute;left:76471;top:23935;width:17796;height:17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nsgA&#10;AADjAAAADwAAAGRycy9kb3ducmV2LnhtbESPQUvDQBSE74L/YXmCN7vbUNoSuy1VCPQmrS16fGSf&#10;2WD2bcg+0/jvXUHwOMzMN8xmN4VOjTSkNrKF+cyAIq6ja7mxcH6tHtagkiA77CKThW9KsNve3myw&#10;dPHKRxpP0qgM4VSiBS/Sl1qn2lPANIs9cfY+4hBQshwa7Qa8ZnjodGHMUgdsOS947OnZU/15+goW&#10;Xp6CH9vl0VcX4bfqfT+XHitr7++m/SMooUn+w3/tg7NQmNWiWBljCvj9lP+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9taeyAAAAOMAAAAPAAAAAAAAAAAAAAAAAJgCAABk&#10;cnMvZG93bnJldi54bWxQSwUGAAAAAAQABAD1AAAAjQMAAAAA&#10;" fillcolor="#9fcfd1" stroked="f">
                    <v:textbox inset="2.53958mm,1.2694mm,2.53958mm,1.2694mm"/>
                  </v:oval>
                  <v:shape id="TextBox 52" o:spid="_x0000_s2168" type="#_x0000_t202" style="position:absolute;left:73990;top:43053;width:25713;height:5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6cw8oA&#10;AADjAAAADwAAAGRycy9kb3ducmV2LnhtbESPX0vDQBDE3wW/w7GCb/bWtLY19lqkpeCTYv+Bb0tu&#10;mwRzeyF3NvHbe4Lg4zAzv2EWq8E16sJdqL0YuB8hKJbC21pKA4f99m4OKkQSS40XNvDNAVbL66sF&#10;5db38s6XXSxVgkjIyUAVY5trHYqKHYWRb1mSd/ado5hkV2rbUZ/grtEZ4lQ7qiUtVNTyuuLic/fl&#10;DBxfzx+nCb6VG/fQ9n5ALe5RG3N7Mzw/gYo8xP/wX/vFGshwNslmiDiG30/pD+jl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6enMPKAAAA4wAAAA8AAAAAAAAAAAAAAAAAmAIA&#10;AGRycy9kb3ducmV2LnhtbFBLBQYAAAAABAAEAPUAAACPAwAAAAA=&#10;" filled="f" stroked="f">
                    <v:textbox>
                      <w:txbxContent>
                        <w:p w:rsidR="00FD5841" w:rsidRDefault="00FD5841" w:rsidP="00CC0AC1">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توجيه الرؤية الرقمية</w:t>
                          </w:r>
                        </w:p>
                      </w:txbxContent>
                    </v:textbox>
                  </v:shape>
                </v:group>
                <v:shape id="Picture 2074270004" o:spid="_x0000_s2169" type="#_x0000_t75" style="position:absolute;left:63886;top:10014;width:8840;height:8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PSZO6LNAAAA4wAAAA8AAAAA&#10;AAAAAAAAAAAAnwIAAGRycy9kb3ducmV2LnhtbFBLBQYAAAAABAAEAPcAAACZAwAAAAA=&#10;">
                  <v:imagedata r:id="rId143" o:title="" gain="19661f" blacklevel="22938f"/>
                  <v:path arrowok="t"/>
                </v:shape>
                <v:shape id="Picture 2074270005" o:spid="_x0000_s2170" type="#_x0000_t75" style="position:absolute;left:45047;top:27996;width:11091;height:110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D5AbKAAAA4wAAAA8AAABkcnMvZG93bnJldi54bWxEj0FrwkAUhO8F/8PyhN7qbkNjSuoqpSAI&#10;FcRo6fU1+5qEZt+G7GrSf+8KgsdhZr5hFqvRtuJMvW8ca3ieKRDEpTMNVxqOh/XTKwgfkA22jknD&#10;P3lYLScPC8yNG3hP5yJUIkLY56ihDqHLpfRlTRb9zHXE0ft1vcUQZV9J0+MQ4baViVJzabHhuFBj&#10;Rx81lX/FyWr4Idqlc/4cvrat2m52xyT9LqzWj9Px/Q1EoDHcw7f2xmhIVPaSZEqpFK6f4h+Qyw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VD5AbKAAAA4wAAAA8AAAAAAAAA&#10;AAAAAAAAnwIAAGRycy9kb3ducmV2LnhtbFBLBQYAAAAABAAEAPcAAACWAwAAAAA=&#10;">
                  <v:imagedata r:id="rId144" o:title=""/>
                  <v:path arrowok="t"/>
                </v:shape>
                <v:shape id="Graphic 55" o:spid="_x0000_s2171" type="#_x0000_t75" style="position:absolute;left:10128;top:28740;width:8086;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3sdHJAAAA4wAAAA8AAABkcnMvZG93bnJldi54bWxEj0FLw0AUhO+C/2F5gjf71qhtSbstVRAF&#10;D2pr74/sMxvMvg3ZTRP/vSsIHoeZ+YZZbyffqhP3sQli4HqmQbFUwTZSG/g4PF4tQcVEYqkNwga+&#10;OcJ2c362ptKGUd75tE+1yhCJJRlwKXUlYqwce4qz0LFk7zP0nlKWfY22pzHDfYuF1nP01EhecNTx&#10;g+Pqaz94A3fHwzAdX/FlYGfx5ml8m+P9zpjLi2m3ApV4Sv/hv/azNVDoxW2x0JkLv5/yH8DN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ex0ckAAADjAAAADwAAAAAAAAAA&#10;AAAAAACfAgAAZHJzL2Rvd25yZXYueG1sUEsFBgAAAAAEAAQA9wAAAJUDAAAAAA==&#10;">
                  <v:imagedata r:id="rId145" o:title=""/>
                  <v:path arrowok="t"/>
                </v:shape>
                <v:shape id="Picture 2074270007" o:spid="_x0000_s2172" type="#_x0000_t75" style="position:absolute;left:80949;top:28651;width:8840;height:8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tUGrJAAAA4wAAAA8AAABkcnMvZG93bnJldi54bWxEj81qwzAQhO+FvoPYQm6NFCeNgxMllEAg&#10;lx6an/vGWtui1spYiuO+fVUo9DjMzDfMZje6VgzUB+tZw2yqQBCX3liuNVzOh9cViBCRDbaeScM3&#10;Bdhtn582WBj/4E8aTrEWCcKhQA1NjF0hZSgbchimviNOXuV7hzHJvpamx0eCu1ZmSi2lQ8tpocGO&#10;9g2VX6e70/DmqBrsdahse1vw/WM/v8yOc60nL+P7GkSkMf6H/9pHoyFT+SLLlVI5/H5Kf0B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a1QaskAAADjAAAADwAAAAAAAAAA&#10;AAAAAACfAgAAZHJzL2Rvd25yZXYueG1sUEsFBgAAAAAEAAQA9wAAAJUDAAAAAA==&#10;">
                  <v:imagedata r:id="rId146" o:title=""/>
                  <v:path arrowok="t"/>
                </v:shape>
                <v:shape id="Picture 2074270008" o:spid="_x0000_s2173" type="#_x0000_t75" style="position:absolute;left:27412;top:10452;width:9663;height:96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IPIAAAA4wAAAA8AAABkcnMvZG93bnJldi54bWxET89rwjAUvg/8H8ITdpuJYdhRjSI62TwM&#10;Nid4fTZvbWfzUppMq3/9chjs+PH9ni1614gzdaH2bGA8UiCIC29rLg3sPzcPTyBCRLbYeCYDVwqw&#10;mA/uZphbf+EPOu9iKVIIhxwNVDG2uZShqMhhGPmWOHFfvnMYE+xKaTu8pHDXSK3URDqsOTVU2NKq&#10;ouK0+3EGcKzfTlvXv/jb8XlzWONav2ffxtwP++UURKQ+/ov/3K/WgFbZo86UUml0+pT+gJz/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bPviDyAAAAOMAAAAPAAAAAAAAAAAA&#10;AAAAAJ8CAABkcnMvZG93bnJldi54bWxQSwUGAAAAAAQABAD3AAAAlAMAAAAA&#10;">
                  <v:imagedata r:id="rId147" o:title="" grayscale="t" bilevel="t"/>
                  <v:path arrowok="t"/>
                </v:shape>
                <w10:wrap anchorx="page"/>
                <w10:anchorlock/>
              </v:group>
            </w:pict>
          </mc:Fallback>
        </mc:AlternateContent>
      </w:r>
    </w:p>
    <w:p w:rsidR="009762C9"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1A7A830" wp14:editId="6CD1A532">
                <wp:extent cx="5731510" cy="892088"/>
                <wp:effectExtent l="0" t="0" r="2540" b="22860"/>
                <wp:docPr id="20742684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19" name="مجموعة 47"/>
                        <wpg:cNvGrpSpPr/>
                        <wpg:grpSpPr>
                          <a:xfrm>
                            <a:off x="0" y="0"/>
                            <a:ext cx="5731510" cy="895351"/>
                            <a:chOff x="0" y="0"/>
                            <a:chExt cx="5878196" cy="918845"/>
                          </a:xfrm>
                        </wpg:grpSpPr>
                        <wpg:grpSp>
                          <wpg:cNvPr id="2074268420" name="مجموعة 48"/>
                          <wpg:cNvGrpSpPr/>
                          <wpg:grpSpPr>
                            <a:xfrm>
                              <a:off x="0" y="0"/>
                              <a:ext cx="5878196" cy="918845"/>
                              <a:chOff x="0" y="0"/>
                              <a:chExt cx="6240348" cy="919070"/>
                            </a:xfrm>
                          </wpg:grpSpPr>
                          <wpg:grpSp>
                            <wpg:cNvPr id="2074268421" name="مجموعة 49"/>
                            <wpg:cNvGrpSpPr/>
                            <wpg:grpSpPr>
                              <a:xfrm>
                                <a:off x="0" y="169208"/>
                                <a:ext cx="5433072" cy="580613"/>
                                <a:chOff x="0" y="169208"/>
                                <a:chExt cx="5433072" cy="580613"/>
                              </a:xfrm>
                            </wpg:grpSpPr>
                            <wps:wsp>
                              <wps:cNvPr id="20742684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25"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توجيه الرؤية الرقمية</w:t>
                                </w:r>
                              </w:p>
                            </w:txbxContent>
                          </wps:txbx>
                          <wps:bodyPr wrap="square" rtlCol="1">
                            <a:spAutoFit/>
                          </wps:bodyPr>
                        </wps:wsp>
                      </wpg:grpSp>
                      <pic:pic xmlns:pic="http://schemas.openxmlformats.org/drawingml/2006/picture">
                        <pic:nvPicPr>
                          <pic:cNvPr id="207426842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Kd1H2w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Gwp3Uf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21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iCimm&#10;zAAAAOMAAAAPAAAAAAAAAAAAAAAAAKoCAABkcnMvZG93bnJldi54bWxQSwUGAAAAAAQABAD6AAAA&#10;owMAAAAA&#10;">
                  <v:group id="مجموعة 48" o:spid="_x0000_s21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1cSobL&#10;AAAA4wAAAA8AAAAAAAAAAAAAAAAAqgIAAGRycy9kb3ducmV2LnhtbFBLBQYAAAAABAAEAPoAAACi&#10;AwAAAAA=&#10;">
                    <v:group id="مجموعة 49" o:spid="_x0000_s21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IQ7x3L&#10;AAAA4wAAAA8AAAAAAAAAAAAAAAAAqgIAAGRycy9kb3ducmV2LnhtbFBLBQYAAAAABAAEAPoAAACi&#10;AwAAAAA=&#10;">
                      <v:shape id="شكل حر 50" o:spid="_x0000_s21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uackA&#10;AADjAAAADwAAAGRycy9kb3ducmV2LnhtbESPQWvCQBSE7wX/w/IKvdVNtxoluooIghQPGhWvj+xr&#10;Epp9G7Krpv/eLRQ8DjPzDTNf9rYRN+p87VjDxzABQVw4U3Op4XTcvE9B+IBssHFMGn7Jw3IxeJlj&#10;ZtydD3TLQykihH2GGqoQ2kxKX1Rk0Q9dSxy9b9dZDFF2pTQd3iPcNlIlSSot1hwXKmxpXVHxk1+t&#10;hvRrfNnvi834kG8/d56sORsXtH577VczEIH68Az/t7dGg0omI5VOR0rB36f4B+Ti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BQua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fjUMoA&#10;AADjAAAADwAAAGRycy9kb3ducmV2LnhtbESPT2vCQBTE70K/w/IKXqRuGv80pFmltBQ8qi09P7Ov&#10;m9Ds2zS7xvjtXUHwOMzMb5hiPdhG9NT52rGC52kCgrh0umaj4Pvr8ykD4QOyxsYxKTiTh/XqYVRg&#10;rt2Jd9TvgxERwj5HBVUIbS6lLyuy6KeuJY7er+sshig7I3WHpwi3jUyTZCkt1hwXKmzpvaLyb3+0&#10;CvDfbn8OLjjfH4z5mCzaYaIXSo0fh7dXEIGGcA/f2hutIE1e5ukym6czuH6Kf0CuL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PH41DKAAAA4wAAAA8AAAAAAAAAAAAAAAAAmAIA&#10;AGRycy9kb3ducmV2LnhtbFBLBQYAAAAABAAEAPUAAACPAwAAAAA=&#10;" fillcolor="#a5a5a5 [2092]" stroked="f" strokeweight="1pt">
                        <v:stroke joinstyle="miter"/>
                      </v:roundrect>
                    </v:group>
                    <v:oval id="شكل بيضاوي 52" o:spid="_x0000_s21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IjkMoA&#10;AADjAAAADwAAAGRycy9kb3ducmV2LnhtbESPUUvDMBSF34X9h3AHvrnEUOrolg3ZEBQUtNM9X5q7&#10;tqy5KU1cu39vBMHHwznnO5z1dnKduNAQWs8G7hcKBHHlbcu1gc/D090SRIjIFjvPZOBKAbab2c0a&#10;C+tH/qBLGWuRIBwKNNDE2BdShqohh2Hhe+LknfzgMCY51NIOOCa466RWKpcOW04LDfa0a6g6l9/O&#10;wPv59HU9vryqt9qPZT66vdb2YMztfHpcgYg0xf/wX/vZGtDqIdP5MtMZ/H5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yI5DKAAAA4wAAAA8AAAAAAAAAAAAAAAAAmAIA&#10;AGRycy9kb3ducmV2LnhtbFBLBQYAAAAABAAEAPUAAACPAwAAAAA=&#10;" filled="f" strokecolor="#168489" strokeweight="1pt">
                      <v:stroke joinstyle="miter"/>
                    </v:oval>
                  </v:group>
                  <v:shape id="مربع نص 41" o:spid="_x0000_s218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jAb8kA&#10;AADjAAAADwAAAGRycy9kb3ducmV2LnhtbESPzWrDMBCE74W+g9hCb40Uk6TBjRJCfyCHXpq698Xa&#10;WCbWyljb2Hn7qlDocZiZb5jNbgqdutCQ2sgW5jMDiriOruXGQvX59rAGlQTZYReZLFwpwW57e7PB&#10;0sWRP+hylEZlCKcSLXiRvtQ61Z4CplnsibN3ikNAyXJotBtwzPDQ6cKYlQ7Ycl7w2NOzp/p8/A4W&#10;RNx+fq1eQzp8Te8vozf1Eitr7++m/RMooUn+w3/tg7NQmMdFsVovii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ojAb8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توجيه الرؤية الرقمية</w:t>
                          </w:r>
                        </w:p>
                      </w:txbxContent>
                    </v:textbox>
                  </v:shape>
                </v:group>
                <v:shape id="صورة 54" o:spid="_x0000_s218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NF7jLAAAA4wAAAA8AAABkcnMvZG93bnJldi54bWxET11LwzAUfRf2H8Id+OZSq2y1WzZUJgh7&#10;2qri411zbeuSm5rErf77RRB8OA+H88VZrAZrxJF86BwruJ5kIIhrpztuFLxUT1cFiBCRNRrHpOCH&#10;AqyWo4sFltqdeEvHXWxEKuFQooI2xr6UMtQtWQwT1xMn7cN5izFR30jt8ZTKrZF5lk2lxY7TQos9&#10;PbZUH3bfVsHGP+w/76o3U31t39eFuZm9HtYbpS7Hw/0cRKQh/pv/0s9aQZ7NbvNpkQC/n9IfkMs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RjRe4ywAAAOMAAAAPAAAAAAAA&#10;AAAAAAAAAJ8CAABkcnMvZG93bnJldi54bWxQSwUGAAAAAAQABAD3AAAAlwMAAAAA&#10;">
                  <v:imagedata r:id="rId70"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القيادة القوية تضع رؤية واضحة للتحول الرقمي:</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تحديد الأهداف: وضع أهداف استراتيجية تتماشى مع التحوّل الرقمي.</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إلهام الموظفين: تحفيز الفرق على تبني التغيير والتكيف مع التقنيات الجديدة.</w:t>
      </w:r>
    </w:p>
    <w:p w:rsidR="00181023" w:rsidRPr="006B556E" w:rsidRDefault="009762C9"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4698B24" wp14:editId="249B2ED3">
                <wp:extent cx="5731510" cy="892088"/>
                <wp:effectExtent l="0" t="0" r="2540" b="22860"/>
                <wp:docPr id="20742684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28" name="مجموعة 47"/>
                        <wpg:cNvGrpSpPr/>
                        <wpg:grpSpPr>
                          <a:xfrm>
                            <a:off x="0" y="0"/>
                            <a:ext cx="5731510" cy="895351"/>
                            <a:chOff x="0" y="0"/>
                            <a:chExt cx="5878196" cy="918845"/>
                          </a:xfrm>
                        </wpg:grpSpPr>
                        <wpg:grpSp>
                          <wpg:cNvPr id="2074268429" name="مجموعة 48"/>
                          <wpg:cNvGrpSpPr/>
                          <wpg:grpSpPr>
                            <a:xfrm>
                              <a:off x="0" y="0"/>
                              <a:ext cx="5878196" cy="918845"/>
                              <a:chOff x="0" y="0"/>
                              <a:chExt cx="6240348" cy="919070"/>
                            </a:xfrm>
                          </wpg:grpSpPr>
                          <wpg:grpSp>
                            <wpg:cNvPr id="2074268430" name="مجموعة 49"/>
                            <wpg:cNvGrpSpPr/>
                            <wpg:grpSpPr>
                              <a:xfrm>
                                <a:off x="0" y="169208"/>
                                <a:ext cx="5433072" cy="580613"/>
                                <a:chOff x="0" y="169208"/>
                                <a:chExt cx="5433072" cy="580613"/>
                              </a:xfrm>
                            </wpg:grpSpPr>
                            <wps:wsp>
                              <wps:cNvPr id="20742684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34"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تعزيز الثقافة التنظيمية</w:t>
                                </w:r>
                              </w:p>
                            </w:txbxContent>
                          </wps:txbx>
                          <wps:bodyPr wrap="square" rtlCol="1">
                            <a:spAutoFit/>
                          </wps:bodyPr>
                        </wps:wsp>
                      </wpg:grpSp>
                      <pic:pic xmlns:pic="http://schemas.openxmlformats.org/drawingml/2006/picture">
                        <pic:nvPicPr>
                          <pic:cNvPr id="207426843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Dpnk6q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1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DKkaAyQAA&#10;AOMAAAAPAAAAAAAAAAAAAAAAAKoCAABkcnMvZG93bnJldi54bWxQSwUGAAAAAAQABAD6AAAAoAMA&#10;AAAA&#10;">
                  <v:group id="مجموعة 48" o:spid="_x0000_s21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ZuMb&#10;zAAAAOMAAAAPAAAAAAAAAAAAAAAAAKoCAABkcnMvZG93bnJldi54bWxQSwUGAAAAAAQABAD6AAAA&#10;owMAAAAA&#10;">
                    <v:group id="مجموعة 49" o:spid="_x0000_s21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XcW8oA&#10;AADjAAAADwAAAAAAAAAAAAAAAACqAgAAZHJzL2Rvd25yZXYueG1sUEsFBgAAAAAEAAQA+gAAAKED&#10;AAAAAA==&#10;">
                      <v:shape id="شكل حر 50" o:spid="_x0000_s21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8mw8kA&#10;AADjAAAADwAAAGRycy9kb3ducmV2LnhtbESPQYvCMBSE78L+h/AW9qapVatUo4ggiHjQqnh9NG/b&#10;ss1LabJa/71ZWPA4zMw3zGLVmVrcqXWVZQXDQQSCOLe64kLB5bztz0A4j6yxtkwKnuRgtfzoLTDV&#10;9sEnume+EAHCLkUFpfdNKqXLSzLoBrYhDt63bQ36INtC6hYfAW5qGUdRIg1WHBZKbGhTUv6T/RoF&#10;yX5yOx7z7eSU7UYHR0ZftfVKfX126zkIT51/h//bO60gjqbjOJmNR0P4+xT+gFy+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R8mw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QFsoA&#10;AADjAAAADwAAAGRycy9kb3ducmV2LnhtbESPT2vCQBTE70K/w/IKXqRuGv80pFmltBQ8qi09P7Ov&#10;m9Ds2zS7xvjtXUHwOMzMb5hiPdhG9NT52rGC52kCgrh0umaj4Pvr8ykD4QOyxsYxKTiTh/XqYVRg&#10;rt2Jd9TvgxERwj5HBVUIbS6lLyuy6KeuJY7er+sshig7I3WHpwi3jUyTZCkt1hwXKmzpvaLyb3+0&#10;CvDfbn8OLjjfH4z5mCzaYaIXSo0fh7dXEIGGcA/f2hutIE1e5ukym89SuH6Kf0CuL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lS0BbKAAAA4wAAAA8AAAAAAAAAAAAAAAAAmAIA&#10;AGRycy9kb3ducmV2LnhtbFBLBQYAAAAABAAEAPUAAACPAwAAAAA=&#10;" fillcolor="#a5a5a5 [2092]" stroked="f" strokeweight="1pt">
                        <v:stroke joinstyle="miter"/>
                      </v:roundrect>
                    </v:group>
                    <v:oval id="شكل بيضاوي 52" o:spid="_x0000_s21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tOcsA&#10;AADjAAAADwAAAGRycy9kb3ducmV2LnhtbESPUUvDMBSF3wX/Q7iCby5ZNurolo0xERQUtHN7vjR3&#10;bVlzU5q4dv/eCIKPh3POdzirzehacaE+NJ4NTCcKBHHpbcOVga/988MCRIjIFlvPZOBKATbr25sV&#10;5tYP/EmXIlYiQTjkaKCOsculDGVNDsPEd8TJO/neYUyyr6TtcUhw10qtVCYdNpwWauxoV1N5Lr6d&#10;gY/z6XA9vr6p98oPRTa4J63t3pj7u3G7BBFpjP/hv/aLNaDV41xni/lsBr+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lgi05ywAAAOMAAAAPAAAAAAAAAAAAAAAAAJgC&#10;AABkcnMvZG93bnJldi54bWxQSwUGAAAAAAQABAD1AAAAkAMAAAAA&#10;" filled="f" strokecolor="#168489" strokeweight="1pt">
                      <v:stroke joinstyle="miter"/>
                    </v:oval>
                  </v:group>
                  <v:shape id="مربع نص 41" o:spid="_x0000_s219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3zKckA&#10;AADjAAAADwAAAGRycy9kb3ducmV2LnhtbESPzU7DMBCE70i8g7VI3KjdEEoV6lYVP1IPXCjhvoqX&#10;OCJeR/HSpG+PkZA4jmbmG81mN4denWhMXWQLy4UBRdxE13FroX5/uVmDSoLssI9MFs6UYLe9vNhg&#10;5eLEb3Q6SqsyhFOFFrzIUGmdGk8B0yIOxNn7jGNAyXJstRtxyvDQ68KYlQ7YcV7wONCjp+br+B0s&#10;iLj98lw/h3T4mF+fJm+aO6ytvb6a9w+ghGb5D/+1D85CYe7LYrUub0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B3zKc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تعزيز الثقافة التنظيمية</w:t>
                          </w:r>
                        </w:p>
                      </w:txbxContent>
                    </v:textbox>
                  </v:shape>
                </v:group>
                <v:shape id="صورة 54" o:spid="_x0000_s219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GHxLNAAAA4wAAAA8AAABkcnMvZG93bnJldi54bWxEj8FOwzAQRO9I/IO1SNyoQ1raEOpWgIqE&#10;1FObFnFc4iUJtdfBNm34e4yExHE0M2808+VgjTiSD51jBdejDARx7XTHjYJd9XRVgAgRWaNxTAq+&#10;KcBycX42x1K7E2/ouI2NSBAOJSpoY+xLKUPdksUwcj1x8t6dtxiT9I3UHk8Jbo3Ms2wqLXacFlrs&#10;6bGl+rD9sgrW/uHt47Z6MdXn5nVVmPFsf1itlbq8GO7vQEQa4n/4r/2sFeTZbJJPi8n4Bn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SGHxLNAAAA4wAAAA8AAAAA&#10;AAAAAAAAAAAAnwIAAGRycy9kb3ducmV2LnhtbFBLBQYAAAAABAAEAPcAAACZAwAAAAA=&#10;">
                  <v:imagedata r:id="rId70" o:title=""/>
                  <v:path arrowok="t"/>
                </v:shape>
                <w10:wrap anchorx="page"/>
                <w10:anchorlock/>
              </v:group>
            </w:pict>
          </mc:Fallback>
        </mc:AlternateContent>
      </w:r>
    </w:p>
    <w:p w:rsidR="00181023" w:rsidRPr="00512C5E" w:rsidRDefault="00181023" w:rsidP="00512C5E">
      <w:pPr>
        <w:spacing w:line="360" w:lineRule="auto"/>
        <w:rPr>
          <w:rFonts w:ascii="Sakkal Majalla" w:hAnsi="Sakkal Majalla"/>
          <w:sz w:val="32"/>
          <w:szCs w:val="32"/>
        </w:rPr>
      </w:pPr>
      <w:r w:rsidRPr="00512C5E">
        <w:rPr>
          <w:rFonts w:ascii="Sakkal Majalla" w:hAnsi="Sakkal Majalla"/>
          <w:sz w:val="32"/>
          <w:szCs w:val="32"/>
          <w:rtl/>
        </w:rPr>
        <w:t>القادة يساهمون في بناء ثقافة داعمة للحوكمة الرقمية من خلال:</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تشجيع الابتكار: توفير بيئة تشجع على التجربة والتعلم من الأخطاء.</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التواصل الفعال: ضمان تدفق المعلومات بشكل سلس وشفاف داخل المؤسسة.</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B5BC860" wp14:editId="101FE79F">
                <wp:extent cx="5731510" cy="892088"/>
                <wp:effectExtent l="0" t="0" r="2540" b="22860"/>
                <wp:docPr id="20742684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37" name="مجموعة 47"/>
                        <wpg:cNvGrpSpPr/>
                        <wpg:grpSpPr>
                          <a:xfrm>
                            <a:off x="0" y="0"/>
                            <a:ext cx="5731510" cy="895351"/>
                            <a:chOff x="0" y="0"/>
                            <a:chExt cx="5878196" cy="918845"/>
                          </a:xfrm>
                        </wpg:grpSpPr>
                        <wpg:grpSp>
                          <wpg:cNvPr id="2074268438" name="مجموعة 48"/>
                          <wpg:cNvGrpSpPr/>
                          <wpg:grpSpPr>
                            <a:xfrm>
                              <a:off x="0" y="0"/>
                              <a:ext cx="5878196" cy="918845"/>
                              <a:chOff x="0" y="0"/>
                              <a:chExt cx="6240348" cy="919070"/>
                            </a:xfrm>
                          </wpg:grpSpPr>
                          <wpg:grpSp>
                            <wpg:cNvPr id="2074268439" name="مجموعة 49"/>
                            <wpg:cNvGrpSpPr/>
                            <wpg:grpSpPr>
                              <a:xfrm>
                                <a:off x="0" y="169208"/>
                                <a:ext cx="5433072" cy="580613"/>
                                <a:chOff x="0" y="169208"/>
                                <a:chExt cx="5433072" cy="580613"/>
                              </a:xfrm>
                            </wpg:grpSpPr>
                            <wps:wsp>
                              <wps:cNvPr id="20742684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43"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إدارة التغيير</w:t>
                                </w:r>
                              </w:p>
                            </w:txbxContent>
                          </wps:txbx>
                          <wps:bodyPr wrap="square" rtlCol="1">
                            <a:spAutoFit/>
                          </wps:bodyPr>
                        </wps:wsp>
                      </wpg:grpSp>
                      <pic:pic xmlns:pic="http://schemas.openxmlformats.org/drawingml/2006/picture">
                        <pic:nvPicPr>
                          <pic:cNvPr id="207426844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5yPD3A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13H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85yPD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1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3bEQv&#10;zAAAAOMAAAAPAAAAAAAAAAAAAAAAAKoCAABkcnMvZG93bnJldi54bWxQSwUGAAAAAAQABAD6AAAA&#10;owMAAAAA&#10;">
                  <v:group id="مجموعة 48" o:spid="_x0000_s21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G89BdyQAA&#10;AOMAAAAPAAAAAAAAAAAAAAAAAKoCAABkcnMvZG93bnJldi54bWxQSwUGAAAAAAQABAD6AAAAoAMA&#10;AAAA&#10;">
                    <v:group id="مجموعة 49" o:spid="_x0000_s21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91xs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49Ec/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b91&#10;xs0AAADjAAAADwAAAAAAAAAAAAAAAACqAgAAZHJzL2Rvd25yZXYueG1sUEsFBgAAAAAEAAQA+gAA&#10;AKQDAAAAAA==&#10;">
                      <v:shape id="شكل حر 50" o:spid="_x0000_s21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wJcgA&#10;AADjAAAADwAAAGRycy9kb3ducmV2LnhtbESPzYrCMBSF98K8Q7jC7DS1U6t0jDIIgogLrcpsL82d&#10;tkxzU5qo9e3NQnB5OH98i1VvGnGjztWWFUzGEQjiwuqaSwXn02Y0B+E8ssbGMil4kIPV8mOwwEzb&#10;Ox/plvtShBF2GSqovG8zKV1RkUE3ti1x8P5sZ9AH2ZVSd3gP46aRcRSl0mDN4aHCltYVFf/51ShI&#10;d9Pfw6HYTI/59mvvyOiLtl6pz2H/8w3CU+/f4Vd7qxXE0SyJ03mSBIrAFHhAL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VfAl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Y9HMkA&#10;AADjAAAADwAAAGRycy9kb3ducmV2LnhtbESPT2vCQBTE74LfYXlCL6IbQ/xDdJVSKfRYrXh+Zp+b&#10;YPZtzK4x/fbdQqHHYWZ+w2x2va1FR62vHCuYTRMQxIXTFRsFp6/3yQqED8gaa8ek4Js87LbDwQZz&#10;7Z58oO4YjIgQ9jkqKENocil9UZJFP3UNcfSurrUYomyN1C0+I9zWMk2ShbRYcVwosaG3korb8WEV&#10;4N1+ni8uON9djNmP500/1nOlXkb96xpEoD78h//aH1pBmiyzdLHKshn8fo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YY9HMkAAADjAAAADwAAAAAAAAAAAAAAAACYAgAA&#10;ZHJzL2Rvd25yZXYueG1sUEsFBgAAAAAEAAQA9QAAAI4DAAAAAA==&#10;" fillcolor="#a5a5a5 [2092]" stroked="f" strokeweight="1pt">
                        <v:stroke joinstyle="miter"/>
                      </v:roundrect>
                    </v:group>
                    <v:oval id="شكل بيضاوي 52" o:spid="_x0000_s21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j738oA&#10;AADjAAAADwAAAGRycy9kb3ducmV2LnhtbESPUUvDMBSF34X9h3AHvrnEUOrolg3ZEBQUtNM9X5q7&#10;tqy5KU1cu39vBMHHwznnO5z1dnKduNAQWs8G7hcKBHHlbcu1gc/D090SRIjIFjvPZOBKAbab2c0a&#10;C+tH/qBLGWuRIBwKNNDE2BdShqohh2Hhe+LknfzgMCY51NIOOCa466RWKpcOW04LDfa0a6g6l9/O&#10;wPv59HU9vryqt9qPZT66vdb2YMztfHpcgYg0xf/wX/vZGtDqIdP5Mss0/H5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LI+9/KAAAA4wAAAA8AAAAAAAAAAAAAAAAAmAIA&#10;AGRycy9kb3ducmV2LnhtbFBLBQYAAAAABAAEAPUAAACPAwAAAAA=&#10;" filled="f" strokecolor="#168489" strokeweight="1pt">
                      <v:stroke joinstyle="miter"/>
                    </v:oval>
                  </v:group>
                  <v:shape id="مربع نص 41" o:spid="_x0000_s219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YIMkA&#10;AADjAAAADwAAAGRycy9kb3ducmV2LnhtbESPzU7DMBCE70i8g7VI3KjdEEoV6lYVP1IPXCjhvoqX&#10;OCJeR/HSpG+PkZA4jmbmG81mN4denWhMXWQLy4UBRdxE13FroX5/uVmDSoLssI9MFs6UYLe9vNhg&#10;5eLEb3Q6SqsyhFOFFrzIUGmdGk8B0yIOxNn7jGNAyXJstRtxyvDQ68KYlQ7YcV7wONCjp+br+B0s&#10;iLj98lw/h3T4mF+fJm+aO6ytvb6a9w+ghGb5D/+1D85CYe7LYrUuy1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IYIM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إدارة التغيير</w:t>
                          </w:r>
                        </w:p>
                      </w:txbxContent>
                    </v:textbox>
                  </v:shape>
                </v:group>
                <v:shape id="صورة 54" o:spid="_x0000_s22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yfTMAAAA4wAAAA8AAABkcnMvZG93bnJldi54bWxEj0FLw0AUhO+C/2F5gje7MYY2jd0WlQpC&#10;T220eHxmn0ns7tu4u7bx37uC4HGYmW+YxWq0RhzJh96xgutJBoK4cbrnVsFz/XhVgggRWaNxTAq+&#10;KcBqeX62wEq7E2/puIutSBAOFSroYhwqKUPTkcUwcQNx8t6dtxiT9K3UHk8Jbo3Ms2wqLfacFjoc&#10;6KGj5rD7sgo2/v7tY17vTf25fV2X5mb2clhvlLq8GO9uQUQa43/4r/2kFeTZrMinZVEU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8zJ9MwAAADjAAAADwAAAAAA&#10;AAAAAAAAAACfAgAAZHJzL2Rvd25yZXYueG1sUEsFBgAAAAAEAAQA9wAAAJgDAAAAAA==&#10;">
                  <v:imagedata r:id="rId70"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تلعب القيادة دور</w:t>
      </w:r>
      <w:r>
        <w:rPr>
          <w:rFonts w:ascii="Sakkal Majalla" w:hAnsi="Sakkal Majalla" w:hint="cs"/>
          <w:sz w:val="32"/>
          <w:szCs w:val="32"/>
          <w:rtl/>
        </w:rPr>
        <w:t>اً</w:t>
      </w:r>
      <w:r w:rsidRPr="006B556E">
        <w:rPr>
          <w:rFonts w:ascii="Sakkal Majalla" w:hAnsi="Sakkal Majalla"/>
          <w:sz w:val="32"/>
          <w:szCs w:val="32"/>
          <w:rtl/>
        </w:rPr>
        <w:t xml:space="preserve"> حاسما</w:t>
      </w:r>
      <w:r>
        <w:rPr>
          <w:rFonts w:ascii="Sakkal Majalla" w:hAnsi="Sakkal Majalla" w:hint="cs"/>
          <w:sz w:val="32"/>
          <w:szCs w:val="32"/>
          <w:rtl/>
        </w:rPr>
        <w:t>ً</w:t>
      </w:r>
      <w:r w:rsidRPr="006B556E">
        <w:rPr>
          <w:rFonts w:ascii="Sakkal Majalla" w:hAnsi="Sakkal Majalla"/>
          <w:sz w:val="32"/>
          <w:szCs w:val="32"/>
          <w:rtl/>
        </w:rPr>
        <w:t xml:space="preserve"> في إدارة عملية </w:t>
      </w:r>
      <w:r>
        <w:rPr>
          <w:rFonts w:ascii="Sakkal Majalla" w:hAnsi="Sakkal Majalla"/>
          <w:sz w:val="32"/>
          <w:szCs w:val="32"/>
          <w:rtl/>
        </w:rPr>
        <w:t>التحوّل</w:t>
      </w:r>
      <w:r w:rsidRPr="006B556E">
        <w:rPr>
          <w:rFonts w:ascii="Sakkal Majalla" w:hAnsi="Sakkal Majalla"/>
          <w:sz w:val="32"/>
          <w:szCs w:val="32"/>
          <w:rtl/>
        </w:rPr>
        <w:t>:</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تخفيف المقاومة: التعامل مع مقاومة التغيير من خلال التواصل والاستماع لمخاوف الموظفين.</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تقديم الدعم: توفير الموارد والتدريب اللازم لضمان التكيف السلس مع التقنيات الجديدة.</w:t>
      </w:r>
    </w:p>
    <w:p w:rsidR="00181023" w:rsidRPr="009762C9" w:rsidRDefault="009762C9" w:rsidP="009762C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67AA213" wp14:editId="3675C4FB">
                <wp:extent cx="5731510" cy="892088"/>
                <wp:effectExtent l="0" t="0" r="2540" b="22860"/>
                <wp:docPr id="20742684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46" name="مجموعة 47"/>
                        <wpg:cNvGrpSpPr/>
                        <wpg:grpSpPr>
                          <a:xfrm>
                            <a:off x="0" y="0"/>
                            <a:ext cx="5731510" cy="895351"/>
                            <a:chOff x="0" y="0"/>
                            <a:chExt cx="5878196" cy="918845"/>
                          </a:xfrm>
                        </wpg:grpSpPr>
                        <wpg:grpSp>
                          <wpg:cNvPr id="2074268447" name="مجموعة 48"/>
                          <wpg:cNvGrpSpPr/>
                          <wpg:grpSpPr>
                            <a:xfrm>
                              <a:off x="0" y="0"/>
                              <a:ext cx="5878196" cy="918845"/>
                              <a:chOff x="0" y="0"/>
                              <a:chExt cx="6240348" cy="919070"/>
                            </a:xfrm>
                          </wpg:grpSpPr>
                          <wpg:grpSp>
                            <wpg:cNvPr id="2074268448" name="مجموعة 49"/>
                            <wpg:cNvGrpSpPr/>
                            <wpg:grpSpPr>
                              <a:xfrm>
                                <a:off x="0" y="169208"/>
                                <a:ext cx="5433072" cy="580613"/>
                                <a:chOff x="0" y="169208"/>
                                <a:chExt cx="5433072" cy="580613"/>
                              </a:xfrm>
                            </wpg:grpSpPr>
                            <wps:wsp>
                              <wps:cNvPr id="20742684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52"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التركيز على الأمن السيبراني</w:t>
                                </w:r>
                              </w:p>
                            </w:txbxContent>
                          </wps:txbx>
                          <wps:bodyPr wrap="square" rtlCol="1">
                            <a:spAutoFit/>
                          </wps:bodyPr>
                        </wps:wsp>
                      </wpg:grpSp>
                      <pic:pic xmlns:pic="http://schemas.openxmlformats.org/drawingml/2006/picture">
                        <pic:nvPicPr>
                          <pic:cNvPr id="207426845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0i+vjN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22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JpLJ&#10;zAAAAOMAAAAPAAAAAAAAAAAAAAAAAKoCAABkcnMvZG93bnJldi54bWxQSwUGAAAAAAQABAD6AAAA&#10;owMAAAAA&#10;">
                  <v:group id="مجموعة 48" o:spid="_x0000_s22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ajdS&#10;zAAAAOMAAAAPAAAAAAAAAAAAAAAAAKoCAABkcnMvZG93bnJldi54bWxQSwUGAAAAAAQABAD6AAAA&#10;owMAAAAA&#10;">
                    <v:group id="مجموعة 49" o:spid="_x0000_s22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e9aMgyQAA&#10;AOMAAAAPAAAAAAAAAAAAAAAAAKoCAABkcnMvZG93bnJldi54bWxQSwUGAAAAAAQABAD6AAAAoAMA&#10;AAAA&#10;">
                      <v:shape id="شكل حر 50" o:spid="_x0000_s22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9ZuMoA&#10;AADjAAAADwAAAGRycy9kb3ducmV2LnhtbESPQWvCQBSE74L/YXlCb7ppGqNNXaUUBBEPGpVeH9nX&#10;JDT7NmS3mv57VxA8DjPzDbNY9aYRF+pcbVnB6yQCQVxYXXOp4HRcj+cgnEfW2FgmBf/kYLUcDhaY&#10;aXvlA11yX4oAYZehgsr7NpPSFRUZdBPbEgfvx3YGfZBdKXWH1wA3jYyjKJUGaw4LFbb0VVHxm/8Z&#10;Bel2+r3fF+vpId+87RwZfdbWK/Uy6j8/QHjq/TP8aG+0gjiaJXE6T5J3uH8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dvWb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OWsgA&#10;AADjAAAADwAAAGRycy9kb3ducmV2LnhtbESPzWrCQBSF9wXfYbhCN2ImDUZDdBSpFLpsbXF9zVwn&#10;wcydmBlj+vadRaHLw/nj2+xG24qBet84VvCSpCCIK6cbNgq+v97mBQgfkDW2jknBD3nYbSdPGyy1&#10;e/AnDcdgRBxhX6KCOoSulNJXNVn0ieuIo3dxvcUQZW+k7vERx20rszRdSosNx4caO3qtqboe71YB&#10;3uzH6eyC88PZmMMs78aZzpV6no77NYhAY/gP/7XftYIsXS2yZbHII0Vkijw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Ew5ayAAAAOMAAAAPAAAAAAAAAAAAAAAAAJgCAABk&#10;cnMvZG93bnJldi54bWxQSwUGAAAAAAQABAD1AAAAjQMAAAAA&#10;" fillcolor="#a5a5a5 [2092]" stroked="f" strokeweight="1pt">
                        <v:stroke joinstyle="miter"/>
                      </v:roundrect>
                    </v:group>
                    <v:oval id="شكل بيضاوي 52" o:spid="_x0000_s22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PzdcsA&#10;AADjAAAADwAAAGRycy9kb3ducmV2LnhtbESPUUvDMBSF3wX/Q7iDvblkYdbRLRuiDBQUtHN7vjR3&#10;bVlzU5q4dv/eCIKPh3POdzjr7ehacaE+NJ4NzGcKBHHpbcOVga/97m4JIkRki61nMnClANvN7c0a&#10;c+sH/qRLESuRIBxyNFDH2OVShrImh2HmO+LknXzvMCbZV9L2OCS4a6VWKpMOG04LNXb0VFN5Lr6d&#10;gY/z6XA9vr6p98oPRTa4Z63t3pjpZHxcgYg0xv/wX/vFGtDqYaGz5eJ+Dr+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nw/N1ywAAAOMAAAAPAAAAAAAAAAAAAAAAAJgC&#10;AABkcnMvZG93bnJldi54bWxQSwUGAAAAAAQABAD1AAAAkAMAAAAA&#10;" filled="f" strokecolor="#168489" strokeweight="1pt">
                      <v:stroke joinstyle="miter"/>
                    </v:oval>
                  </v:group>
                  <v:shape id="مربع نص 41" o:spid="_x0000_s220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rZskA&#10;AADjAAAADwAAAGRycy9kb3ducmV2LnhtbESPzWrDMBCE74W+g9hCb40Uk6TBjRJCfyCHXpq698Xa&#10;WCbWyljb2Hn7qlDocZiZb5jNbgqdutCQ2sgW5jMDiriOruXGQvX59rAGlQTZYReZLFwpwW57e7PB&#10;0sWRP+hylEZlCKcSLXiRvtQ61Z4CplnsibN3ikNAyXJotBtwzPDQ6cKYlQ7Ycl7w2NOzp/p8/A4W&#10;RNx+fq1eQzp8Te8vozf1Eitr7++m/RMooUn+w3/tg7NQmMdFsVovlg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WcrZs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التركيز على الأمن السيبراني</w:t>
                          </w:r>
                        </w:p>
                      </w:txbxContent>
                    </v:textbox>
                  </v:shape>
                </v:group>
                <v:shape id="صورة 54" o:spid="_x0000_s220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8x13NAAAA4wAAAA8AAABkcnMvZG93bnJldi54bWxEj8FOwzAQRO9I/IO1SNyoQ1raEOpWgIqE&#10;1FObFnFc4iUJtdfBNm34e4yExHE0M2808+VgjTiSD51jBdejDARx7XTHjYJd9XRVgAgRWaNxTAq+&#10;KcBycX42x1K7E2/ouI2NSBAOJSpoY+xLKUPdksUwcj1x8t6dtxiT9I3UHk8Jbo3Ms2wqLXacFlrs&#10;6bGl+rD9sgrW/uHt47Z6MdXn5nVVmPFsf1itlbq8GO7vQEQa4n/4r/2sFeTZbJJPi8nNGH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Jn8x13NAAAA4wAAAA8AAAAA&#10;AAAAAAAAAAAAnwIAAGRycy9kb3ducmV2LnhtbFBLBQYAAAAABAAEAPcAAACZAwAAAAA=&#10;">
                  <v:imagedata r:id="rId70"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تضمن القيادة الفعالة وجود استراتيجيات قوية للأمن السيبراني:</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تقييم المخاطر: تحديد وتقييم المخاطر السيبرانية المحتملة.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تنفيذ الحلول: تطبيق تقنيات الأمن المناسبة لحماية البيانات والأنظمة.</w:t>
      </w:r>
    </w:p>
    <w:p w:rsidR="00181023" w:rsidRPr="006B556E" w:rsidRDefault="009762C9"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4001E71F" wp14:editId="6D6CE12F">
                <wp:extent cx="5731510" cy="892088"/>
                <wp:effectExtent l="0" t="0" r="2540" b="22860"/>
                <wp:docPr id="20742684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55" name="مجموعة 47"/>
                        <wpg:cNvGrpSpPr/>
                        <wpg:grpSpPr>
                          <a:xfrm>
                            <a:off x="0" y="0"/>
                            <a:ext cx="5731510" cy="895351"/>
                            <a:chOff x="0" y="0"/>
                            <a:chExt cx="5878196" cy="918845"/>
                          </a:xfrm>
                        </wpg:grpSpPr>
                        <wpg:grpSp>
                          <wpg:cNvPr id="2074268456" name="مجموعة 48"/>
                          <wpg:cNvGrpSpPr/>
                          <wpg:grpSpPr>
                            <a:xfrm>
                              <a:off x="0" y="0"/>
                              <a:ext cx="5878196" cy="918845"/>
                              <a:chOff x="0" y="0"/>
                              <a:chExt cx="6240348" cy="919070"/>
                            </a:xfrm>
                          </wpg:grpSpPr>
                          <wpg:grpSp>
                            <wpg:cNvPr id="2074268457" name="مجموعة 49"/>
                            <wpg:cNvGrpSpPr/>
                            <wpg:grpSpPr>
                              <a:xfrm>
                                <a:off x="0" y="169208"/>
                                <a:ext cx="5433072" cy="580613"/>
                                <a:chOff x="0" y="169208"/>
                                <a:chExt cx="5433072" cy="580613"/>
                              </a:xfrm>
                            </wpg:grpSpPr>
                            <wps:wsp>
                              <wps:cNvPr id="20742684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61"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تطوير القدرات</w:t>
                                </w:r>
                              </w:p>
                            </w:txbxContent>
                          </wps:txbx>
                          <wps:bodyPr wrap="square" rtlCol="1">
                            <a:spAutoFit/>
                          </wps:bodyPr>
                        </wps:wsp>
                      </wpg:grpSp>
                      <pic:pic xmlns:pic="http://schemas.openxmlformats.org/drawingml/2006/picture">
                        <pic:nvPicPr>
                          <pic:cNvPr id="207426846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isZ4g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DiisZ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2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1LZpj&#10;zAAAAOMAAAAPAAAAAAAAAAAAAAAAAKoCAABkcnMvZG93bnJldi54bWxQSwUGAAAAAAQABAD6AAAA&#10;owMAAAAA&#10;">
                  <v:group id="مجموعة 48" o:spid="_x0000_s22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8EFM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Qxm6d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wQU&#10;zAAAAOMAAAAPAAAAAAAAAAAAAAAAAKoCAABkcnMvZG93bnJldi54bWxQSwUGAAAAAAQABAD6AAAA&#10;owMAAAAA&#10;">
                    <v:group id="مجموعة 49" o:spid="_x0000_s22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s6GP&#10;zAAAAOMAAAAPAAAAAAAAAAAAAAAAAKoCAABkcnMvZG93bnJldi54bWxQSwUGAAAAAAQABAD6AAAA&#10;owMAAAAA&#10;">
                      <v:shape id="شكل حر 50" o:spid="_x0000_s22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pq/sYA&#10;AADjAAAADwAAAGRycy9kb3ducmV2LnhtbERPTYvCMBC9C/6HMAt703S7tivVKCIIsnjQ6uJ1aMa2&#10;2ExKE7X7781B8Ph43/Nlbxpxp87VlhV8jSMQxIXVNZcKTsfNaArCeWSNjWVS8E8OlovhYI6Ztg8+&#10;0D33pQgh7DJUUHnfZlK6oiKDbmxb4sBdbGfQB9iVUnf4COGmkXEUpdJgzaGhwpbWFRXX/GYUpL/J&#10;eb8vNskh337vHBn9p61X6vOjX81AeOr9W/xyb7WCOPqZxOl0koTR4VP4A3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pq/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mnx8kA&#10;AADjAAAADwAAAGRycy9kb3ducmV2LnhtbESPT2vCQBTE7wW/w/IEL6Ibg/FPdJViKfTYqnh+Zp+b&#10;YPZtmt3G9Nt3C4Ueh5n5DbPd97YWHbW+cqxgNk1AEBdOV2wUnE+vkxUIH5A11o5JwTd52O8GT1vM&#10;tXvwB3XHYESEsM9RQRlCk0vpi5Is+qlriKN3c63FEGVrpG7xEeG2lmmSLKTFiuNCiQ0dSiruxy+r&#10;AD/t++XqgvPd1ZiXcdb0Y50pNRr2zxsQgfrwH/5rv2kFabKcp4vVPFvD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imnx8kAAADjAAAADwAAAAAAAAAAAAAAAACYAgAA&#10;ZHJzL2Rvd25yZXYueG1sUEsFBgAAAAAEAAQA9QAAAI4DAAAAAA==&#10;" fillcolor="#a5a5a5 [2092]" stroked="f" strokeweight="1pt">
                        <v:stroke joinstyle="miter"/>
                      </v:roundrect>
                    </v:group>
                    <v:oval id="شكل بيضاوي 52" o:spid="_x0000_s22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OcU8kA&#10;AADjAAAADwAAAGRycy9kb3ducmV2LnhtbESPXWvCMBSG7wf+h3CE3c3EIJ1Uo4gy2GCDWTevD82x&#10;LTYnpcls/ffLxWCXL+8Xz3o7ulbcqA+NZwPzmQJBXHrbcGXg6/TytAQRIrLF1jMZuFOA7WbysMbc&#10;+oGPdCtiJdIIhxwN1DF2uZShrMlhmPmOOHkX3zuMSfaVtD0Oady1UiuVSYcNp4caO9rXVF6LH2fg&#10;83r5vp/f3tVH5YciG9xBa3sy5nE67lYgIo3xP/zXfrUGtHpe6Gy5yBJFYko8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uOcU8kAAADjAAAADwAAAAAAAAAAAAAAAACYAgAA&#10;ZHJzL2Rvd25yZXYueG1sUEsFBgAAAAAEAAQA9QAAAI4DAAAAAA==&#10;" filled="f" strokecolor="#168489" strokeweight="1pt">
                      <v:stroke joinstyle="miter"/>
                    </v:oval>
                  </v:group>
                  <v:shape id="مربع نص 41" o:spid="_x0000_s221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rMkA&#10;AADjAAAADwAAAGRycy9kb3ducmV2LnhtbESPwWrDMBBE74X+g9hAbo1kkzrBjRJCm0IOvTRx7ou1&#10;tUyslbHU2Pn7qlDocZiZN8xmN7lO3GgIrWcN2UKBIK69abnRUJ3fn9YgQkQ22HkmDXcKsNs+Pmyw&#10;NH7kT7qdYiMShEOJGmyMfSllqC05DAvfEyfvyw8OY5JDI82AY4K7TuZKFdJhy2nBYk+vlurr6dtp&#10;iNHss3t1cOF4mT7eRqvqZ6y0ns+m/QuISFP8D/+1j0ZDrlbLvFgviwx+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9l/rM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تطوير القدرات</w:t>
                          </w:r>
                        </w:p>
                      </w:txbxContent>
                    </v:textbox>
                  </v:shape>
                </v:group>
                <v:shape id="صورة 54" o:spid="_x0000_s221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cqHvMAAAA4wAAAA8AAABkcnMvZG93bnJldi54bWxEj0FLw0AUhO+C/2F5gje7MZY0jd0WlQpC&#10;T220eHxmn0ns7tu4u7bx37uC4HGYmW+YxWq0RhzJh96xgutJBoK4cbrnVsFz/XhVgggRWaNxTAq+&#10;KcBqeX62wEq7E2/puIutSBAOFSroYhwqKUPTkcUwcQNx8t6dtxiT9K3UHk8Jbo3Ms6yQFntOCx0O&#10;9NBRc9h9WQUbf//2Ma/3pv7cvq5LczN7Oaw3Sl1ejHe3ICKN8T/8137SCvJsNs2Lclrk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Nyoe8wAAADjAAAADwAAAAAA&#10;AAAAAAAAAACfAgAAZHJzL2Rvd25yZXYueG1sUEsFBgAAAAAEAAQA9wAAAJgDAAAAAA==&#10;">
                  <v:imagedata r:id="rId70" o:title=""/>
                  <v:path arrowok="t"/>
                </v:shape>
                <w10:wrap anchorx="page"/>
                <w10:anchorlock/>
              </v:group>
            </w:pict>
          </mc:Fallback>
        </mc:AlternateContent>
      </w:r>
    </w:p>
    <w:p w:rsidR="00181023" w:rsidRPr="006B556E" w:rsidRDefault="00181023" w:rsidP="00512C5E">
      <w:pPr>
        <w:spacing w:line="360" w:lineRule="auto"/>
        <w:rPr>
          <w:rFonts w:ascii="Sakkal Majalla" w:hAnsi="Sakkal Majalla"/>
          <w:sz w:val="32"/>
          <w:szCs w:val="32"/>
        </w:rPr>
      </w:pPr>
      <w:r w:rsidRPr="006B556E">
        <w:rPr>
          <w:rFonts w:ascii="Sakkal Majalla" w:hAnsi="Sakkal Majalla"/>
          <w:sz w:val="32"/>
          <w:szCs w:val="32"/>
          <w:rtl/>
        </w:rPr>
        <w:t>تسهم القيادة في تطوير المهارات الرقمية للفريق:</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التدريب المستمر: تنظيم دورات تدريبية لتعزيز المهارات الرقمية.</w:t>
      </w:r>
    </w:p>
    <w:p w:rsidR="00181023" w:rsidRPr="00512C5E"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512C5E">
        <w:rPr>
          <w:rFonts w:ascii="Sakkal Majalla" w:hAnsi="Sakkal Majalla" w:cs="Sakkal Majalla"/>
          <w:sz w:val="32"/>
          <w:szCs w:val="32"/>
          <w:rtl/>
        </w:rPr>
        <w:t>تشجيع التعلم الذاتي: تحفيز الموظفين على متابعة التطورات التقنية بشكل فردي.</w:t>
      </w:r>
    </w:p>
    <w:p w:rsidR="00181023" w:rsidRDefault="00181023" w:rsidP="00512C5E">
      <w:pPr>
        <w:spacing w:line="360" w:lineRule="auto"/>
        <w:rPr>
          <w:rFonts w:ascii="Sakkal Majalla" w:hAnsi="Sakkal Majalla"/>
          <w:sz w:val="32"/>
          <w:szCs w:val="32"/>
          <w:rtl/>
        </w:rPr>
      </w:pPr>
      <w:r w:rsidRPr="00512C5E">
        <w:rPr>
          <w:rFonts w:ascii="Sakkal Majalla" w:hAnsi="Sakkal Majalla"/>
          <w:sz w:val="32"/>
          <w:szCs w:val="32"/>
          <w:rtl/>
        </w:rPr>
        <w:t>خلاصة القول: تلعب القيادة دورا</w:t>
      </w:r>
      <w:r w:rsidRPr="00512C5E">
        <w:rPr>
          <w:rFonts w:ascii="Sakkal Majalla" w:hAnsi="Sakkal Majalla" w:hint="cs"/>
          <w:sz w:val="32"/>
          <w:szCs w:val="32"/>
          <w:rtl/>
        </w:rPr>
        <w:t>ً</w:t>
      </w:r>
      <w:r w:rsidRPr="00512C5E">
        <w:rPr>
          <w:rFonts w:ascii="Sakkal Majalla" w:hAnsi="Sakkal Majalla"/>
          <w:sz w:val="32"/>
          <w:szCs w:val="32"/>
          <w:rtl/>
        </w:rPr>
        <w:t xml:space="preserve"> جوهريا</w:t>
      </w:r>
      <w:r w:rsidRPr="00512C5E">
        <w:rPr>
          <w:rFonts w:ascii="Sakkal Majalla" w:hAnsi="Sakkal Majalla" w:hint="cs"/>
          <w:sz w:val="32"/>
          <w:szCs w:val="32"/>
          <w:rtl/>
        </w:rPr>
        <w:t>ً</w:t>
      </w:r>
      <w:r w:rsidRPr="00512C5E">
        <w:rPr>
          <w:rFonts w:ascii="Sakkal Majalla" w:hAnsi="Sakkal Majalla"/>
          <w:sz w:val="32"/>
          <w:szCs w:val="32"/>
          <w:rtl/>
        </w:rPr>
        <w:t xml:space="preserve"> في تعزيز الحوكمة الرقمية من خلال وضع رؤية واضحة، تعزيز الثقافة التنظيمية، وإدارة التغيير بفعالية. من خلال التركيز على هذه الجوانب، يمكن للقادة توجيه مؤسساتهم نحو النجاح في عصر التحوّل الرقمي.</w:t>
      </w:r>
    </w:p>
    <w:p w:rsidR="00716BE5" w:rsidRDefault="00716BE5" w:rsidP="00512C5E">
      <w:pPr>
        <w:spacing w:line="360" w:lineRule="auto"/>
        <w:rPr>
          <w:rFonts w:ascii="Sakkal Majalla" w:hAnsi="Sakkal Majalla"/>
          <w:sz w:val="32"/>
          <w:szCs w:val="32"/>
          <w:rtl/>
        </w:rPr>
      </w:pPr>
    </w:p>
    <w:p w:rsidR="00716BE5" w:rsidRDefault="00716BE5" w:rsidP="00512C5E">
      <w:pPr>
        <w:spacing w:line="360" w:lineRule="auto"/>
        <w:rPr>
          <w:rFonts w:ascii="Sakkal Majalla" w:hAnsi="Sakkal Majalla"/>
          <w:sz w:val="32"/>
          <w:szCs w:val="32"/>
          <w:rtl/>
        </w:rPr>
      </w:pPr>
    </w:p>
    <w:p w:rsidR="00765F8F" w:rsidRPr="00512C5E" w:rsidRDefault="00765F8F" w:rsidP="00765F8F">
      <w:pPr>
        <w:spacing w:line="360" w:lineRule="auto"/>
        <w:jc w:val="center"/>
        <w:rPr>
          <w:rFonts w:ascii="Sakkal Majalla" w:hAnsi="Sakkal Majalla"/>
          <w:sz w:val="32"/>
          <w:szCs w:val="32"/>
        </w:rPr>
      </w:pPr>
      <w:r w:rsidRPr="00765F8F">
        <w:rPr>
          <w:rFonts w:ascii="Sakkal Majalla" w:hAnsi="Sakkal Majalla"/>
          <w:noProof/>
          <w:sz w:val="32"/>
          <w:szCs w:val="32"/>
          <w:rtl/>
        </w:rPr>
        <w:drawing>
          <wp:inline distT="0" distB="0" distL="0" distR="0" wp14:anchorId="35491CBC" wp14:editId="596BD012">
            <wp:extent cx="2624158" cy="2508250"/>
            <wp:effectExtent l="171450" t="171450" r="176530" b="177800"/>
            <wp:docPr id="2074270267" name="Picture 207427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632280" cy="2516013"/>
                    </a:xfrm>
                    <a:prstGeom prst="rect">
                      <a:avLst/>
                    </a:prstGeom>
                    <a:ln>
                      <a:noFill/>
                    </a:ln>
                    <a:effectLst>
                      <a:outerShdw blurRad="190500" algn="tl" rotWithShape="0">
                        <a:srgbClr val="000000">
                          <a:alpha val="70000"/>
                        </a:srgbClr>
                      </a:outerShdw>
                    </a:effectLst>
                  </pic:spPr>
                </pic:pic>
              </a:graphicData>
            </a:graphic>
          </wp:inline>
        </w:drawing>
      </w:r>
    </w:p>
    <w:p w:rsidR="00181023" w:rsidRPr="00F94661" w:rsidRDefault="009762C9"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55A16E56" wp14:editId="1A64FBC9">
                <wp:extent cx="5731510" cy="895350"/>
                <wp:effectExtent l="0" t="0" r="21590" b="19050"/>
                <wp:docPr id="207426831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11"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12" name="مجموعة 39"/>
                        <wpg:cNvGrpSpPr/>
                        <wpg:grpSpPr>
                          <a:xfrm>
                            <a:off x="0" y="0"/>
                            <a:ext cx="5731510" cy="895350"/>
                            <a:chOff x="0" y="0"/>
                            <a:chExt cx="5878196" cy="918845"/>
                          </a:xfrm>
                        </wpg:grpSpPr>
                        <wpg:grpSp>
                          <wpg:cNvPr id="2074268313" name="مجموعة 40"/>
                          <wpg:cNvGrpSpPr/>
                          <wpg:grpSpPr>
                            <a:xfrm>
                              <a:off x="0" y="0"/>
                              <a:ext cx="5878196" cy="918845"/>
                              <a:chOff x="0" y="0"/>
                              <a:chExt cx="6240348" cy="919070"/>
                            </a:xfrm>
                          </wpg:grpSpPr>
                          <wpg:grpSp>
                            <wpg:cNvPr id="2074268314" name="مجموعة 41"/>
                            <wpg:cNvGrpSpPr/>
                            <wpg:grpSpPr>
                              <a:xfrm>
                                <a:off x="0" y="169208"/>
                                <a:ext cx="5433072" cy="580613"/>
                                <a:chOff x="0" y="169208"/>
                                <a:chExt cx="5433072" cy="580613"/>
                              </a:xfrm>
                            </wpg:grpSpPr>
                            <wps:wsp>
                              <wps:cNvPr id="207426831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1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18" name="مربع نص 41"/>
                          <wps:cNvSpPr txBox="1"/>
                          <wps:spPr>
                            <a:xfrm>
                              <a:off x="204484" y="257055"/>
                              <a:ext cx="4616071" cy="387740"/>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إدارة المخاطر في البيئة الرقمية</w:t>
                                </w:r>
                              </w:p>
                            </w:txbxContent>
                          </wps:txbx>
                          <wps:bodyPr wrap="square" rtlCol="1">
                            <a:spAutoFit/>
                          </wps:bodyPr>
                        </wps:wsp>
                      </wpg:grpSp>
                    </wpg:wgp>
                  </a:graphicData>
                </a:graphic>
              </wp:inline>
            </w:drawing>
          </mc:Choice>
          <mc:Fallback>
            <w:pict>
              <v:group id="_x0000_s22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">
                <v:shape id="صورة 38" o:spid="_x0000_s2220"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lFBvLAAAA4wAAAA8AAABkcnMvZG93bnJldi54bWxEj09rwkAUxO8Fv8PyBG9186dYSV1FxIIX&#10;aY2FXh/Z12ww+zZmtzF++26h0OMwM79hVpvRtmKg3jeOFaTzBARx5XTDtYKP8+vjEoQPyBpbx6Tg&#10;Th4268nDCgvtbnyioQy1iBD2BSowIXSFlL4yZNHPXUccvS/XWwxR9rXUPd4i3LYyS5KFtNhwXDDY&#10;0c5QdSm/rYJ8P4z7fPd29J+mO19Lu2386V2p2XTcvoAINIb/8F/7oBVkyfNTtljmaQq/n+IfkO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KJRQbywAAAOMAAAAPAAAAAAAA&#10;AAAAAAAAAJ8CAABkcnMvZG93bnJldi54bWxQSwUGAAAAAAQABAD3AAAAlwMAAAAA&#10;">
                  <v:imagedata r:id="rId56" o:title=""/>
                </v:shape>
                <v:group id="مجموعة 39" o:spid="_x0000_s222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BHay&#10;zAAAAOMAAAAPAAAAAAAAAAAAAAAAAKoCAABkcnMvZG93bnJldi54bWxQSwUGAAAAAAQABAD6AAAA&#10;owMAAAAA&#10;">
                  <v:group id="مجموعة 40" o:spid="_x0000_s222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DSNMp&#10;zAAAAOMAAAAPAAAAAAAAAAAAAAAAAKoCAABkcnMvZG93bnJldi54bWxQSwUGAAAAAAQABAD6AAAA&#10;owMAAAAA&#10;">
                    <v:group id="مجموعة 41" o:spid="_x0000_s222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MoUtd&#10;zAAAAOMAAAAPAAAAAAAAAAAAAAAAAKoCAABkcnMvZG93bnJldi54bWxQSwUGAAAAAAQABAD6AAAA&#10;owMAAAAA&#10;">
                      <v:shape id="شكل حر 42" o:spid="_x0000_s222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ebS8oA&#10;AADjAAAADwAAAGRycy9kb3ducmV2LnhtbESPwW7CMBBE75X6D9ZW6q3YCSlBAYMQatUeegH6Aat4&#10;GwfidYhdSP++rlSJ42hm3miW69F14kJDaD1ryCYKBHHtTcuNhs/D69McRIjIBjvPpOGHAqxX93dL&#10;rIy/8o4u+9iIBOFQoQYbY19JGWpLDsPE98TJ+/KDw5jk0Egz4DXBXSdzpWbSYctpwWJPW0v1af/t&#10;NBhVvLiifCtpe/6w6piZeJoarR8fxs0CRKQx3sL/7XejIVdlkc/m0+wZ/j6lP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dnm0v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2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UpzswA&#10;AADjAAAADwAAAGRycy9kb3ducmV2LnhtbESPQUsDMRSE70L/Q3gFbzbpKtuyNi1VqIj2oK2018fm&#10;ubuYvCybtLv++6YgeBxm5htmsRqcFWfqQuNZw3SiQBCX3jRcafjab+7mIEJENmg9k4ZfCrBajm4W&#10;WBjf8yedd7ESCcKhQA11jG0hZShrchgmviVO3rfvHMYku0qaDvsEd1ZmSuXSYcNpocaWnmsqf3Yn&#10;p2H2sTn14SXfvz0d7LZR9rjO3lnr2/GwfgQRaYj/4b/2q9GQqdlDls/vpzlcP6U/IJc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iUpzswAAADjAAAADwAAAAAAAAAAAAAAAACY&#10;AgAAZHJzL2Rvd25yZXYueG1sUEsFBgAAAAAEAAQA9QAAAJEDAAAAAA==&#10;" fillcolor="#168489" stroked="f" strokeweight="1pt">
                        <v:stroke joinstyle="miter"/>
                      </v:roundrect>
                    </v:group>
                    <v:oval id="شكل بيضاوي 44" o:spid="_x0000_s222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ge4coA&#10;AADjAAAADwAAAGRycy9kb3ducmV2LnhtbESPUUvDMBSF3wf+h3AF37a0dWyjNhsiiEMQWeYPuDa3&#10;TbW5qU3cun9vBMHHwznnO5xqN7lenGgMnWcF+SIDQVx703Gr4O34ON+ACBHZYO+ZFFwowG57Nauw&#10;NP7MBzrp2IoE4VCiAhvjUEoZaksOw8IPxMlr/OgwJjm20ox4TnDXyyLLVtJhx2nB4kAPlupP/e0U&#10;6OmoX5+aVvoXbZ/f8w//5Q57pW6up/s7EJGm+B/+a++NgiJbL4vV5jZfw++n9Afk9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MIHuHKAAAA4wAAAA8AAAAAAAAAAAAAAAAAmAIA&#10;AGRycy9kb3ducmV2LnhtbFBLBQYAAAAABAAEAPUAAACPAwAAAAA=&#10;" filled="f" strokecolor="#a5a5a5 [2092]" strokeweight="1pt">
                      <v:stroke joinstyle="miter"/>
                    </v:oval>
                  </v:group>
                  <v:shape id="مربع نص 41" o:spid="_x0000_s2227"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9oKcYA&#10;AADjAAAADwAAAGRycy9kb3ducmV2LnhtbERPO0/DMBDekfgP1iGxUTsBSpXWrSoeUgcWSthP8TWO&#10;iM9RfDTpv8cDEuOn773ZzaFXZxpTF9lCsTCgiJvoOm4t1J9vdytQSZAd9pHJwoUS7LbXVxusXJz4&#10;g85HaVUO4VShBS8yVFqnxlPAtIgDceZOcQwoGY6tdiNOOTz0ujRmqQN2nBs8DvTsqfk+/gQLIm5f&#10;XOrXkA5f8/vL5E3ziLW1tzfzfg1KaJZ/8Z/74CyU5umhXK7uiz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9oKcYAAADjAAAADwAAAAAAAAAAAAAAAACYAgAAZHJz&#10;L2Rvd25yZXYueG1sUEsFBgAAAAAEAAQA9QAAAIs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9762C9">
                            <w:rPr>
                              <w:rFonts w:eastAsia="Calibri" w:hAnsi="Adobe Arabic" w:cs="Adobe Arabic"/>
                              <w:b/>
                              <w:bCs/>
                              <w:color w:val="FFFFFF"/>
                              <w:kern w:val="24"/>
                              <w:sz w:val="36"/>
                              <w:szCs w:val="36"/>
                              <w:rtl/>
                              <w:lang w:bidi="ar-EG"/>
                            </w:rPr>
                            <w:t>إدارة المخاطر في البيئة الرقمية</w:t>
                          </w:r>
                        </w:p>
                      </w:txbxContent>
                    </v:textbox>
                  </v:shape>
                </v:group>
                <w10:wrap anchorx="page"/>
                <w10:anchorlock/>
              </v:group>
            </w:pict>
          </mc:Fallback>
        </mc:AlternateContent>
      </w:r>
    </w:p>
    <w:p w:rsidR="00181023" w:rsidRPr="00512C5E" w:rsidRDefault="00181023" w:rsidP="00512C5E">
      <w:pPr>
        <w:spacing w:line="360" w:lineRule="auto"/>
        <w:rPr>
          <w:rFonts w:ascii="Sakkal Majalla" w:hAnsi="Sakkal Majalla"/>
          <w:sz w:val="32"/>
          <w:szCs w:val="32"/>
          <w:rtl/>
        </w:rPr>
      </w:pPr>
      <w:r w:rsidRPr="00512C5E">
        <w:rPr>
          <w:rFonts w:ascii="Sakkal Majalla" w:hAnsi="Sakkal Majalla"/>
          <w:sz w:val="32"/>
          <w:szCs w:val="32"/>
          <w:rtl/>
        </w:rPr>
        <w:t>في ظل التحوّل الرقمي السريع، أصبحت إدارة المخاطر في البيئة الرقمية أمرا</w:t>
      </w:r>
      <w:r w:rsidRPr="00512C5E">
        <w:rPr>
          <w:rFonts w:ascii="Sakkal Majalla" w:hAnsi="Sakkal Majalla" w:hint="cs"/>
          <w:sz w:val="32"/>
          <w:szCs w:val="32"/>
          <w:rtl/>
        </w:rPr>
        <w:t>ً</w:t>
      </w:r>
      <w:r w:rsidRPr="00512C5E">
        <w:rPr>
          <w:rFonts w:ascii="Sakkal Majalla" w:hAnsi="Sakkal Majalla"/>
          <w:sz w:val="32"/>
          <w:szCs w:val="32"/>
          <w:rtl/>
        </w:rPr>
        <w:t xml:space="preserve"> حيويا</w:t>
      </w:r>
      <w:r w:rsidRPr="00512C5E">
        <w:rPr>
          <w:rFonts w:ascii="Sakkal Majalla" w:hAnsi="Sakkal Majalla" w:hint="cs"/>
          <w:sz w:val="32"/>
          <w:szCs w:val="32"/>
          <w:rtl/>
        </w:rPr>
        <w:t>ً</w:t>
      </w:r>
      <w:r w:rsidRPr="00512C5E">
        <w:rPr>
          <w:rFonts w:ascii="Sakkal Majalla" w:hAnsi="Sakkal Majalla"/>
          <w:sz w:val="32"/>
          <w:szCs w:val="32"/>
          <w:rtl/>
        </w:rPr>
        <w:t xml:space="preserve"> لضمان استمرارية ونجاح المؤسسات. تتطلب هذه الإدارة اتباع استراتيجيات شاملة لمواجهة التحديات المرتبطة بالتكنولوجيا الحديثة.</w:t>
      </w:r>
    </w:p>
    <w:p w:rsidR="00BC2A7E" w:rsidRPr="009762C9" w:rsidRDefault="00BC2A7E" w:rsidP="00BC2A7E">
      <w:pPr>
        <w:pStyle w:val="ListParagraph"/>
        <w:spacing w:line="278" w:lineRule="auto"/>
        <w:jc w:val="center"/>
        <w:rPr>
          <w:rFonts w:ascii="Sakkal Majalla" w:hAnsi="Sakkal Majalla"/>
          <w:sz w:val="32"/>
          <w:szCs w:val="32"/>
          <w:rtl/>
        </w:rPr>
      </w:pPr>
      <w:r w:rsidRPr="00BC2A7E">
        <w:rPr>
          <w:rFonts w:ascii="Sakkal Majalla" w:hAnsi="Sakkal Majalla"/>
          <w:noProof/>
          <w:sz w:val="32"/>
          <w:szCs w:val="32"/>
        </w:rPr>
        <mc:AlternateContent>
          <mc:Choice Requires="wpg">
            <w:drawing>
              <wp:inline distT="0" distB="0" distL="0" distR="0" wp14:anchorId="6105904E" wp14:editId="01D950EB">
                <wp:extent cx="4266827" cy="4591251"/>
                <wp:effectExtent l="0" t="0" r="0" b="0"/>
                <wp:docPr id="2074270009" name="Group 122"/>
                <wp:cNvGraphicFramePr/>
                <a:graphic xmlns:a="http://schemas.openxmlformats.org/drawingml/2006/main">
                  <a:graphicData uri="http://schemas.microsoft.com/office/word/2010/wordprocessingGroup">
                    <wpg:wgp>
                      <wpg:cNvGrpSpPr/>
                      <wpg:grpSpPr>
                        <a:xfrm>
                          <a:off x="0" y="0"/>
                          <a:ext cx="4266827" cy="4591251"/>
                          <a:chOff x="58794" y="0"/>
                          <a:chExt cx="5258216" cy="5658511"/>
                        </a:xfrm>
                      </wpg:grpSpPr>
                      <wpg:grpSp>
                        <wpg:cNvPr id="2074270010" name="Group 2074270010"/>
                        <wpg:cNvGrpSpPr/>
                        <wpg:grpSpPr>
                          <a:xfrm>
                            <a:off x="2084401" y="0"/>
                            <a:ext cx="3232609" cy="1120586"/>
                            <a:chOff x="2084401" y="0"/>
                            <a:chExt cx="3820263" cy="1324298"/>
                          </a:xfrm>
                        </wpg:grpSpPr>
                        <wpg:grpSp>
                          <wpg:cNvPr id="2074270011" name="Group 2074270011"/>
                          <wpg:cNvGrpSpPr/>
                          <wpg:grpSpPr>
                            <a:xfrm>
                              <a:off x="2084401" y="0"/>
                              <a:ext cx="2230344" cy="1324298"/>
                              <a:chOff x="2084401" y="0"/>
                              <a:chExt cx="2230344" cy="1324298"/>
                            </a:xfrm>
                          </wpg:grpSpPr>
                          <wps:wsp>
                            <wps:cNvPr id="2074270012" name="Freeform: Shape 2074270012"/>
                            <wps:cNvSpPr/>
                            <wps:spPr>
                              <a:xfrm>
                                <a:off x="2580647" y="582816"/>
                                <a:ext cx="1734098" cy="133894"/>
                              </a:xfrm>
                              <a:custGeom>
                                <a:avLst/>
                                <a:gdLst>
                                  <a:gd name="connsiteX0" fmla="*/ 1666984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6984"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50A3A7"/>
                              </a:solidFill>
                              <a:ln w="16684" cap="flat">
                                <a:noFill/>
                                <a:prstDash val="solid"/>
                                <a:miter/>
                              </a:ln>
                            </wps:spPr>
                            <wps:bodyPr rtlCol="0" anchor="ctr"/>
                          </wps:wsp>
                          <wps:wsp>
                            <wps:cNvPr id="2074270013" name="Freeform: Shape 2074270013"/>
                            <wps:cNvSpPr/>
                            <wps:spPr>
                              <a:xfrm>
                                <a:off x="2084401" y="0"/>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221 w 1195843"/>
                                  <a:gd name="connsiteY3" fmla="*/ 24478 h 1324298"/>
                                  <a:gd name="connsiteX4" fmla="*/ 506455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455 w 1195843"/>
                                  <a:gd name="connsiteY9" fmla="*/ 1299821 h 1324298"/>
                                  <a:gd name="connsiteX10" fmla="*/ 689221 w 1195843"/>
                                  <a:gd name="connsiteY10" fmla="*/ 1299821 h 1324298"/>
                                  <a:gd name="connsiteX11" fmla="*/ 1104293 w 1195843"/>
                                  <a:gd name="connsiteY11" fmla="*/ 1060150 h 1324298"/>
                                  <a:gd name="connsiteX12" fmla="*/ 1195676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221" y="24478"/>
                                    </a:lnTo>
                                    <a:cubicBezTo>
                                      <a:pt x="632651" y="-8159"/>
                                      <a:pt x="563026" y="-8159"/>
                                      <a:pt x="506455" y="24478"/>
                                    </a:cubicBezTo>
                                    <a:lnTo>
                                      <a:pt x="91383" y="264148"/>
                                    </a:lnTo>
                                    <a:cubicBezTo>
                                      <a:pt x="34813" y="296785"/>
                                      <a:pt x="0" y="357205"/>
                                      <a:pt x="0" y="422478"/>
                                    </a:cubicBezTo>
                                    <a:lnTo>
                                      <a:pt x="0" y="901820"/>
                                    </a:lnTo>
                                    <a:cubicBezTo>
                                      <a:pt x="0" y="967093"/>
                                      <a:pt x="34813" y="1027513"/>
                                      <a:pt x="91383" y="1060150"/>
                                    </a:cubicBezTo>
                                    <a:lnTo>
                                      <a:pt x="506455" y="1299821"/>
                                    </a:lnTo>
                                    <a:cubicBezTo>
                                      <a:pt x="563026" y="1332458"/>
                                      <a:pt x="632651" y="1332458"/>
                                      <a:pt x="689221" y="1299821"/>
                                    </a:cubicBezTo>
                                    <a:lnTo>
                                      <a:pt x="1104293" y="1060150"/>
                                    </a:lnTo>
                                    <a:cubicBezTo>
                                      <a:pt x="1160864" y="1027513"/>
                                      <a:pt x="1195676" y="967093"/>
                                      <a:pt x="1195676" y="901820"/>
                                    </a:cubicBezTo>
                                    <a:close/>
                                  </a:path>
                                </a:pathLst>
                              </a:custGeom>
                              <a:solidFill>
                                <a:srgbClr val="3D8E92"/>
                              </a:solidFill>
                              <a:ln w="16684" cap="flat">
                                <a:noFill/>
                                <a:prstDash val="solid"/>
                                <a:miter/>
                              </a:ln>
                            </wps:spPr>
                            <wps:bodyPr rtlCol="0" anchor="ctr"/>
                          </wps:wsp>
                          <wpg:grpSp>
                            <wpg:cNvPr id="2074270014" name="Graphic 2"/>
                            <wpg:cNvGrpSpPr/>
                            <wpg:grpSpPr>
                              <a:xfrm>
                                <a:off x="3416882" y="327788"/>
                                <a:ext cx="668802" cy="668802"/>
                                <a:chOff x="3416882" y="327788"/>
                                <a:chExt cx="668802" cy="668802"/>
                              </a:xfrm>
                            </wpg:grpSpPr>
                            <wpg:grpSp>
                              <wpg:cNvPr id="2074270015" name="Graphic 2"/>
                              <wpg:cNvGrpSpPr/>
                              <wpg:grpSpPr>
                                <a:xfrm>
                                  <a:off x="3416882" y="327788"/>
                                  <a:ext cx="668802" cy="668802"/>
                                  <a:chOff x="3416882" y="327788"/>
                                  <a:chExt cx="668802" cy="668802"/>
                                </a:xfrm>
                              </wpg:grpSpPr>
                              <wps:wsp>
                                <wps:cNvPr id="2074270016" name="Freeform: Shape 2074270016"/>
                                <wps:cNvSpPr/>
                                <wps:spPr>
                                  <a:xfrm rot="-2700000">
                                    <a:off x="3416882" y="327788"/>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7"/>
                                          <a:pt x="149716" y="0"/>
                                          <a:pt x="334401" y="0"/>
                                        </a:cubicBezTo>
                                        <a:cubicBezTo>
                                          <a:pt x="519086" y="0"/>
                                          <a:pt x="668802" y="149717"/>
                                          <a:pt x="668802" y="334401"/>
                                        </a:cubicBezTo>
                                        <a:close/>
                                      </a:path>
                                    </a:pathLst>
                                  </a:custGeom>
                                  <a:solidFill>
                                    <a:srgbClr val="BABABA"/>
                                  </a:solidFill>
                                  <a:ln w="16684" cap="flat">
                                    <a:noFill/>
                                    <a:prstDash val="solid"/>
                                    <a:miter/>
                                  </a:ln>
                                </wps:spPr>
                                <wps:bodyPr rtlCol="0" anchor="ctr"/>
                              </wps:wsp>
                              <wps:wsp>
                                <wps:cNvPr id="2074270017" name="Freeform: Shape 2074270017"/>
                                <wps:cNvSpPr/>
                                <wps:spPr>
                                  <a:xfrm>
                                    <a:off x="3543682" y="454445"/>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18" name="TextBox 74"/>
                              <wps:cNvSpPr txBox="1"/>
                              <wps:spPr>
                                <a:xfrm>
                                  <a:off x="3450647" y="388995"/>
                                  <a:ext cx="606071" cy="554979"/>
                                </a:xfrm>
                                <a:prstGeom prst="rect">
                                  <a:avLst/>
                                </a:prstGeom>
                                <a:noFill/>
                              </wps:spPr>
                              <wps:txb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01</w:t>
                                    </w:r>
                                  </w:p>
                                </w:txbxContent>
                              </wps:txbx>
                              <wps:bodyPr wrap="square" rtlCol="0">
                                <a:noAutofit/>
                              </wps:bodyPr>
                            </wps:wsp>
                          </wpg:grpSp>
                        </wpg:grpSp>
                        <wps:wsp>
                          <wps:cNvPr id="2074270019" name="TextBox 69"/>
                          <wps:cNvSpPr txBox="1"/>
                          <wps:spPr>
                            <a:xfrm>
                              <a:off x="4269463" y="189261"/>
                              <a:ext cx="1635201" cy="998094"/>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تحديد المخاطر الرقمية</w:t>
                                </w:r>
                              </w:p>
                            </w:txbxContent>
                          </wps:txbx>
                          <wps:bodyPr wrap="square">
                            <a:noAutofit/>
                          </wps:bodyPr>
                        </wps:wsp>
                      </wpg:grpSp>
                      <wpg:grpSp>
                        <wpg:cNvPr id="2074270020" name="Group 2074270020"/>
                        <wpg:cNvGrpSpPr/>
                        <wpg:grpSpPr>
                          <a:xfrm>
                            <a:off x="2084401" y="1998831"/>
                            <a:ext cx="3196150" cy="1328028"/>
                            <a:chOff x="2084401" y="1998834"/>
                            <a:chExt cx="3777176" cy="1569452"/>
                          </a:xfrm>
                        </wpg:grpSpPr>
                        <wpg:grpSp>
                          <wpg:cNvPr id="2074270021" name="Group 2074270021"/>
                          <wpg:cNvGrpSpPr/>
                          <wpg:grpSpPr>
                            <a:xfrm>
                              <a:off x="2084401" y="1998834"/>
                              <a:ext cx="2230344" cy="1324298"/>
                              <a:chOff x="2084401" y="1998834"/>
                              <a:chExt cx="2230344" cy="1324298"/>
                            </a:xfrm>
                          </wpg:grpSpPr>
                          <wps:wsp>
                            <wps:cNvPr id="2074270022" name="Freeform: Shape 2074270022"/>
                            <wps:cNvSpPr/>
                            <wps:spPr>
                              <a:xfrm>
                                <a:off x="2580647" y="2581650"/>
                                <a:ext cx="1734098" cy="133894"/>
                              </a:xfrm>
                              <a:custGeom>
                                <a:avLst/>
                                <a:gdLst>
                                  <a:gd name="connsiteX0" fmla="*/ 1666984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6984"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50A3A7"/>
                              </a:solidFill>
                              <a:ln w="16684" cap="flat">
                                <a:noFill/>
                                <a:prstDash val="solid"/>
                                <a:miter/>
                              </a:ln>
                            </wps:spPr>
                            <wps:bodyPr rtlCol="0" anchor="ctr"/>
                          </wps:wsp>
                          <wps:wsp>
                            <wps:cNvPr id="2074270023" name="Freeform: Shape 2074270023"/>
                            <wps:cNvSpPr/>
                            <wps:spPr>
                              <a:xfrm>
                                <a:off x="2084401" y="1998834"/>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221 w 1195843"/>
                                  <a:gd name="connsiteY3" fmla="*/ 24478 h 1324298"/>
                                  <a:gd name="connsiteX4" fmla="*/ 506455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455 w 1195843"/>
                                  <a:gd name="connsiteY9" fmla="*/ 1299821 h 1324298"/>
                                  <a:gd name="connsiteX10" fmla="*/ 689221 w 1195843"/>
                                  <a:gd name="connsiteY10" fmla="*/ 1299821 h 1324298"/>
                                  <a:gd name="connsiteX11" fmla="*/ 1104293 w 1195843"/>
                                  <a:gd name="connsiteY11" fmla="*/ 1060150 h 1324298"/>
                                  <a:gd name="connsiteX12" fmla="*/ 1195676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221" y="24478"/>
                                    </a:lnTo>
                                    <a:cubicBezTo>
                                      <a:pt x="632651" y="-8159"/>
                                      <a:pt x="563026" y="-8159"/>
                                      <a:pt x="506455" y="24478"/>
                                    </a:cubicBezTo>
                                    <a:lnTo>
                                      <a:pt x="91383" y="264148"/>
                                    </a:lnTo>
                                    <a:cubicBezTo>
                                      <a:pt x="34813" y="296785"/>
                                      <a:pt x="0" y="357205"/>
                                      <a:pt x="0" y="422478"/>
                                    </a:cubicBezTo>
                                    <a:lnTo>
                                      <a:pt x="0" y="901820"/>
                                    </a:lnTo>
                                    <a:cubicBezTo>
                                      <a:pt x="0" y="967093"/>
                                      <a:pt x="34813" y="1027513"/>
                                      <a:pt x="91383" y="1060150"/>
                                    </a:cubicBezTo>
                                    <a:lnTo>
                                      <a:pt x="506455" y="1299821"/>
                                    </a:lnTo>
                                    <a:cubicBezTo>
                                      <a:pt x="563026" y="1332458"/>
                                      <a:pt x="632651" y="1332458"/>
                                      <a:pt x="689221" y="1299821"/>
                                    </a:cubicBezTo>
                                    <a:lnTo>
                                      <a:pt x="1104293" y="1060150"/>
                                    </a:lnTo>
                                    <a:cubicBezTo>
                                      <a:pt x="1160864" y="1027513"/>
                                      <a:pt x="1195676" y="967093"/>
                                      <a:pt x="1195676" y="901820"/>
                                    </a:cubicBezTo>
                                    <a:close/>
                                  </a:path>
                                </a:pathLst>
                              </a:custGeom>
                              <a:solidFill>
                                <a:srgbClr val="3D8E92"/>
                              </a:solidFill>
                              <a:ln w="16684" cap="flat">
                                <a:noFill/>
                                <a:prstDash val="solid"/>
                                <a:miter/>
                              </a:ln>
                            </wps:spPr>
                            <wps:bodyPr rtlCol="0" anchor="ctr"/>
                          </wps:wsp>
                          <wpg:grpSp>
                            <wpg:cNvPr id="2074270024" name="Graphic 2"/>
                            <wpg:cNvGrpSpPr/>
                            <wpg:grpSpPr>
                              <a:xfrm>
                                <a:off x="3416882" y="2326622"/>
                                <a:ext cx="679264" cy="668802"/>
                                <a:chOff x="3416882" y="2326622"/>
                                <a:chExt cx="679264" cy="668802"/>
                              </a:xfrm>
                            </wpg:grpSpPr>
                            <wpg:grpSp>
                              <wpg:cNvPr id="2074270025" name="Graphic 2"/>
                              <wpg:cNvGrpSpPr/>
                              <wpg:grpSpPr>
                                <a:xfrm>
                                  <a:off x="3416882" y="2326622"/>
                                  <a:ext cx="668802" cy="668802"/>
                                  <a:chOff x="3416882" y="2326622"/>
                                  <a:chExt cx="668802" cy="668802"/>
                                </a:xfrm>
                              </wpg:grpSpPr>
                              <wps:wsp>
                                <wps:cNvPr id="2074270026" name="Freeform: Shape 2074270026"/>
                                <wps:cNvSpPr/>
                                <wps:spPr>
                                  <a:xfrm rot="-2700000">
                                    <a:off x="3416882" y="2326622"/>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7"/>
                                          <a:pt x="149716" y="0"/>
                                          <a:pt x="334401" y="0"/>
                                        </a:cubicBezTo>
                                        <a:cubicBezTo>
                                          <a:pt x="519086" y="0"/>
                                          <a:pt x="668802" y="149717"/>
                                          <a:pt x="668802" y="334401"/>
                                        </a:cubicBezTo>
                                        <a:close/>
                                      </a:path>
                                    </a:pathLst>
                                  </a:custGeom>
                                  <a:solidFill>
                                    <a:srgbClr val="BABABA"/>
                                  </a:solidFill>
                                  <a:ln w="16684" cap="flat">
                                    <a:noFill/>
                                    <a:prstDash val="solid"/>
                                    <a:miter/>
                                  </a:ln>
                                </wps:spPr>
                                <wps:bodyPr rtlCol="0" anchor="ctr"/>
                              </wps:wsp>
                              <wps:wsp>
                                <wps:cNvPr id="2074270027" name="Freeform: Shape 2074270027"/>
                                <wps:cNvSpPr/>
                                <wps:spPr>
                                  <a:xfrm>
                                    <a:off x="3543682" y="2453279"/>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28" name="TextBox 84"/>
                              <wps:cNvSpPr txBox="1"/>
                              <wps:spPr>
                                <a:xfrm>
                                  <a:off x="3432213" y="2407341"/>
                                  <a:ext cx="663933" cy="554979"/>
                                </a:xfrm>
                                <a:prstGeom prst="rect">
                                  <a:avLst/>
                                </a:prstGeom>
                                <a:noFill/>
                              </wps:spPr>
                              <wps:txb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03</w:t>
                                    </w:r>
                                  </w:p>
                                </w:txbxContent>
                              </wps:txbx>
                              <wps:bodyPr wrap="square" rtlCol="0">
                                <a:noAutofit/>
                              </wps:bodyPr>
                            </wps:wsp>
                          </wpg:grpSp>
                        </wpg:grpSp>
                        <wps:wsp>
                          <wps:cNvPr id="2074270029" name="TextBox 79"/>
                          <wps:cNvSpPr txBox="1"/>
                          <wps:spPr>
                            <a:xfrm>
                              <a:off x="4160338" y="2143899"/>
                              <a:ext cx="1701239" cy="1424387"/>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تطوير استراتيجيات التخفيف</w:t>
                                </w:r>
                              </w:p>
                            </w:txbxContent>
                          </wps:txbx>
                          <wps:bodyPr wrap="square">
                            <a:noAutofit/>
                          </wps:bodyPr>
                        </wps:wsp>
                      </wpg:grpSp>
                      <wpg:grpSp>
                        <wpg:cNvPr id="2074270030" name="Group 2074270030"/>
                        <wpg:cNvGrpSpPr/>
                        <wpg:grpSpPr>
                          <a:xfrm>
                            <a:off x="58794" y="3003643"/>
                            <a:ext cx="3577787" cy="1120586"/>
                            <a:chOff x="43157" y="3003645"/>
                            <a:chExt cx="4228192" cy="1324298"/>
                          </a:xfrm>
                        </wpg:grpSpPr>
                        <wpg:grpSp>
                          <wpg:cNvPr id="2074270031" name="Group 2074270031"/>
                          <wpg:cNvGrpSpPr/>
                          <wpg:grpSpPr>
                            <a:xfrm>
                              <a:off x="2022929" y="3003645"/>
                              <a:ext cx="2248420" cy="1324298"/>
                              <a:chOff x="2022929" y="3003645"/>
                              <a:chExt cx="2248420" cy="1324298"/>
                            </a:xfrm>
                          </wpg:grpSpPr>
                          <wps:wsp>
                            <wps:cNvPr id="2074270032" name="Freeform: Shape 2074270032"/>
                            <wps:cNvSpPr/>
                            <wps:spPr>
                              <a:xfrm>
                                <a:off x="2022929" y="3598847"/>
                                <a:ext cx="1734098" cy="133894"/>
                              </a:xfrm>
                              <a:custGeom>
                                <a:avLst/>
                                <a:gdLst>
                                  <a:gd name="connsiteX0" fmla="*/ 1667152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7152"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FFE197"/>
                              </a:solidFill>
                              <a:ln w="16684" cap="flat">
                                <a:noFill/>
                                <a:prstDash val="solid"/>
                                <a:miter/>
                              </a:ln>
                            </wps:spPr>
                            <wps:bodyPr rtlCol="0" anchor="ctr"/>
                          </wps:wsp>
                          <wps:wsp>
                            <wps:cNvPr id="2074270033" name="Freeform: Shape 2074270033"/>
                            <wps:cNvSpPr/>
                            <wps:spPr>
                              <a:xfrm>
                                <a:off x="3075506" y="3003645"/>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388 w 1195843"/>
                                  <a:gd name="connsiteY3" fmla="*/ 24478 h 1324298"/>
                                  <a:gd name="connsiteX4" fmla="*/ 506623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623 w 1195843"/>
                                  <a:gd name="connsiteY9" fmla="*/ 1299821 h 1324298"/>
                                  <a:gd name="connsiteX10" fmla="*/ 689388 w 1195843"/>
                                  <a:gd name="connsiteY10" fmla="*/ 1299821 h 1324298"/>
                                  <a:gd name="connsiteX11" fmla="*/ 1104461 w 1195843"/>
                                  <a:gd name="connsiteY11" fmla="*/ 1060150 h 1324298"/>
                                  <a:gd name="connsiteX12" fmla="*/ 1195844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388" y="24478"/>
                                    </a:lnTo>
                                    <a:cubicBezTo>
                                      <a:pt x="632818" y="-8159"/>
                                      <a:pt x="563193" y="-8159"/>
                                      <a:pt x="506623" y="24478"/>
                                    </a:cubicBezTo>
                                    <a:lnTo>
                                      <a:pt x="91383" y="264148"/>
                                    </a:lnTo>
                                    <a:cubicBezTo>
                                      <a:pt x="34813" y="296785"/>
                                      <a:pt x="0" y="357205"/>
                                      <a:pt x="0" y="422478"/>
                                    </a:cubicBezTo>
                                    <a:lnTo>
                                      <a:pt x="0" y="901820"/>
                                    </a:lnTo>
                                    <a:cubicBezTo>
                                      <a:pt x="0" y="967093"/>
                                      <a:pt x="34813" y="1027513"/>
                                      <a:pt x="91383" y="1060150"/>
                                    </a:cubicBezTo>
                                    <a:lnTo>
                                      <a:pt x="506623" y="1299821"/>
                                    </a:lnTo>
                                    <a:cubicBezTo>
                                      <a:pt x="563193" y="1332457"/>
                                      <a:pt x="632818" y="1332457"/>
                                      <a:pt x="689388" y="1299821"/>
                                    </a:cubicBezTo>
                                    <a:lnTo>
                                      <a:pt x="1104461" y="1060150"/>
                                    </a:lnTo>
                                    <a:cubicBezTo>
                                      <a:pt x="1161031" y="1027513"/>
                                      <a:pt x="1195844" y="967093"/>
                                      <a:pt x="1195844" y="901820"/>
                                    </a:cubicBezTo>
                                    <a:close/>
                                  </a:path>
                                </a:pathLst>
                              </a:custGeom>
                              <a:solidFill>
                                <a:srgbClr val="FFCC5E"/>
                              </a:solidFill>
                              <a:ln w="16684" cap="flat">
                                <a:noFill/>
                                <a:prstDash val="solid"/>
                                <a:miter/>
                              </a:ln>
                            </wps:spPr>
                            <wps:bodyPr rtlCol="0" anchor="ctr"/>
                          </wps:wsp>
                          <wpg:grpSp>
                            <wpg:cNvPr id="2074270034" name="Graphic 2"/>
                            <wpg:cNvGrpSpPr/>
                            <wpg:grpSpPr>
                              <a:xfrm>
                                <a:off x="2269819" y="3343645"/>
                                <a:ext cx="708903" cy="668802"/>
                                <a:chOff x="2269819" y="3343645"/>
                                <a:chExt cx="708903" cy="668802"/>
                              </a:xfrm>
                            </wpg:grpSpPr>
                            <wpg:grpSp>
                              <wpg:cNvPr id="2074270035" name="Graphic 2"/>
                              <wpg:cNvGrpSpPr/>
                              <wpg:grpSpPr>
                                <a:xfrm>
                                  <a:off x="2269819" y="3343645"/>
                                  <a:ext cx="668802" cy="668802"/>
                                  <a:chOff x="2269819" y="3343645"/>
                                  <a:chExt cx="668802" cy="668802"/>
                                </a:xfrm>
                              </wpg:grpSpPr>
                              <wps:wsp>
                                <wps:cNvPr id="2074270036" name="Freeform: Shape 2074270036"/>
                                <wps:cNvSpPr/>
                                <wps:spPr>
                                  <a:xfrm rot="-3860400">
                                    <a:off x="2269819" y="3343645"/>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6"/>
                                          <a:pt x="149716" y="0"/>
                                          <a:pt x="334401" y="0"/>
                                        </a:cubicBezTo>
                                        <a:cubicBezTo>
                                          <a:pt x="519086" y="0"/>
                                          <a:pt x="668802" y="149716"/>
                                          <a:pt x="668802" y="334401"/>
                                        </a:cubicBezTo>
                                        <a:close/>
                                      </a:path>
                                    </a:pathLst>
                                  </a:custGeom>
                                  <a:solidFill>
                                    <a:srgbClr val="BABABA"/>
                                  </a:solidFill>
                                  <a:ln w="16684" cap="flat">
                                    <a:noFill/>
                                    <a:prstDash val="solid"/>
                                    <a:miter/>
                                  </a:ln>
                                </wps:spPr>
                                <wps:bodyPr rtlCol="0" anchor="ctr"/>
                              </wps:wsp>
                              <wps:wsp>
                                <wps:cNvPr id="2074270037" name="Freeform: Shape 2074270037"/>
                                <wps:cNvSpPr/>
                                <wps:spPr>
                                  <a:xfrm>
                                    <a:off x="2396662" y="3470475"/>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38" name="TextBox 94"/>
                              <wps:cNvSpPr txBox="1"/>
                              <wps:spPr>
                                <a:xfrm>
                                  <a:off x="2282427" y="3416738"/>
                                  <a:ext cx="696295" cy="554978"/>
                                </a:xfrm>
                                <a:prstGeom prst="rect">
                                  <a:avLst/>
                                </a:prstGeom>
                                <a:noFill/>
                              </wps:spPr>
                              <wps:txb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04</w:t>
                                    </w:r>
                                  </w:p>
                                </w:txbxContent>
                              </wps:txbx>
                              <wps:bodyPr wrap="square" rtlCol="0">
                                <a:noAutofit/>
                              </wps:bodyPr>
                            </wps:wsp>
                          </wpg:grpSp>
                        </wpg:grpSp>
                        <wps:wsp>
                          <wps:cNvPr id="2074270039" name="TextBox 89"/>
                          <wps:cNvSpPr txBox="1"/>
                          <wps:spPr>
                            <a:xfrm>
                              <a:off x="43157" y="3386018"/>
                              <a:ext cx="1979777" cy="446510"/>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الاستجابة للمخاطر</w:t>
                                </w:r>
                              </w:p>
                            </w:txbxContent>
                          </wps:txbx>
                          <wps:bodyPr wrap="square">
                            <a:noAutofit/>
                          </wps:bodyPr>
                        </wps:wsp>
                      </wpg:grpSp>
                      <wpg:grpSp>
                        <wpg:cNvPr id="2074270040" name="Group 2074270040"/>
                        <wpg:cNvGrpSpPr/>
                        <wpg:grpSpPr>
                          <a:xfrm>
                            <a:off x="548640" y="1004810"/>
                            <a:ext cx="3087943" cy="1120586"/>
                            <a:chOff x="648377" y="1004811"/>
                            <a:chExt cx="3649297" cy="1324298"/>
                          </a:xfrm>
                        </wpg:grpSpPr>
                        <wpg:grpSp>
                          <wpg:cNvPr id="2074270041" name="Group 2074270041"/>
                          <wpg:cNvGrpSpPr/>
                          <wpg:grpSpPr>
                            <a:xfrm>
                              <a:off x="2049254" y="1004811"/>
                              <a:ext cx="2248420" cy="1324298"/>
                              <a:chOff x="2049254" y="1004811"/>
                              <a:chExt cx="2248420" cy="1324298"/>
                            </a:xfrm>
                          </wpg:grpSpPr>
                          <wps:wsp>
                            <wps:cNvPr id="2074270042" name="Freeform: Shape 2074270042"/>
                            <wps:cNvSpPr/>
                            <wps:spPr>
                              <a:xfrm>
                                <a:off x="2049254" y="1600013"/>
                                <a:ext cx="1734098" cy="133894"/>
                              </a:xfrm>
                              <a:custGeom>
                                <a:avLst/>
                                <a:gdLst>
                                  <a:gd name="connsiteX0" fmla="*/ 1667152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7152"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FFE197"/>
                              </a:solidFill>
                              <a:ln w="16684" cap="flat">
                                <a:noFill/>
                                <a:prstDash val="solid"/>
                                <a:miter/>
                              </a:ln>
                            </wps:spPr>
                            <wps:bodyPr rtlCol="0" anchor="ctr"/>
                          </wps:wsp>
                          <wps:wsp>
                            <wps:cNvPr id="2074270043" name="Freeform: Shape 2074270043"/>
                            <wps:cNvSpPr/>
                            <wps:spPr>
                              <a:xfrm>
                                <a:off x="3101831" y="1004811"/>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388 w 1195843"/>
                                  <a:gd name="connsiteY3" fmla="*/ 24478 h 1324298"/>
                                  <a:gd name="connsiteX4" fmla="*/ 506623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623 w 1195843"/>
                                  <a:gd name="connsiteY9" fmla="*/ 1299821 h 1324298"/>
                                  <a:gd name="connsiteX10" fmla="*/ 689388 w 1195843"/>
                                  <a:gd name="connsiteY10" fmla="*/ 1299821 h 1324298"/>
                                  <a:gd name="connsiteX11" fmla="*/ 1104461 w 1195843"/>
                                  <a:gd name="connsiteY11" fmla="*/ 1060150 h 1324298"/>
                                  <a:gd name="connsiteX12" fmla="*/ 1195844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388" y="24478"/>
                                    </a:lnTo>
                                    <a:cubicBezTo>
                                      <a:pt x="632818" y="-8159"/>
                                      <a:pt x="563193" y="-8159"/>
                                      <a:pt x="506623" y="24478"/>
                                    </a:cubicBezTo>
                                    <a:lnTo>
                                      <a:pt x="91383" y="264148"/>
                                    </a:lnTo>
                                    <a:cubicBezTo>
                                      <a:pt x="34813" y="296785"/>
                                      <a:pt x="0" y="357205"/>
                                      <a:pt x="0" y="422478"/>
                                    </a:cubicBezTo>
                                    <a:lnTo>
                                      <a:pt x="0" y="901820"/>
                                    </a:lnTo>
                                    <a:cubicBezTo>
                                      <a:pt x="0" y="967093"/>
                                      <a:pt x="34813" y="1027513"/>
                                      <a:pt x="91383" y="1060150"/>
                                    </a:cubicBezTo>
                                    <a:lnTo>
                                      <a:pt x="506623" y="1299821"/>
                                    </a:lnTo>
                                    <a:cubicBezTo>
                                      <a:pt x="563193" y="1332457"/>
                                      <a:pt x="632818" y="1332457"/>
                                      <a:pt x="689388" y="1299821"/>
                                    </a:cubicBezTo>
                                    <a:lnTo>
                                      <a:pt x="1104461" y="1060150"/>
                                    </a:lnTo>
                                    <a:cubicBezTo>
                                      <a:pt x="1161031" y="1027513"/>
                                      <a:pt x="1195844" y="967093"/>
                                      <a:pt x="1195844" y="901820"/>
                                    </a:cubicBezTo>
                                    <a:close/>
                                  </a:path>
                                </a:pathLst>
                              </a:custGeom>
                              <a:solidFill>
                                <a:srgbClr val="FFCC5E"/>
                              </a:solidFill>
                              <a:ln w="16684" cap="flat">
                                <a:noFill/>
                                <a:prstDash val="solid"/>
                                <a:miter/>
                              </a:ln>
                            </wps:spPr>
                            <wps:bodyPr rtlCol="0" anchor="ctr"/>
                          </wps:wsp>
                          <wpg:grpSp>
                            <wpg:cNvPr id="2074270044" name="Graphic 2"/>
                            <wpg:cNvGrpSpPr/>
                            <wpg:grpSpPr>
                              <a:xfrm>
                                <a:off x="2296144" y="1344811"/>
                                <a:ext cx="696866" cy="668802"/>
                                <a:chOff x="2296144" y="1344811"/>
                                <a:chExt cx="696866" cy="668802"/>
                              </a:xfrm>
                            </wpg:grpSpPr>
                            <wpg:grpSp>
                              <wpg:cNvPr id="2074270045" name="Graphic 2"/>
                              <wpg:cNvGrpSpPr/>
                              <wpg:grpSpPr>
                                <a:xfrm>
                                  <a:off x="2296144" y="1344811"/>
                                  <a:ext cx="668802" cy="668802"/>
                                  <a:chOff x="2296144" y="1344811"/>
                                  <a:chExt cx="668802" cy="668802"/>
                                </a:xfrm>
                              </wpg:grpSpPr>
                              <wps:wsp>
                                <wps:cNvPr id="2074270046" name="Freeform: Shape 2074270046"/>
                                <wps:cNvSpPr/>
                                <wps:spPr>
                                  <a:xfrm rot="-3860400">
                                    <a:off x="2296144" y="1344811"/>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6"/>
                                          <a:pt x="149716" y="0"/>
                                          <a:pt x="334401" y="0"/>
                                        </a:cubicBezTo>
                                        <a:cubicBezTo>
                                          <a:pt x="519086" y="0"/>
                                          <a:pt x="668802" y="149716"/>
                                          <a:pt x="668802" y="334401"/>
                                        </a:cubicBezTo>
                                        <a:close/>
                                      </a:path>
                                    </a:pathLst>
                                  </a:custGeom>
                                  <a:solidFill>
                                    <a:srgbClr val="BABABA"/>
                                  </a:solidFill>
                                  <a:ln w="16684" cap="flat">
                                    <a:noFill/>
                                    <a:prstDash val="solid"/>
                                    <a:miter/>
                                  </a:ln>
                                </wps:spPr>
                                <wps:bodyPr rtlCol="0" anchor="ctr"/>
                              </wps:wsp>
                              <wps:wsp>
                                <wps:cNvPr id="2074270047" name="Freeform: Shape 2074270047"/>
                                <wps:cNvSpPr/>
                                <wps:spPr>
                                  <a:xfrm>
                                    <a:off x="2422987" y="1471641"/>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48" name="TextBox 104"/>
                              <wps:cNvSpPr txBox="1"/>
                              <wps:spPr>
                                <a:xfrm>
                                  <a:off x="2330056" y="1425879"/>
                                  <a:ext cx="662954" cy="554979"/>
                                </a:xfrm>
                                <a:prstGeom prst="rect">
                                  <a:avLst/>
                                </a:prstGeom>
                                <a:noFill/>
                              </wps:spPr>
                              <wps:txb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02</w:t>
                                    </w:r>
                                  </w:p>
                                </w:txbxContent>
                              </wps:txbx>
                              <wps:bodyPr wrap="square" rtlCol="0">
                                <a:noAutofit/>
                              </wps:bodyPr>
                            </wps:wsp>
                          </wpg:grpSp>
                        </wpg:grpSp>
                        <wps:wsp>
                          <wps:cNvPr id="2074270049" name="TextBox 99"/>
                          <wps:cNvSpPr txBox="1"/>
                          <wps:spPr>
                            <a:xfrm>
                              <a:off x="648377" y="1394057"/>
                              <a:ext cx="1536138" cy="446510"/>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المخاطر</w:t>
                                </w:r>
                              </w:p>
                            </w:txbxContent>
                          </wps:txbx>
                          <wps:bodyPr wrap="square">
                            <a:noAutofit/>
                          </wps:bodyPr>
                        </wps:wsp>
                      </wpg:grpSp>
                      <wpg:grpSp>
                        <wpg:cNvPr id="2074270050" name="Group 2074270050"/>
                        <wpg:cNvGrpSpPr/>
                        <wpg:grpSpPr>
                          <a:xfrm>
                            <a:off x="2084401" y="3973923"/>
                            <a:ext cx="3178191" cy="1684588"/>
                            <a:chOff x="2084401" y="3973927"/>
                            <a:chExt cx="3755951" cy="1990831"/>
                          </a:xfrm>
                        </wpg:grpSpPr>
                        <wpg:grpSp>
                          <wpg:cNvPr id="2074270051" name="Group 2074270051"/>
                          <wpg:cNvGrpSpPr/>
                          <wpg:grpSpPr>
                            <a:xfrm>
                              <a:off x="2084401" y="3973927"/>
                              <a:ext cx="2230344" cy="1324298"/>
                              <a:chOff x="2084401" y="3973927"/>
                              <a:chExt cx="2230344" cy="1324298"/>
                            </a:xfrm>
                          </wpg:grpSpPr>
                          <wps:wsp>
                            <wps:cNvPr id="2074270052" name="Freeform: Shape 2074270052"/>
                            <wps:cNvSpPr/>
                            <wps:spPr>
                              <a:xfrm>
                                <a:off x="2580647" y="4556743"/>
                                <a:ext cx="1734098" cy="133894"/>
                              </a:xfrm>
                              <a:custGeom>
                                <a:avLst/>
                                <a:gdLst>
                                  <a:gd name="connsiteX0" fmla="*/ 1666984 w 1734098"/>
                                  <a:gd name="connsiteY0" fmla="*/ 133894 h 133894"/>
                                  <a:gd name="connsiteX1" fmla="*/ 66947 w 1734098"/>
                                  <a:gd name="connsiteY1" fmla="*/ 133894 h 133894"/>
                                  <a:gd name="connsiteX2" fmla="*/ 0 w 1734098"/>
                                  <a:gd name="connsiteY2" fmla="*/ 66947 h 133894"/>
                                  <a:gd name="connsiteX3" fmla="*/ 66947 w 1734098"/>
                                  <a:gd name="connsiteY3" fmla="*/ 0 h 133894"/>
                                  <a:gd name="connsiteX4" fmla="*/ 1667152 w 1734098"/>
                                  <a:gd name="connsiteY4" fmla="*/ 0 h 133894"/>
                                  <a:gd name="connsiteX5" fmla="*/ 1734099 w 1734098"/>
                                  <a:gd name="connsiteY5" fmla="*/ 66947 h 133894"/>
                                  <a:gd name="connsiteX6" fmla="*/ 1667152 w 1734098"/>
                                  <a:gd name="connsiteY6" fmla="*/ 133894 h 1338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734098" h="133894">
                                    <a:moveTo>
                                      <a:pt x="1666984" y="133894"/>
                                    </a:moveTo>
                                    <a:lnTo>
                                      <a:pt x="66947" y="133894"/>
                                    </a:lnTo>
                                    <a:cubicBezTo>
                                      <a:pt x="29959" y="133894"/>
                                      <a:pt x="0" y="103935"/>
                                      <a:pt x="0" y="66947"/>
                                    </a:cubicBezTo>
                                    <a:cubicBezTo>
                                      <a:pt x="0" y="29959"/>
                                      <a:pt x="29959" y="0"/>
                                      <a:pt x="66947" y="0"/>
                                    </a:cubicBezTo>
                                    <a:lnTo>
                                      <a:pt x="1667152" y="0"/>
                                    </a:lnTo>
                                    <a:cubicBezTo>
                                      <a:pt x="1704140" y="0"/>
                                      <a:pt x="1734099" y="29959"/>
                                      <a:pt x="1734099" y="66947"/>
                                    </a:cubicBezTo>
                                    <a:cubicBezTo>
                                      <a:pt x="1734099" y="103935"/>
                                      <a:pt x="1704140" y="133894"/>
                                      <a:pt x="1667152" y="133894"/>
                                    </a:cubicBezTo>
                                    <a:close/>
                                  </a:path>
                                </a:pathLst>
                              </a:custGeom>
                              <a:solidFill>
                                <a:srgbClr val="50A3A7"/>
                              </a:solidFill>
                              <a:ln w="16684" cap="flat">
                                <a:noFill/>
                                <a:prstDash val="solid"/>
                                <a:miter/>
                              </a:ln>
                            </wps:spPr>
                            <wps:bodyPr rtlCol="0" anchor="ctr"/>
                          </wps:wsp>
                          <wps:wsp>
                            <wps:cNvPr id="2074270053" name="Freeform: Shape 2074270053"/>
                            <wps:cNvSpPr/>
                            <wps:spPr>
                              <a:xfrm>
                                <a:off x="2084401" y="3973927"/>
                                <a:ext cx="1195843" cy="1324298"/>
                              </a:xfrm>
                              <a:custGeom>
                                <a:avLst/>
                                <a:gdLst>
                                  <a:gd name="connsiteX0" fmla="*/ 1195844 w 1195843"/>
                                  <a:gd name="connsiteY0" fmla="*/ 901820 h 1324298"/>
                                  <a:gd name="connsiteX1" fmla="*/ 1195844 w 1195843"/>
                                  <a:gd name="connsiteY1" fmla="*/ 422478 h 1324298"/>
                                  <a:gd name="connsiteX2" fmla="*/ 1104461 w 1195843"/>
                                  <a:gd name="connsiteY2" fmla="*/ 264148 h 1324298"/>
                                  <a:gd name="connsiteX3" fmla="*/ 689221 w 1195843"/>
                                  <a:gd name="connsiteY3" fmla="*/ 24478 h 1324298"/>
                                  <a:gd name="connsiteX4" fmla="*/ 506455 w 1195843"/>
                                  <a:gd name="connsiteY4" fmla="*/ 24478 h 1324298"/>
                                  <a:gd name="connsiteX5" fmla="*/ 91383 w 1195843"/>
                                  <a:gd name="connsiteY5" fmla="*/ 264148 h 1324298"/>
                                  <a:gd name="connsiteX6" fmla="*/ 0 w 1195843"/>
                                  <a:gd name="connsiteY6" fmla="*/ 422478 h 1324298"/>
                                  <a:gd name="connsiteX7" fmla="*/ 0 w 1195843"/>
                                  <a:gd name="connsiteY7" fmla="*/ 901820 h 1324298"/>
                                  <a:gd name="connsiteX8" fmla="*/ 91383 w 1195843"/>
                                  <a:gd name="connsiteY8" fmla="*/ 1060150 h 1324298"/>
                                  <a:gd name="connsiteX9" fmla="*/ 506455 w 1195843"/>
                                  <a:gd name="connsiteY9" fmla="*/ 1299821 h 1324298"/>
                                  <a:gd name="connsiteX10" fmla="*/ 689221 w 1195843"/>
                                  <a:gd name="connsiteY10" fmla="*/ 1299821 h 1324298"/>
                                  <a:gd name="connsiteX11" fmla="*/ 1104293 w 1195843"/>
                                  <a:gd name="connsiteY11" fmla="*/ 1060150 h 1324298"/>
                                  <a:gd name="connsiteX12" fmla="*/ 1195676 w 1195843"/>
                                  <a:gd name="connsiteY12" fmla="*/ 901820 h 1324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95843" h="1324298">
                                    <a:moveTo>
                                      <a:pt x="1195844" y="901820"/>
                                    </a:moveTo>
                                    <a:lnTo>
                                      <a:pt x="1195844" y="422478"/>
                                    </a:lnTo>
                                    <a:cubicBezTo>
                                      <a:pt x="1195844" y="357205"/>
                                      <a:pt x="1161031" y="296785"/>
                                      <a:pt x="1104461" y="264148"/>
                                    </a:cubicBezTo>
                                    <a:lnTo>
                                      <a:pt x="689221" y="24478"/>
                                    </a:lnTo>
                                    <a:cubicBezTo>
                                      <a:pt x="632651" y="-8159"/>
                                      <a:pt x="563026" y="-8159"/>
                                      <a:pt x="506455" y="24478"/>
                                    </a:cubicBezTo>
                                    <a:lnTo>
                                      <a:pt x="91383" y="264148"/>
                                    </a:lnTo>
                                    <a:cubicBezTo>
                                      <a:pt x="34813" y="296785"/>
                                      <a:pt x="0" y="357205"/>
                                      <a:pt x="0" y="422478"/>
                                    </a:cubicBezTo>
                                    <a:lnTo>
                                      <a:pt x="0" y="901820"/>
                                    </a:lnTo>
                                    <a:cubicBezTo>
                                      <a:pt x="0" y="967093"/>
                                      <a:pt x="34813" y="1027513"/>
                                      <a:pt x="91383" y="1060150"/>
                                    </a:cubicBezTo>
                                    <a:lnTo>
                                      <a:pt x="506455" y="1299821"/>
                                    </a:lnTo>
                                    <a:cubicBezTo>
                                      <a:pt x="563026" y="1332458"/>
                                      <a:pt x="632651" y="1332458"/>
                                      <a:pt x="689221" y="1299821"/>
                                    </a:cubicBezTo>
                                    <a:lnTo>
                                      <a:pt x="1104293" y="1060150"/>
                                    </a:lnTo>
                                    <a:cubicBezTo>
                                      <a:pt x="1160864" y="1027513"/>
                                      <a:pt x="1195676" y="967093"/>
                                      <a:pt x="1195676" y="901820"/>
                                    </a:cubicBezTo>
                                    <a:close/>
                                  </a:path>
                                </a:pathLst>
                              </a:custGeom>
                              <a:solidFill>
                                <a:srgbClr val="3D8E92"/>
                              </a:solidFill>
                              <a:ln w="16684" cap="flat">
                                <a:noFill/>
                                <a:prstDash val="solid"/>
                                <a:miter/>
                              </a:ln>
                            </wps:spPr>
                            <wps:bodyPr rtlCol="0" anchor="ctr"/>
                          </wps:wsp>
                          <wpg:grpSp>
                            <wpg:cNvPr id="2074270054" name="Graphic 2"/>
                            <wpg:cNvGrpSpPr/>
                            <wpg:grpSpPr>
                              <a:xfrm>
                                <a:off x="3416882" y="4301715"/>
                                <a:ext cx="769646" cy="668802"/>
                                <a:chOff x="3416882" y="4301715"/>
                                <a:chExt cx="769646" cy="668802"/>
                              </a:xfrm>
                            </wpg:grpSpPr>
                            <wpg:grpSp>
                              <wpg:cNvPr id="2074270055" name="Graphic 2"/>
                              <wpg:cNvGrpSpPr/>
                              <wpg:grpSpPr>
                                <a:xfrm>
                                  <a:off x="3416882" y="4301715"/>
                                  <a:ext cx="668802" cy="668802"/>
                                  <a:chOff x="3416882" y="4301715"/>
                                  <a:chExt cx="668802" cy="668802"/>
                                </a:xfrm>
                              </wpg:grpSpPr>
                              <wps:wsp>
                                <wps:cNvPr id="2074270056" name="Freeform: Shape 2074270056"/>
                                <wps:cNvSpPr/>
                                <wps:spPr>
                                  <a:xfrm rot="-2700000">
                                    <a:off x="3416882" y="4301715"/>
                                    <a:ext cx="668802" cy="668802"/>
                                  </a:xfrm>
                                  <a:custGeom>
                                    <a:avLst/>
                                    <a:gdLst>
                                      <a:gd name="connsiteX0" fmla="*/ 668802 w 668802"/>
                                      <a:gd name="connsiteY0" fmla="*/ 334401 h 668802"/>
                                      <a:gd name="connsiteX1" fmla="*/ 334401 w 668802"/>
                                      <a:gd name="connsiteY1" fmla="*/ 668802 h 668802"/>
                                      <a:gd name="connsiteX2" fmla="*/ 0 w 668802"/>
                                      <a:gd name="connsiteY2" fmla="*/ 334401 h 668802"/>
                                      <a:gd name="connsiteX3" fmla="*/ 334401 w 668802"/>
                                      <a:gd name="connsiteY3" fmla="*/ 0 h 668802"/>
                                      <a:gd name="connsiteX4" fmla="*/ 668802 w 668802"/>
                                      <a:gd name="connsiteY4" fmla="*/ 334401 h 6688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8802" h="668802">
                                        <a:moveTo>
                                          <a:pt x="668802" y="334401"/>
                                        </a:moveTo>
                                        <a:cubicBezTo>
                                          <a:pt x="668802" y="519086"/>
                                          <a:pt x="519086" y="668802"/>
                                          <a:pt x="334401" y="668802"/>
                                        </a:cubicBezTo>
                                        <a:cubicBezTo>
                                          <a:pt x="149716" y="668802"/>
                                          <a:pt x="0" y="519086"/>
                                          <a:pt x="0" y="334401"/>
                                        </a:cubicBezTo>
                                        <a:cubicBezTo>
                                          <a:pt x="0" y="149717"/>
                                          <a:pt x="149716" y="0"/>
                                          <a:pt x="334401" y="0"/>
                                        </a:cubicBezTo>
                                        <a:cubicBezTo>
                                          <a:pt x="519086" y="0"/>
                                          <a:pt x="668802" y="149717"/>
                                          <a:pt x="668802" y="334401"/>
                                        </a:cubicBezTo>
                                        <a:close/>
                                      </a:path>
                                    </a:pathLst>
                                  </a:custGeom>
                                  <a:solidFill>
                                    <a:srgbClr val="BABABA"/>
                                  </a:solidFill>
                                  <a:ln w="16684" cap="flat">
                                    <a:noFill/>
                                    <a:prstDash val="solid"/>
                                    <a:miter/>
                                  </a:ln>
                                </wps:spPr>
                                <wps:bodyPr rtlCol="0" anchor="ctr"/>
                              </wps:wsp>
                              <wps:wsp>
                                <wps:cNvPr id="2074270057" name="Freeform: Shape 2074270057"/>
                                <wps:cNvSpPr/>
                                <wps:spPr>
                                  <a:xfrm>
                                    <a:off x="3543682" y="4428372"/>
                                    <a:ext cx="415407" cy="415407"/>
                                  </a:xfrm>
                                  <a:custGeom>
                                    <a:avLst/>
                                    <a:gdLst>
                                      <a:gd name="connsiteX0" fmla="*/ 415407 w 415407"/>
                                      <a:gd name="connsiteY0" fmla="*/ 207704 h 415407"/>
                                      <a:gd name="connsiteX1" fmla="*/ 207704 w 415407"/>
                                      <a:gd name="connsiteY1" fmla="*/ 415407 h 415407"/>
                                      <a:gd name="connsiteX2" fmla="*/ 0 w 415407"/>
                                      <a:gd name="connsiteY2" fmla="*/ 207704 h 415407"/>
                                      <a:gd name="connsiteX3" fmla="*/ 207704 w 415407"/>
                                      <a:gd name="connsiteY3" fmla="*/ 0 h 415407"/>
                                      <a:gd name="connsiteX4" fmla="*/ 415407 w 415407"/>
                                      <a:gd name="connsiteY4" fmla="*/ 207704 h 415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15407" h="415407">
                                        <a:moveTo>
                                          <a:pt x="415407" y="207704"/>
                                        </a:moveTo>
                                        <a:cubicBezTo>
                                          <a:pt x="415407" y="322415"/>
                                          <a:pt x="322415" y="415407"/>
                                          <a:pt x="207704" y="415407"/>
                                        </a:cubicBezTo>
                                        <a:cubicBezTo>
                                          <a:pt x="92992" y="415407"/>
                                          <a:pt x="0" y="322415"/>
                                          <a:pt x="0" y="207704"/>
                                        </a:cubicBezTo>
                                        <a:cubicBezTo>
                                          <a:pt x="0" y="92992"/>
                                          <a:pt x="92992" y="0"/>
                                          <a:pt x="207704" y="0"/>
                                        </a:cubicBezTo>
                                        <a:cubicBezTo>
                                          <a:pt x="322415" y="0"/>
                                          <a:pt x="415407" y="92992"/>
                                          <a:pt x="415407" y="207704"/>
                                        </a:cubicBezTo>
                                        <a:close/>
                                      </a:path>
                                    </a:pathLst>
                                  </a:custGeom>
                                  <a:solidFill>
                                    <a:srgbClr val="FFFFFF"/>
                                  </a:solidFill>
                                  <a:ln w="16684" cap="flat">
                                    <a:noFill/>
                                    <a:prstDash val="solid"/>
                                    <a:miter/>
                                  </a:ln>
                                </wps:spPr>
                                <wps:bodyPr rtlCol="0" anchor="ctr"/>
                              </wps:wsp>
                            </wpg:grpSp>
                            <wps:wsp>
                              <wps:cNvPr id="2074270058" name="TextBox 114"/>
                              <wps:cNvSpPr txBox="1"/>
                              <wps:spPr>
                                <a:xfrm>
                                  <a:off x="3421585" y="4380280"/>
                                  <a:ext cx="764943" cy="554979"/>
                                </a:xfrm>
                                <a:prstGeom prst="rect">
                                  <a:avLst/>
                                </a:prstGeom>
                                <a:noFill/>
                              </wps:spPr>
                              <wps:txb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05</w:t>
                                    </w:r>
                                  </w:p>
                                </w:txbxContent>
                              </wps:txbx>
                              <wps:bodyPr wrap="square" rtlCol="0">
                                <a:noAutofit/>
                              </wps:bodyPr>
                            </wps:wsp>
                          </wpg:grpSp>
                        </wpg:grpSp>
                        <wps:wsp>
                          <wps:cNvPr id="2074270059" name="TextBox 109"/>
                          <wps:cNvSpPr txBox="1"/>
                          <wps:spPr>
                            <a:xfrm>
                              <a:off x="4220909" y="4449988"/>
                              <a:ext cx="1619443" cy="1514770"/>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المراجعة والتحديث المستمر</w:t>
                                </w:r>
                              </w:p>
                            </w:txbxContent>
                          </wps:txbx>
                          <wps:bodyPr wrap="square">
                            <a:noAutofit/>
                          </wps:bodyPr>
                        </wps:wsp>
                      </wpg:grpSp>
                      <pic:pic xmlns:pic="http://schemas.openxmlformats.org/drawingml/2006/picture">
                        <pic:nvPicPr>
                          <pic:cNvPr id="2074270060" name="Picture 2074270060"/>
                          <pic:cNvPicPr>
                            <a:picLocks noChangeAspect="1"/>
                          </pic:cNvPicPr>
                        </pic:nvPicPr>
                        <pic:blipFill>
                          <a:blip r:embed="rId149"/>
                          <a:stretch>
                            <a:fillRect/>
                          </a:stretch>
                        </pic:blipFill>
                        <pic:spPr>
                          <a:xfrm>
                            <a:off x="2881392" y="1246165"/>
                            <a:ext cx="639968" cy="639968"/>
                          </a:xfrm>
                          <a:prstGeom prst="rect">
                            <a:avLst/>
                          </a:prstGeom>
                        </pic:spPr>
                      </pic:pic>
                      <pic:pic xmlns:pic="http://schemas.openxmlformats.org/drawingml/2006/picture">
                        <pic:nvPicPr>
                          <pic:cNvPr id="2074270061" name="Picture 2074270061"/>
                          <pic:cNvPicPr>
                            <a:picLocks noChangeAspect="1"/>
                          </pic:cNvPicPr>
                        </pic:nvPicPr>
                        <pic:blipFill>
                          <a:blip r:embed="rId150">
                            <a:biLevel thresh="50000"/>
                          </a:blip>
                          <a:stretch>
                            <a:fillRect/>
                          </a:stretch>
                        </pic:blipFill>
                        <pic:spPr>
                          <a:xfrm>
                            <a:off x="2349330" y="2264375"/>
                            <a:ext cx="572280" cy="572280"/>
                          </a:xfrm>
                          <a:prstGeom prst="rect">
                            <a:avLst/>
                          </a:prstGeom>
                        </pic:spPr>
                      </pic:pic>
                      <pic:pic xmlns:pic="http://schemas.openxmlformats.org/drawingml/2006/picture">
                        <pic:nvPicPr>
                          <pic:cNvPr id="2074270062" name="Picture 2074270062"/>
                          <pic:cNvPicPr>
                            <a:picLocks noChangeAspect="1"/>
                          </pic:cNvPicPr>
                        </pic:nvPicPr>
                        <pic:blipFill>
                          <a:blip r:embed="rId151"/>
                          <a:stretch>
                            <a:fillRect/>
                          </a:stretch>
                        </pic:blipFill>
                        <pic:spPr>
                          <a:xfrm>
                            <a:off x="2895974" y="3327190"/>
                            <a:ext cx="495607" cy="495607"/>
                          </a:xfrm>
                          <a:prstGeom prst="rect">
                            <a:avLst/>
                          </a:prstGeom>
                        </pic:spPr>
                      </pic:pic>
                      <pic:pic xmlns:pic="http://schemas.openxmlformats.org/drawingml/2006/picture">
                        <pic:nvPicPr>
                          <pic:cNvPr id="2074270063" name="Picture 2074270063"/>
                          <pic:cNvPicPr>
                            <a:picLocks noChangeAspect="1"/>
                          </pic:cNvPicPr>
                        </pic:nvPicPr>
                        <pic:blipFill>
                          <a:blip r:embed="rId152">
                            <a:lum bright="70000" contrast="-70000"/>
                          </a:blip>
                          <a:stretch>
                            <a:fillRect/>
                          </a:stretch>
                        </pic:blipFill>
                        <pic:spPr>
                          <a:xfrm>
                            <a:off x="2284054" y="4176136"/>
                            <a:ext cx="749873" cy="749873"/>
                          </a:xfrm>
                          <a:prstGeom prst="rect">
                            <a:avLst/>
                          </a:prstGeom>
                        </pic:spPr>
                      </pic:pic>
                      <pic:pic xmlns:pic="http://schemas.openxmlformats.org/drawingml/2006/picture">
                        <pic:nvPicPr>
                          <pic:cNvPr id="2074270064" name="Picture 2074270064"/>
                          <pic:cNvPicPr>
                            <a:picLocks noChangeAspect="1"/>
                          </pic:cNvPicPr>
                        </pic:nvPicPr>
                        <pic:blipFill>
                          <a:blip r:embed="rId153">
                            <a:lum bright="70000" contrast="-70000"/>
                          </a:blip>
                          <a:stretch>
                            <a:fillRect/>
                          </a:stretch>
                        </pic:blipFill>
                        <pic:spPr>
                          <a:xfrm>
                            <a:off x="2332871" y="265893"/>
                            <a:ext cx="512108" cy="512108"/>
                          </a:xfrm>
                          <a:prstGeom prst="rect">
                            <a:avLst/>
                          </a:prstGeom>
                        </pic:spPr>
                      </pic:pic>
                    </wpg:wgp>
                  </a:graphicData>
                </a:graphic>
              </wp:inline>
            </w:drawing>
          </mc:Choice>
          <mc:Fallback>
            <w:pict>
              <v:group id="Group 122" o:spid="_x0000_s2228" style="width:335.95pt;height:361.5pt;mso-position-horizontal-relative:char;mso-position-vertical-relative:line" coordorigin="587" coordsize="52582,56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">
                <v:group id="Group 2074270010" o:spid="_x0000_s2229" style="position:absolute;left:20844;width:32326;height:11205" coordorigin="20844" coordsize="38202,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uLNQ8oA&#10;AADjAAAADwAAAAAAAAAAAAAAAACqAgAAZHJzL2Rvd25yZXYueG1sUEsFBgAAAAAEAAQA+gAAAKED&#10;AAAAAA==&#10;">
                  <v:group id="Group 2074270011" o:spid="_x0000_s2230" style="position:absolute;left:20844;width:22303;height:13242" coordorigin="20844" coordsize="22303,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RrmjY&#10;zAAAAOMAAAAPAAAAAAAAAAAAAAAAAKoCAABkcnMvZG93bnJldi54bWxQSwUGAAAAAAQABAD6AAAA&#10;owMAAAAA&#10;">
                    <v:shape id="Freeform: Shape 2074270012" o:spid="_x0000_s2231" style="position:absolute;left:25806;top:5828;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WNU8wA&#10;AADjAAAADwAAAGRycy9kb3ducmV2LnhtbESPUUvDMBSF3wX/Q7iCby5ZFLt1y4YMBoUJ4hTp46W5&#10;a8uam9pkW/33RhD2eDjnfIezXI+uE2caQuvZwHSiQBBX3rZcG/j82D7MQISIbLHzTAZ+KMB6dXuz&#10;xNz6C7/TeR9rkSAccjTQxNjnUoaqIYdh4nvi5B384DAmOdTSDnhJcNdJrdSzdNhyWmiwp01D1XF/&#10;cgZOs7dt+VqUmyKbH753j8evutxpY+7vxpcFiEhjvIb/24U1oFX2pDOlphr+PqU/IF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XWNU8wAAADjAAAADwAAAAAAAAAAAAAAAACY&#10;AgAAZHJzL2Rvd25yZXYueG1sUEsFBgAAAAAEAAQA9QAAAJEDAAAAAA==&#10;" path="m1666984,133894r-1600037,c29959,133894,,103935,,66947,,29959,29959,,66947,l1667152,v36988,,66947,29959,66947,66947c1734099,103935,1704140,133894,1667152,133894r-168,xe" fillcolor="#50a3a7" stroked="f" strokeweight=".46344mm">
                      <v:stroke joinstyle="miter"/>
                      <v:path arrowok="t" o:connecttype="custom" o:connectlocs="1666984,133894;66947,133894;0,66947;66947,0;1667152,0;1734099,66947;1667152,133894" o:connectangles="0,0,0,0,0,0,0"/>
                    </v:shape>
                    <v:shape id="Freeform: Shape 2074270013" o:spid="_x0000_s2232" style="position:absolute;left:20844;width:11958;height:13242;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79x8sA&#10;AADjAAAADwAAAGRycy9kb3ducmV2LnhtbESPQWvCQBSE74X+h+UVequ7xlJL6iqiFjwIUluR3h7Z&#10;ZxKafRuyrxr/vSsUehxm5htmMut9o07UxTqwheHAgCIugqu5tPD1+f70CioKssMmMFm4UITZ9P5u&#10;grkLZ/6g005KlSAcc7RQibS51rGoyGMchJY4ecfQeZQku1K7Ds8J7hudGfOiPdacFipsaVFR8bP7&#10;9RaW633Q88NIVt+bvVyK+uiWh621jw/9/A2UUC//4b/22lnIzPg5GxszHMHtU/oDeno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Lv3HywAAAOMAAAAPAAAAAAAAAAAAAAAAAJgC&#10;AABkcnMvZG93bnJldi54bWxQSwUGAAAAAAQABAD1AAAAkAMAAAAA&#10;" path="m1195844,901820r,-479342c1195844,357205,1161031,296785,1104461,264148l689221,24478v-56570,-32637,-126195,-32637,-182766,l91383,264148c34813,296785,,357205,,422478l,901820v,65273,34813,125693,91383,158330l506455,1299821v56571,32637,126196,32637,182766,l1104293,1060150v56571,-32637,91383,-93057,91383,-158330l1195844,901820xe" fillcolor="#3d8e92" stroked="f" strokeweight=".46344mm">
                      <v:stroke joinstyle="miter"/>
                      <v:path arrowok="t" o:connecttype="custom" o:connectlocs="1195844,901820;1195844,422478;1104461,264148;689221,24478;506455,24478;91383,264148;0,422478;0,901820;91383,1060150;506455,1299821;689221,1299821;1104293,1060150;1195676,901820" o:connectangles="0,0,0,0,0,0,0,0,0,0,0,0,0"/>
                    </v:shape>
                    <v:group id="Graphic 2" o:spid="_x0000_s2233" style="position:absolute;left:34168;top:3277;width:6688;height:6688" coordorigin="34168,3277"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HZy0DL&#10;AAAA4wAAAA8AAAAAAAAAAAAAAAAAqgIAAGRycy9kb3ducmV2LnhtbFBLBQYAAAAABAAEAPoAAACi&#10;AwAAAAA=&#10;">
                      <v:group id="Graphic 2" o:spid="_x0000_s2234" style="position:absolute;left:34168;top:3277;width:6688;height:6688" coordorigin="34168,3277"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6VbtvL&#10;AAAA4wAAAA8AAAAAAAAAAAAAAAAAqgIAAGRycy9kb3ducmV2LnhtbFBLBQYAAAAABAAEAPoAAACi&#10;AwAAAAA=&#10;">
                        <v:shape id="Freeform: Shape 2074270016" o:spid="_x0000_s2235" style="position:absolute;left:34168;top:3277;width:6688;height:6688;rotation:-45;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pP8oA&#10;AADjAAAADwAAAGRycy9kb3ducmV2LnhtbESPQWsCMRSE74X+h/AK3mriYlfZGqUIghcPTaW9PjbP&#10;3cXNyzZJde2vbwqFHoeZ+YZZbUbXiwuF2HnWMJsqEMS1tx03Go5vu8cliJiQLfaeScONImzW93cr&#10;rKy/8itdTGpEhnCsUEOb0lBJGeuWHMapH4izd/LBYcoyNNIGvGa462WhVCkddpwXWhxo21J9Nl9O&#10;w9MtFcf3eHbfZl663nxuDx/BaD15GF+eQSQa03/4r723Ggq1mBcLpWYl/H7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1qaT/KAAAA4wAAAA8AAAAAAAAAAAAAAAAAmAIA&#10;AGRycy9kb3ducmV2LnhtbFBLBQYAAAAABAAEAPUAAACPAwAAAAA=&#10;" path="m668802,334401v,184685,-149716,334401,-334401,334401c149716,668802,,519086,,334401,,149717,149716,,334401,,519086,,668802,149717,668802,334401xe" fillcolor="#bababa" stroked="f" strokeweight=".46344mm">
                          <v:stroke joinstyle="miter"/>
                          <v:path arrowok="t" o:connecttype="custom" o:connectlocs="668802,334401;334401,668802;0,334401;334401,0;668802,334401" o:connectangles="0,0,0,0,0"/>
                        </v:shape>
                        <v:shape id="Freeform: Shape 2074270017" o:spid="_x0000_s2236" style="position:absolute;left:35436;top:4544;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r8kA&#10;AADjAAAADwAAAGRycy9kb3ducmV2LnhtbESPQUvEMBSE74L/ITzBm5u0qHXrZhcVCl5E3PXg8dG8&#10;TYvNS0nS3fbfG0HwOMzMN8xmN7tBnCjE3rOGYqVAELfe9Gw1fB6amwcQMSEbHDyThoUi7LaXFxus&#10;jT/zB532yYoM4Vijhi6lsZYyth05jCs/Emfv6IPDlGWw0gQ8Z7gbZKnUvXTYc17ocKSXjtrv/eQ0&#10;xLtwWCZp7fv0VVTrZ9ksb82g9fXV/PQIItGc/sN/7VejoVTVbVkpVVTw+yn/Abn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bur8kAAADjAAAADwAAAAAAAAAAAAAAAACYAgAA&#10;ZHJzL2Rvd25yZXYueG1sUEsFBgAAAAAEAAQA9QAAAI4DA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74" o:spid="_x0000_s2237" type="#_x0000_t202" style="position:absolute;left:34506;top:3889;width:6061;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OYb8cA&#10;AADjAAAADwAAAGRycy9kb3ducmV2LnhtbERPy2rCQBTdF/yH4Qrd1RmDVk0dRSyCqxbjA9xdMtck&#10;NHMnZEaT/n1nUXB5OO/lure1eFDrK8caxiMFgjh3puJCw+m4e5uD8AHZYO2YNPySh/Vq8LLE1LiO&#10;D/TIQiFiCPsUNZQhNKmUPi/Joh+5hjhyN9daDBG2hTQtdjHc1jJR6l1arDg2lNjQtqT8J7tbDeev&#10;2/UyUd/Fp502neuVZLuQWr8O+80HiEB9eIr/3XujIVGzSTJTahxHx0/xD8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jmG/HAAAA4wAAAA8AAAAAAAAAAAAAAAAAmAIAAGRy&#10;cy9kb3ducmV2LnhtbFBLBQYAAAAABAAEAPUAAACMAwAAAAA=&#10;" filled="f" stroked="f">
                        <v:textbo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01</w:t>
                              </w:r>
                            </w:p>
                          </w:txbxContent>
                        </v:textbox>
                      </v:shape>
                    </v:group>
                  </v:group>
                  <v:shape id="TextBox 69" o:spid="_x0000_s2238" type="#_x0000_t202" style="position:absolute;left:42694;top:1892;width:16352;height:9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899MoA&#10;AADjAAAADwAAAGRycy9kb3ducmV2LnhtbESPQWvCQBSE7wX/w/KE3uquQaum2Yi0CJ4stbbQ2yP7&#10;TILZtyG7NfHfu4WCx2FmvmGy9WAbcaHO1441TCcKBHHhTM2lhuPn9mkJwgdkg41j0nAlD+t89JBh&#10;alzPH3Q5hFJECPsUNVQhtKmUvqjIop+4ljh6J9dZDFF2pTQd9hFuG5ko9Swt1hwXKmzptaLifPi1&#10;Gr72p5/vmXov3+y87d2gJNuV1PpxPGxeQAQawj38394ZDYlazJKFUtMV/H2Kf0Dm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qvPfTKAAAA4wAAAA8AAAAAAAAAAAAAAAAAmAIA&#10;AGRycy9kb3ducmV2LnhtbFBLBQYAAAAABAAEAPUAAACPAw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تحديد المخاطر الرقمية</w:t>
                          </w:r>
                        </w:p>
                      </w:txbxContent>
                    </v:textbox>
                  </v:shape>
                </v:group>
                <v:group id="Group 2074270020" o:spid="_x0000_s2239" style="position:absolute;left:20844;top:19988;width:31961;height:13280" coordorigin="20844,19988" coordsize="37771,156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I4H/soA&#10;AADjAAAADwAAAAAAAAAAAAAAAACqAgAAZHJzL2Rvd25yZXYueG1sUEsFBgAAAAAEAAQA+gAAAKED&#10;AAAAAA==&#10;">
                  <v:group id="Group 2074270021" o:spid="_x0000_s2240" style="position:absolute;left:20844;top:19988;width:22303;height:13243" coordorigin="20844,19988" coordsize="22303,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ComXL&#10;AAAA4wAAAA8AAAAAAAAAAAAAAAAAqgIAAGRycy9kb3ducmV2LnhtbFBLBQYAAAAABAAEAPoAAACi&#10;AwAAAAA=&#10;">
                    <v:shape id="Freeform: Shape 2074270022" o:spid="_x0000_s2241" style="position:absolute;left:25806;top:25816;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lH7swA&#10;AADjAAAADwAAAGRycy9kb3ducmV2LnhtbESPUUvDMBSF34X9h3AHvrnEKOusy4YMBoUJ4hTp46W5&#10;a8uam9pkW/33Rhj4eDjnfIezXI+uE2caQuvZwP1MgSCuvG25NvD5sb1bgAgR2WLnmQz8UID1anKz&#10;xNz6C7/TeR9rkSAccjTQxNjnUoaqIYdh5nvi5B384DAmOdTSDnhJcNdJrdRcOmw5LTTY06ah6rg/&#10;OQOnxdu2fC3KTZE9Hb53D8evutxpY26n48sziEhj/A9f24U1oFX2qDOltIa/T+kPyN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mxlH7swAAADjAAAADwAAAAAAAAAAAAAAAACY&#10;AgAAZHJzL2Rvd25yZXYueG1sUEsFBgAAAAAEAAQA9QAAAJEDAAAAAA==&#10;" path="m1666984,133894r-1600037,c29959,133894,,103935,,66947,,29959,29959,,66947,l1667152,v36988,,66947,29959,66947,66947c1734099,103935,1704140,133894,1667152,133894r-168,xe" fillcolor="#50a3a7" stroked="f" strokeweight=".46344mm">
                      <v:stroke joinstyle="miter"/>
                      <v:path arrowok="t" o:connecttype="custom" o:connectlocs="1666984,133894;66947,133894;0,66947;66947,0;1667152,0;1734099,66947;1667152,133894" o:connectangles="0,0,0,0,0,0,0"/>
                    </v:shape>
                    <v:shape id="Freeform: Shape 2074270023" o:spid="_x0000_s2242" style="position:absolute;left:20844;top:19988;width:11958;height:13243;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3essA&#10;AADjAAAADwAAAGRycy9kb3ducmV2LnhtbESPQWvCQBSE74X+h+UVequ7xlJLdBWpLXgoSG1FvD2y&#10;zySYfRuyrxr/fVcoeBxm5htmOu99o07UxTqwheHAgCIugqu5tPDz/fH0CioKssMmMFm4UIT57P5u&#10;irkLZ/6i00ZKlSAcc7RQibS51rGoyGMchJY4eYfQeZQku1K7Ds8J7hudGfOiPdacFips6a2i4rj5&#10;9RaWq23Qi91I3vefW7kU9cEtd2trHx/6xQSUUC+38H975SxkZvycjY3JRnD9lP6Anv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9Qjd6ywAAAOMAAAAPAAAAAAAAAAAAAAAAAJgC&#10;AABkcnMvZG93bnJldi54bWxQSwUGAAAAAAQABAD1AAAAkAMAAAAA&#10;" path="m1195844,901820r,-479342c1195844,357205,1161031,296785,1104461,264148l689221,24478v-56570,-32637,-126195,-32637,-182766,l91383,264148c34813,296785,,357205,,422478l,901820v,65273,34813,125693,91383,158330l506455,1299821v56571,32637,126196,32637,182766,l1104293,1060150v56571,-32637,91383,-93057,91383,-158330l1195844,901820xe" fillcolor="#3d8e92" stroked="f" strokeweight=".46344mm">
                      <v:stroke joinstyle="miter"/>
                      <v:path arrowok="t" o:connecttype="custom" o:connectlocs="1195844,901820;1195844,422478;1104461,264148;689221,24478;506455,24478;91383,264148;0,422478;0,901820;91383,1060150;506455,1299821;689221,1299821;1104293,1060150;1195676,901820" o:connectangles="0,0,0,0,0,0,0,0,0,0,0,0,0"/>
                    </v:shape>
                    <v:group id="Graphic 2" o:spid="_x0000_s2243" style="position:absolute;left:34168;top:23266;width:6793;height:6688" coordorigin="34168,23266" coordsize="6792,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tQH9&#10;zAAAAOMAAAAPAAAAAAAAAAAAAAAAAKoCAABkcnMvZG93bnJldi54bWxQSwUGAAAAAAQABAD6AAAA&#10;owMAAAAA&#10;">
                      <v:group id="Graphic 2" o:spid="_x0000_s2244" style="position:absolute;left:34168;top:23266;width:6688;height:6688" coordorigin="34168,23266"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g+aRm&#10;zAAAAOMAAAAPAAAAAAAAAAAAAAAAAKoCAABkcnMvZG93bnJldi54bWxQSwUGAAAAAAQABAD6AAAA&#10;owMAAAAA&#10;">
                        <v:shape id="Freeform: Shape 2074270026" o:spid="_x0000_s2245" style="position:absolute;left:34168;top:23266;width:6688;height:6688;rotation:-45;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jgskA&#10;AADjAAAADwAAAGRycy9kb3ducmV2LnhtbESPQUsDMRSE74L/IbyCN5s01K2sTYsUBC8ejKVeH5vn&#10;7tLNy5rEduuvN4LgcZiZb5j1dvKDOFFMfWADi7kCQdwE13NrYP/2dHsPImVkh0NgMnChBNvN9dUa&#10;axfO/Eonm1tRIJxqNNDlPNZSpqYjj2keRuLifYToMRcZW+kingvcD1IrVUmPPZeFDkfaddQc7Zc3&#10;cHfJen9IR/9tl5Uf7Ofu5T1aY25m0+MDiExT/g//tZ+dAa1WS71SSlfw+6n8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wajgskAAADjAAAADwAAAAAAAAAAAAAAAACYAgAA&#10;ZHJzL2Rvd25yZXYueG1sUEsFBgAAAAAEAAQA9QAAAI4DAAAAAA==&#10;" path="m668802,334401v,184685,-149716,334401,-334401,334401c149716,668802,,519086,,334401,,149717,149716,,334401,,519086,,668802,149717,668802,334401xe" fillcolor="#bababa" stroked="f" strokeweight=".46344mm">
                          <v:stroke joinstyle="miter"/>
                          <v:path arrowok="t" o:connecttype="custom" o:connectlocs="668802,334401;334401,668802;0,334401;334401,0;668802,334401" o:connectangles="0,0,0,0,0"/>
                        </v:shape>
                        <v:shape id="Freeform: Shape 2074270027" o:spid="_x0000_s2246" style="position:absolute;left:35436;top:24532;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kEsoA&#10;AADjAAAADwAAAGRycy9kb3ducmV2LnhtbESPQUsDMRSE70L/Q3gFbzbpoq6uTUsrLHgRsfXg8bF5&#10;Zhc3L0uSbXf/vREEj8PMfMNsdpPrxZlC7DxrWK8UCOLGm46tho9TffMAIiZkg71n0jBThN12cbXB&#10;yvgLv9P5mKzIEI4VamhTGiopY9OSw7jyA3H2vnxwmLIMVpqAlwx3vSyUupcOO84LLQ703FLzfRyd&#10;hngXTvMorX0bP9fl40HW82vda329nPZPIBJN6T/8134xGgpV3halUkUJv5/yH5D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2KJBLKAAAA4wAAAA8AAAAAAAAAAAAAAAAAmAIA&#10;AGRycy9kb3ducmV2LnhtbFBLBQYAAAAABAAEAPUAAACPAw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84" o:spid="_x0000_s2247" type="#_x0000_t202" style="position:absolute;left:34322;top:24073;width:6639;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S0scA&#10;AADjAAAADwAAAGRycy9kb3ducmV2LnhtbERPy2rCQBTdF/yH4Qru6kyDjzZmIqUiuFJqH+Dukrkm&#10;oZk7ITOa+PfOQujycN7ZerCNuFLna8caXqYKBHHhTM2lhu+v7fMrCB+QDTaOScONPKzz0VOGqXE9&#10;f9L1GEoRQ9inqKEKoU2l9EVFFv3UtcSRO7vOYoiwK6XpsI/htpGJUgtpsebYUGFLHxUVf8eL1fCz&#10;P59+Z+pQbuy87d2gJNs3qfVkPLyvQAQawr/44d4ZDYlazpKlUkkcHT/FPy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PUtLHAAAA4wAAAA8AAAAAAAAAAAAAAAAAmAIAAGRy&#10;cy9kb3ducmV2LnhtbFBLBQYAAAAABAAEAPUAAACMAwAAAAA=&#10;" filled="f" stroked="f">
                        <v:textbo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03</w:t>
                              </w:r>
                            </w:p>
                          </w:txbxContent>
                        </v:textbox>
                      </v:shape>
                    </v:group>
                  </v:group>
                  <v:shape id="TextBox 79" o:spid="_x0000_s2248" type="#_x0000_t202" style="position:absolute;left:41603;top:21438;width:17012;height:14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P3ScoA&#10;AADjAAAADwAAAGRycy9kb3ducmV2LnhtbESPT2vCQBTE74LfYXlCb7prsFXTbERaCj0p9U+ht0f2&#10;mYRm34bs1qTf3hUKPQ4z8xsm2wy2EVfqfO1Yw3ymQBAXztRcajgd36YrED4gG2wck4Zf8rDJx6MM&#10;U+N6/qDrIZQiQtinqKEKoU2l9EVFFv3MtcTRu7jOYoiyK6XpsI9w28hEqSdpsea4UGFLLxUV34cf&#10;q+G8u3x9LtS+fLWPbe8GJdmupdYPk2H7DCLQEP7Df+13oyFRy0WyVCpZw/1T/AMyv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TD90nKAAAA4wAAAA8AAAAAAAAAAAAAAAAAmAIA&#10;AGRycy9kb3ducmV2LnhtbFBLBQYAAAAABAAEAPUAAACPAw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تطوير استراتيجيات التخفيف</w:t>
                          </w:r>
                        </w:p>
                      </w:txbxContent>
                    </v:textbox>
                  </v:shape>
                </v:group>
                <v:group id="Group 2074270030" o:spid="_x0000_s2249" style="position:absolute;left:587;top:30036;width:35778;height:11206" coordorigin="431,30036" coordsize="42281,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VXkSPL&#10;AAAA4wAAAA8AAAAAAAAAAAAAAAAAqgIAAGRycy9kb3ducmV2LnhtbFBLBQYAAAAABAAEAPoAAACi&#10;AwAAAAA=&#10;">
                  <v:group id="Group 2074270031" o:spid="_x0000_s2250" style="position:absolute;left:20229;top:30036;width:22484;height:13243" coordorigin="20229,30036" coordsize="22484,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obNLjL&#10;AAAA4wAAAA8AAAAAAAAAAAAAAAAAqgIAAGRycy9kb3ducmV2LnhtbFBLBQYAAAAABAAEAPoAAACi&#10;AwAAAAA=&#10;">
                    <v:shape id="Freeform: Shape 2074270032" o:spid="_x0000_s2251" style="position:absolute;left:20229;top:35988;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axlskA&#10;AADjAAAADwAAAGRycy9kb3ducmV2LnhtbESPUUvDMBSF34X9h3AF31xilG10y8YQRV/ErfMHXJu7&#10;prS5KU1c6783guDj4ZzzHc5mN/lOXGiITWADd3MFgrgKtuHawMfp+XYFIiZki11gMvBNEXbb2dUG&#10;CxtGPtKlTLXIEI4FGnAp9YWUsXLkMc5DT5y9cxg8piyHWtoBxwz3ndRKLaTHhvOCw54eHVVt+eUN&#10;lAenx4ipf3oPajF+ntqX9NYac3M97dcgEk3pP/zXfrUGtFo+6KVS9xp+P+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SaxlskAAADjAAAADwAAAAAAAAAAAAAAAACYAgAA&#10;ZHJzL2Rvd25yZXYueG1sUEsFBgAAAAAEAAQA9QAAAI4DAAAAAA==&#10;" path="m1667152,133894r-1600205,c29959,133894,,103935,,66947,,29959,29959,,66947,l1667152,v36988,,66947,29959,66947,66947c1734099,103935,1704140,133894,1667152,133894xe" fillcolor="#ffe197" stroked="f" strokeweight=".46344mm">
                      <v:stroke joinstyle="miter"/>
                      <v:path arrowok="t" o:connecttype="custom" o:connectlocs="1667152,133894;66947,133894;0,66947;66947,0;1667152,0;1734099,66947;1667152,133894" o:connectangles="0,0,0,0,0,0,0"/>
                    </v:shape>
                    <v:shape id="Freeform: Shape 2074270033" o:spid="_x0000_s2252" style="position:absolute;left:30755;top:30036;width:11958;height:13243;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wS+8wA&#10;AADjAAAADwAAAGRycy9kb3ducmV2LnhtbESPQUsDMRSE74L/ITzBm03cFivbpkWKSg9adfXi7XXz&#10;ulm7eVmS2K7/vhEEj8PMfMPMl4PrxIFCbD1ruB4pEMS1Ny03Gj7eH65uQcSEbLDzTBp+KMJycX42&#10;x9L4I7/RoUqNyBCOJWqwKfWllLG25DCOfE+cvZ0PDlOWoZEm4DHDXScLpW6kw5bzgsWeVpbqffXt&#10;NGw/7fD49Zwmq7Ddv1ZP98XLRjmtLy+GuxmIREP6D/+110ZDoaaTYqrUeAy/n/IfkIsT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FwS+8wAAADjAAAADwAAAAAAAAAAAAAAAACY&#10;AgAAZHJzL2Rvd25yZXYueG1sUEsFBgAAAAAEAAQA9QAAAJEDAAAAAA==&#10;" path="m1195844,901820r,-479342c1195844,357205,1161031,296785,1104461,264148l689388,24478v-56570,-32637,-126195,-32637,-182765,l91383,264148c34813,296785,,357205,,422478l,901820v,65273,34813,125693,91383,158330l506623,1299821v56570,32636,126195,32636,182765,l1104461,1060150v56570,-32637,91383,-93057,91383,-158330xe" fillcolor="#ffcc5e" stroked="f" strokeweight=".46344mm">
                      <v:stroke joinstyle="miter"/>
                      <v:path arrowok="t" o:connecttype="custom" o:connectlocs="1195844,901820;1195844,422478;1104461,264148;689388,24478;506623,24478;91383,264148;0,422478;0,901820;91383,1060150;506623,1299821;689388,1299821;1104461,1060150;1195844,901820" o:connectangles="0,0,0,0,0,0,0,0,0,0,0,0,0"/>
                    </v:shape>
                    <v:group id="Graphic 2" o:spid="_x0000_s2253" style="position:absolute;left:22698;top:33436;width:7089;height:6688" coordorigin="22698,33436" coordsize="7089,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bJcg&#10;zAAAAOMAAAAPAAAAAAAAAAAAAAAAAKoCAABkcnMvZG93bnJldi54bWxQSwUGAAAAAAQABAD6AAAA&#10;owMAAAAA&#10;">
                      <v:group id="Graphic 2" o:spid="_x0000_s2254" style="position:absolute;left:22698;top:33436;width:6688;height:6688" coordorigin="22698,33436"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lIDK7&#10;zAAAAOMAAAAPAAAAAAAAAAAAAAAAAKoCAABkcnMvZG93bnJldi54bWxQSwUGAAAAAAQABAD6AAAA&#10;owMAAAAA&#10;">
                        <v:shape id="Freeform: Shape 2074270036" o:spid="_x0000_s2255" style="position:absolute;left:22698;top:33436;width:6688;height:6688;rotation:-4216586fd;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sp48sA&#10;AADjAAAADwAAAGRycy9kb3ducmV2LnhtbESPQUsDMRSE70L/Q3gFL9ImXaUta9NSBMGT0lWw3sLm&#10;NVm6eVmT2EZ/vREKHoeZ+YZZbbLr2QlD7DxJmE0FMKTW646MhLfXx8kSWEyKtOo9oYRvjLBZj65W&#10;qtb+TDs8NcmwAqFYKwk2paHmPLYWnYpTPyAV7+CDU6nIYLgO6lzgrueVEHPuVEdlwaoBHyy2x+bL&#10;SXgxnx+758bbm+XWvO/DTz72IUt5Pc7be2AJc/oPX9pPWkIlFnfVQojbOfx9Kn+Ar3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yynjywAAAOMAAAAPAAAAAAAAAAAAAAAAAJgC&#10;AABkcnMvZG93bnJldi54bWxQSwUGAAAAAAQABAD1AAAAkAMAAAAA&#10;" path="m668802,334401v,184685,-149716,334401,-334401,334401c149716,668802,,519086,,334401,,149716,149716,,334401,,519086,,668802,149716,668802,334401xe" fillcolor="#bababa" stroked="f" strokeweight=".46344mm">
                          <v:stroke joinstyle="miter"/>
                          <v:path arrowok="t" o:connecttype="custom" o:connectlocs="668802,334401;334401,668802;0,334401;334401,0;668802,334401" o:connectangles="0,0,0,0,0"/>
                        </v:shape>
                        <v:shape id="Freeform: Shape 2074270037" o:spid="_x0000_s2256" style="position:absolute;left:23966;top:34704;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yz8oA&#10;AADjAAAADwAAAGRycy9kb3ducmV2LnhtbESPT0vEMBTE74LfITzBm5ts/dPdutlFhYIXWdz14PHR&#10;PNNi81KSdLf99kYQPA4z8xtms5tcL04UYudZw3KhQBA33nRsNXwc65sViJiQDfaeScNMEXbby4sN&#10;Vsaf+Z1Oh2RFhnCsUEOb0lBJGZuWHMaFH4iz9+WDw5RlsNIEPGe462Wh1IN02HFeaHGgl5aa78Po&#10;NMT7cJxHae1+/FyW62dZz291r/X11fT0CCLRlP7Df+1Xo6FQ5V1RKnVbwu+n/Afk9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hTss/KAAAA4wAAAA8AAAAAAAAAAAAAAAAAmAIA&#10;AGRycy9kb3ducmV2LnhtbFBLBQYAAAAABAAEAPUAAACPAw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94" o:spid="_x0000_s2257" type="#_x0000_t202" style="position:absolute;left:22824;top:34167;width:6963;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ED8cA&#10;AADjAAAADwAAAGRycy9kb3ducmV2LnhtbERPz2vCMBS+D/wfwhN208TOqeuaijgGO010U/D2aJ5t&#10;sXkpTWa7/345CDt+fL+z9WAbcaPO1441zKYKBHHhTM2lhu+v98kKhA/IBhvHpOGXPKzz0UOGqXE9&#10;7+l2CKWIIexT1FCF0KZS+qIii37qWuLIXVxnMUTYldJ02Mdw28hEqYW0WHNsqLClbUXF9fBjNRw/&#10;L+fTXO3KN/vc9m5Qku2L1PpxPGxeQQQawr/47v4wGhK1nCdLpZ7i6Pgp/gGZ/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WxA/HAAAA4wAAAA8AAAAAAAAAAAAAAAAAmAIAAGRy&#10;cy9kb3ducmV2LnhtbFBLBQYAAAAABAAEAPUAAACMAwAAAAA=&#10;" filled="f" stroked="f">
                        <v:textbo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04</w:t>
                              </w:r>
                            </w:p>
                          </w:txbxContent>
                        </v:textbox>
                      </v:shape>
                    </v:group>
                  </v:group>
                  <v:shape id="TextBox 89" o:spid="_x0000_s2258" type="#_x0000_t202" style="position:absolute;left:431;top:33860;width:19798;height:4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hlMoA&#10;AADjAAAADwAAAGRycy9kb3ducmV2LnhtbESPW2vCQBSE3wv9D8sp+Ka7jdZL6ipFEfqkeCv07ZA9&#10;JqHZsyG7mvTfuwWhj8PMfMPMl52txI0aXzrW8DpQIIgzZ0rONZyOm/4UhA/IBivHpOGXPCwXz09z&#10;TI1reU+3Q8hFhLBPUUMRQp1K6bOCLPqBq4mjd3GNxRBlk0vTYBvhtpKJUmNpseS4UGBNq4Kyn8PV&#10;ajhvL99fI7XL1/atbl2nJNuZ1Lr30n28gwjUhf/wo/1pNCRqMkomSg1n8Pcp/gG5u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EaYZTKAAAA4wAAAA8AAAAAAAAAAAAAAAAAmAIA&#10;AGRycy9kb3ducmV2LnhtbFBLBQYAAAAABAAEAPUAAACPAw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الاستجابة للمخاطر</w:t>
                          </w:r>
                        </w:p>
                      </w:txbxContent>
                    </v:textbox>
                  </v:shape>
                </v:group>
                <v:group id="Group 2074270040" o:spid="_x0000_s2259" style="position:absolute;left:5486;top:10048;width:30879;height:11205" coordorigin="6483,10048" coordsize="36492,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rVHiXsoA&#10;AADjAAAADwAAAAAAAAAAAAAAAACqAgAAZHJzL2Rvd25yZXYueG1sUEsFBgAAAAAEAAQA+gAAAKED&#10;AAAAAA==&#10;">
                  <v:group id="Group 2074270041" o:spid="_x0000_s2260" style="position:absolute;left:20492;top:10048;width:22484;height:13243" coordorigin="20492,10048" coordsize="22484,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IdR8XL&#10;AAAA4wAAAA8AAAAAAAAAAAAAAAAAqgIAAGRycy9kb3ducmV2LnhtbFBLBQYAAAAABAAEAPoAAACi&#10;AwAAAAA=&#10;">
                    <v:shape id="Freeform: Shape 2074270042" o:spid="_x0000_s2261" style="position:absolute;left:20492;top:16000;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DC68kA&#10;AADjAAAADwAAAGRycy9kb3ducmV2LnhtbESPUUvDMBSF34X9h3AF31xiGNuoy8YYir6IrtsPuDZ3&#10;TWlzU5q41n9vBMHHwznnO5zNbvKduNIQm8AGHuYKBHEVbMO1gfPp+X4NIiZki11gMvBNEXbb2c0G&#10;CxtGPtK1TLXIEI4FGnAp9YWUsXLkMc5DT5y9Sxg8piyHWtoBxwz3ndRKLaXHhvOCw54Ojqq2/PIG&#10;yg+nx4ipf3oPajl+ntqX9NYac3c77R9BJJrSf/iv/WoNaLVa6JVSCw2/n/Ifk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SDC68kAAADjAAAADwAAAAAAAAAAAAAAAACYAgAA&#10;ZHJzL2Rvd25yZXYueG1sUEsFBgAAAAAEAAQA9QAAAI4DAAAAAA==&#10;" path="m1667152,133894r-1600205,c29959,133894,,103935,,66947,,29959,29959,,66947,l1667152,v36988,,66947,29959,66947,66947c1734099,103935,1704140,133894,1667152,133894xe" fillcolor="#ffe197" stroked="f" strokeweight=".46344mm">
                      <v:stroke joinstyle="miter"/>
                      <v:path arrowok="t" o:connecttype="custom" o:connectlocs="1667152,133894;66947,133894;0,66947;66947,0;1667152,0;1734099,66947;1667152,133894" o:connectangles="0,0,0,0,0,0,0"/>
                    </v:shape>
                    <v:shape id="Freeform: Shape 2074270043" o:spid="_x0000_s2262" style="position:absolute;left:31018;top:10048;width:11958;height:13243;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phhssA&#10;AADjAAAADwAAAGRycy9kb3ducmV2LnhtbESPzU7DMBCE70i8g7VI3KjdEFEU6lZVBYgDv4ELt228&#10;jdPG68g2bXh7jITEcTQz32jmy9H14kAhdp41TCcKBHHjTcetho/3u4trEDEhG+w9k4ZvirBcnJ7M&#10;sTL+yG90qFMrMoRjhRpsSkMlZWwsOYwTPxBnb+uDw5RlaKUJeMxw18tCqSvpsOO8YHGgtaVmX385&#10;DZtPO97vnlK5Dpv9a/14W7w8K6f1+dm4ugGRaEz/4b/2g9FQqFlZzJQqL+H3U/4DcvE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IWmGGywAAAOMAAAAPAAAAAAAAAAAAAAAAAJgC&#10;AABkcnMvZG93bnJldi54bWxQSwUGAAAAAAQABAD1AAAAkAMAAAAA&#10;" path="m1195844,901820r,-479342c1195844,357205,1161031,296785,1104461,264148l689388,24478v-56570,-32637,-126195,-32637,-182765,l91383,264148c34813,296785,,357205,,422478l,901820v,65273,34813,125693,91383,158330l506623,1299821v56570,32636,126195,32636,182765,l1104461,1060150v56570,-32637,91383,-93057,91383,-158330xe" fillcolor="#ffcc5e" stroked="f" strokeweight=".46344mm">
                      <v:stroke joinstyle="miter"/>
                      <v:path arrowok="t" o:connecttype="custom" o:connectlocs="1195844,901820;1195844,422478;1104461,264148;689388,24478;506623,24478;91383,264148;0,422478;0,901820;91383,1060150;506623,1299821;689388,1299821;1104461,1060150;1195844,901820" o:connectangles="0,0,0,0,0,0,0,0,0,0,0,0,0"/>
                    </v:shape>
                    <v:group id="Graphic 2" o:spid="_x0000_s2263" style="position:absolute;left:22961;top:13448;width:6969;height:6688" coordorigin="22961,13448" coordsize="696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auRd&#10;zAAAAOMAAAAPAAAAAAAAAAAAAAAAAKoCAABkcnMvZG93bnJldi54bWxQSwUGAAAAAAQABAD6AAAA&#10;owMAAAAA&#10;">
                      <v:group id="Graphic 2" o:spid="_x0000_s2264" style="position:absolute;left:22961;top:13448;width:6688;height:6688" coordorigin="22961,13448"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9JkHG&#10;zAAAAOMAAAAPAAAAAAAAAAAAAAAAAKoCAABkcnMvZG93bnJldi54bWxQSwUGAAAAAAQABAD6AAAA&#10;owMAAAAA&#10;">
                        <v:shape id="Freeform: Shape 2074270046" o:spid="_x0000_s2265" style="position:absolute;left:22961;top:13448;width:6688;height:6688;rotation:-4216586fd;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1anssA&#10;AADjAAAADwAAAGRycy9kb3ducmV2LnhtbESPQUsDMRSE70L/Q3iCF7GJS2nLtmkpguBJ6VbQ3h6b&#10;Z7J0k2yT2EZ/fVMQPA4z8w2zXGfbsxOF2Hkn4XEsgJFrveqclvC+e36YA4sJncLeO5LwQxHWq9HN&#10;Emvlz25LpyZpViAu1ijBpDTUnMfWkMU49gO54n35YDEVGTRXAc8FbnteCTHlFjtXFgwO9GSoPTTf&#10;VsKbPu63r4039/ON/vgMv/nQhyzl3W3eLIAlyuk//Nd+URIqMZtUMyEmU7h+Kn+Ary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LzVqeywAAAOMAAAAPAAAAAAAAAAAAAAAAAJgC&#10;AABkcnMvZG93bnJldi54bWxQSwUGAAAAAAQABAD1AAAAkAMAAAAA&#10;" path="m668802,334401v,184685,-149716,334401,-334401,334401c149716,668802,,519086,,334401,,149716,149716,,334401,,519086,,668802,149716,668802,334401xe" fillcolor="#bababa" stroked="f" strokeweight=".46344mm">
                          <v:stroke joinstyle="miter"/>
                          <v:path arrowok="t" o:connecttype="custom" o:connectlocs="668802,334401;334401,668802;0,334401;334401,0;668802,334401" o:connectangles="0,0,0,0,0"/>
                        </v:shape>
                        <v:shape id="Freeform: Shape 2074270047" o:spid="_x0000_s2266" style="position:absolute;left:24229;top:14716;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BssoA&#10;AADjAAAADwAAAGRycy9kb3ducmV2LnhtbESPQUsDMRSE74L/ITzBm026VNeuTYsKC15E2nro8bF5&#10;Zhc3L0uSbXf/vREEj8PMfMNsdpPrxZlC7DxrWC4UCOLGm46ths9jffcIIiZkg71n0jBThN32+mqD&#10;lfEX3tP5kKzIEI4VamhTGiopY9OSw7jwA3H2vnxwmLIMVpqAlwx3vSyUepAOO84LLQ702lLzfRid&#10;hngfjvMorf0YT8ty/SLr+b3utb69mZ6fQCSa0n/4r/1mNBSqXBWlUqsSfj/lPyC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BVwbLKAAAA4wAAAA8AAAAAAAAAAAAAAAAAmAIA&#10;AGRycy9kb3ducmV2LnhtbFBLBQYAAAAABAAEAPUAAACPAw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104" o:spid="_x0000_s2267" type="#_x0000_t202" style="position:absolute;left:23300;top:14258;width:6630;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C3csYA&#10;AADjAAAADwAAAGRycy9kb3ducmV2LnhtbERPz2vCMBS+D/wfwhN2m4mlU1eNIg5hJ2VuDrw9mmdb&#10;bF5KE239781B2PHj+71Y9bYWN2p95VjDeKRAEOfOVFxo+P3Zvs1A+IBssHZMGu7kYbUcvCwwM67j&#10;b7odQiFiCPsMNZQhNJmUPi/Joh+5hjhyZ9daDBG2hTQtdjHc1jJRaiItVhwbSmxoU1J+OVythuPu&#10;fPpL1b74tO9N53ol2X5IrV+H/XoOIlAf/sVP95fRkKhpmkyVSuPo+Cn+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C3csYAAADjAAAADwAAAAAAAAAAAAAAAACYAgAAZHJz&#10;L2Rvd25yZXYueG1sUEsFBgAAAAAEAAQA9QAAAIsDAAAAAA==&#10;" filled="f" stroked="f">
                        <v:textbo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02</w:t>
                              </w:r>
                            </w:p>
                          </w:txbxContent>
                        </v:textbox>
                      </v:shape>
                    </v:group>
                  </v:group>
                  <v:shape id="TextBox 99" o:spid="_x0000_s2268" type="#_x0000_t202" style="position:absolute;left:6483;top:13940;width:15362;height:4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wS6coA&#10;AADjAAAADwAAAGRycy9kb3ducmV2LnhtbESPT2vCQBTE70K/w/IKveluQ9SaukpRBE8V0z/Q2yP7&#10;TEKzb0N2a+K37wqCx2FmfsMs14NtxJk6XzvW8DxRIIgLZ2ouNXx+7MYvIHxANtg4Jg0X8rBePYyW&#10;mBnX85HOeShFhLDPUEMVQptJ6YuKLPqJa4mjd3KdxRBlV0rTYR/htpGJUjNpsea4UGFLm4qK3/zP&#10;avh6P/18p+pQbu207d2gJNuF1PrpcXh7BRFoCPfwrb03GhI1T5O5UukCrp/iH5Cr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kcEunKAAAA4wAAAA8AAAAAAAAAAAAAAAAAmAIA&#10;AGRycy9kb3ducmV2LnhtbFBLBQYAAAAABAAEAPUAAACPAw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المخاطر</w:t>
                          </w:r>
                        </w:p>
                      </w:txbxContent>
                    </v:textbox>
                  </v:shape>
                </v:group>
                <v:group id="Group 2074270050" o:spid="_x0000_s2269" style="position:absolute;left:20844;top:39739;width:31781;height:16846" coordorigin="20844,39739" coordsize="37559,19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Ih0g8oA&#10;AADjAAAADwAAAAAAAAAAAAAAAACqAgAAZHJzL2Rvd25yZXYueG1sUEsFBgAAAAAEAAQA+gAAAKED&#10;AAAAAA==&#10;">
                  <v:group id="Group 2074270051" o:spid="_x0000_s2270" style="position:absolute;left:20844;top:39739;width:22303;height:13243" coordorigin="20844,39739" coordsize="22303,13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fE0RjL&#10;AAAA4wAAAA8AAAAAAAAAAAAAAAAAqgIAAGRycy9kb3ducmV2LnhtbFBLBQYAAAAABAAEAPoAAACi&#10;AwAAAAA=&#10;">
                    <v:shape id="Freeform: Shape 2074270052" o:spid="_x0000_s2271" style="position:absolute;left:25806;top:45567;width:17341;height:1339;visibility:visible;mso-wrap-style:square;v-text-anchor:middle" coordsize="1734098,13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80k8wA&#10;AADjAAAADwAAAGRycy9kb3ducmV2LnhtbESPX0vDMBTF3wW/Q7iCby4x/ulWlw0ZDAoThlNGHy/N&#10;XVvW3NQm2+q3N4Lg4+Gc8zuc+XJ0nTjTEFrPBu4nCgRx5W3LtYHPj/XdFESIyBY7z2TgmwIsF9dX&#10;c8ytv/A7nXexFgnCIUcDTYx9LmWoGnIYJr4nTt7BDw5jkkMt7YCXBHed1Eo9S4ctp4UGe1o1VB13&#10;J2fgNN2uy7eiXBXZ7PC1eTju63Kjjbm9GV9fQEQa43/4r11YA1pljzpT6knD76f0B+TiB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x80k8wAAADjAAAADwAAAAAAAAAAAAAAAACY&#10;AgAAZHJzL2Rvd25yZXYueG1sUEsFBgAAAAAEAAQA9QAAAJEDAAAAAA==&#10;" path="m1666984,133894r-1600037,c29959,133894,,103935,,66947,,29959,29959,,66947,l1667152,v36988,,66947,29959,66947,66947c1734099,103935,1704140,133894,1667152,133894r-168,xe" fillcolor="#50a3a7" stroked="f" strokeweight=".46344mm">
                      <v:stroke joinstyle="miter"/>
                      <v:path arrowok="t" o:connecttype="custom" o:connectlocs="1666984,133894;66947,133894;0,66947;66947,0;1667152,0;1734099,66947;1667152,133894" o:connectangles="0,0,0,0,0,0,0"/>
                    </v:shape>
                    <v:shape id="Freeform: Shape 2074270053" o:spid="_x0000_s2272" style="position:absolute;left:20844;top:39739;width:11958;height:13243;visibility:visible;mso-wrap-style:square;v-text-anchor:middle" coordsize="1195843,132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EB8wA&#10;AADjAAAADwAAAGRycy9kb3ducmV2LnhtbESPQWvCQBSE7wX/w/IKvdXdxlZLdBWpLXgolGpFvD2y&#10;zySYfRuyrxr/fbdQ6HGYmW+Y2aL3jTpTF+vAFh6GBhRxEVzNpYWv7dv9M6goyA6bwGThShEW88HN&#10;DHMXLvxJ542UKkE45mihEmlzrWNRkcc4DC1x8o6h8yhJdqV2HV4S3Dc6M2asPdacFips6aWi4rT5&#10;9hZW613Qy/1IXg/vO7kW9dGt9h/W3t32yykooV7+w3/ttbOQmcljNjHmaQS/n9If0PM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5UREB8wAAADjAAAADwAAAAAAAAAAAAAAAACY&#10;AgAAZHJzL2Rvd25yZXYueG1sUEsFBgAAAAAEAAQA9QAAAJEDAAAAAA==&#10;" path="m1195844,901820r,-479342c1195844,357205,1161031,296785,1104461,264148l689221,24478v-56570,-32637,-126195,-32637,-182766,l91383,264148c34813,296785,,357205,,422478l,901820v,65273,34813,125693,91383,158330l506455,1299821v56571,32637,126196,32637,182766,l1104293,1060150v56571,-32637,91383,-93057,91383,-158330l1195844,901820xe" fillcolor="#3d8e92" stroked="f" strokeweight=".46344mm">
                      <v:stroke joinstyle="miter"/>
                      <v:path arrowok="t" o:connecttype="custom" o:connectlocs="1195844,901820;1195844,422478;1104461,264148;689221,24478;506455,24478;91383,264148;0,422478;0,901820;91383,1060150;506455,1299821;689221,1299821;1104293,1060150;1195676,901820" o:connectangles="0,0,0,0,0,0,0,0,0,0,0,0,0"/>
                    </v:shape>
                    <v:group id="Graphic 2" o:spid="_x0000_s2273" style="position:absolute;left:34168;top:43017;width:7697;height:6688" coordorigin="34168,43017" coordsize="7696,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Xs3KA&#10;zAAAAOMAAAAPAAAAAAAAAAAAAAAAAKoCAABkcnMvZG93bnJldi54bWxQSwUGAAAAAAQABAD6AAAA&#10;owMAAAAA&#10;">
                      <v:group id="Graphic 2" o:spid="_x0000_s2274" style="position:absolute;left:34168;top:43017;width:6688;height:6688" coordorigin="34168,43017" coordsize="6688,6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4/9cb&#10;zAAAAOMAAAAPAAAAAAAAAAAAAAAAAKoCAABkcnMvZG93bnJldi54bWxQSwUGAAAAAAQABAD6AAAA&#10;owMAAAAA&#10;">
                        <v:shape id="Freeform: Shape 2074270056" o:spid="_x0000_s2275" style="position:absolute;left:34168;top:43017;width:6688;height:6688;rotation:-45;visibility:visible;mso-wrap-style:square;v-text-anchor:middle" coordsize="668802,668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Q/8oA&#10;AADjAAAADwAAAGRycy9kb3ducmV2LnhtbESPQWsCMRSE74X+h/AK3mrSRVfZGqUIBS89NJX2+tg8&#10;dxc3L9sk1bW/vhGEHoeZ+YZZbUbXixOF2HnW8DRVIIhrbztuNOw/Xh+XIGJCtth7Jg0XirBZ39+t&#10;sLL+zO90MqkRGcKxQg1tSkMlZaxbchinfiDO3sEHhynL0Egb8JzhrpeFUqV02HFeaHGgbUv10fw4&#10;DfNLKvaf8eh+zax0vfnevn0Fo/XkYXx5BpFoTP/hW3tnNRRqMSsWSs1LuH7Kf0Cu/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A0P/KAAAA4wAAAA8AAAAAAAAAAAAAAAAAmAIA&#10;AGRycy9kb3ducmV2LnhtbFBLBQYAAAAABAAEAPUAAACPAwAAAAA=&#10;" path="m668802,334401v,184685,-149716,334401,-334401,334401c149716,668802,,519086,,334401,,149717,149716,,334401,,519086,,668802,149717,668802,334401xe" fillcolor="#bababa" stroked="f" strokeweight=".46344mm">
                          <v:stroke joinstyle="miter"/>
                          <v:path arrowok="t" o:connecttype="custom" o:connectlocs="668802,334401;334401,668802;0,334401;334401,0;668802,334401" o:connectangles="0,0,0,0,0"/>
                        </v:shape>
                        <v:shape id="Freeform: Shape 2074270057" o:spid="_x0000_s2276" style="position:absolute;left:35436;top:44283;width:4154;height:4154;visibility:visible;mso-wrap-style:square;v-text-anchor:middle" coordsize="415407,415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Xb8oA&#10;AADjAAAADwAAAGRycy9kb3ducmV2LnhtbESPQUsDMRSE74L/ITzBm026WNeuTYsKC15E2nro8bF5&#10;Zhc3L0uSbXf/vREEj8PMfMNsdpPrxZlC7DxrWC4UCOLGm46ths9jffcIIiZkg71n0jBThN32+mqD&#10;lfEX3tP5kKzIEI4VamhTGiopY9OSw7jwA3H2vnxwmLIMVpqAlwx3vSyUepAOO84LLQ702lLzfRid&#10;hrgKx3mU1n6Mp2W5fpH1/F73Wt/eTM9PIBJN6T/8134zGgpV3helUqsSfj/lPyC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WMV2/KAAAA4wAAAA8AAAAAAAAAAAAAAAAAmAIA&#10;AGRycy9kb3ducmV2LnhtbFBLBQYAAAAABAAEAPUAAACPAwAAAAA=&#10;" path="m415407,207704v,114711,-92992,207703,-207703,207703c92992,415407,,322415,,207704,,92992,92992,,207704,,322415,,415407,92992,415407,207704xe" stroked="f" strokeweight=".46344mm">
                          <v:stroke joinstyle="miter"/>
                          <v:path arrowok="t" o:connecttype="custom" o:connectlocs="415407,207704;207704,415407;0,207704;207704,0;415407,207704" o:connectangles="0,0,0,0,0"/>
                        </v:shape>
                      </v:group>
                      <v:shape id="TextBox 114" o:spid="_x0000_s2277" type="#_x0000_t202" style="position:absolute;left:34215;top:43802;width:7650;height:5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hr8YA&#10;AADjAAAADwAAAGRycy9kb3ducmV2LnhtbERPy4rCMBTdC/5DuII7TSw6ascoMoPgagaf4O7SXNsy&#10;zU1pou38/WQx4PJw3qtNZyvxpMaXjjVMxgoEceZMybmG82k3WoDwAdlg5Zg0/JKHzbrfW2FqXMsH&#10;eh5DLmII+xQ1FCHUqZQ+K8iiH7uaOHJ311gMETa5NA22MdxWMlHqTVosOTYUWNNHQdnP8WE1XL7u&#10;t+tUfeefdla3rlOS7VJqPRx023cQgbrwEv+790ZDoubTZK7ULI6On+If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khr8YAAADjAAAADwAAAAAAAAAAAAAAAACYAgAAZHJz&#10;L2Rvd25yZXYueG1sUEsFBgAAAAAEAAQA9QAAAIsDAAAAAA==&#10;" filled="f" stroked="f">
                        <v:textbox>
                          <w:txbxContent>
                            <w:p w:rsidR="00FD5841" w:rsidRDefault="00FD5841" w:rsidP="00BC2A7E">
                              <w:pPr>
                                <w:bidi w:val="0"/>
                                <w:textAlignment w:val="baseline"/>
                                <w:rPr>
                                  <w:rFonts w:ascii="Montserrat Black" w:hAnsi="Montserrat Black" w:cstheme="minorBidi"/>
                                  <w:color w:val="BABABA"/>
                                  <w:kern w:val="24"/>
                                  <w:sz w:val="30"/>
                                  <w:szCs w:val="30"/>
                                </w:rPr>
                              </w:pPr>
                              <w:r>
                                <w:rPr>
                                  <w:rFonts w:ascii="Montserrat Black" w:hAnsi="Montserrat Black" w:cstheme="minorBidi"/>
                                  <w:color w:val="BABABA"/>
                                  <w:kern w:val="24"/>
                                  <w:sz w:val="30"/>
                                  <w:szCs w:val="30"/>
                                </w:rPr>
                                <w:t>05</w:t>
                              </w:r>
                            </w:p>
                          </w:txbxContent>
                        </v:textbox>
                      </v:shape>
                    </v:group>
                  </v:group>
                  <v:shape id="TextBox 109" o:spid="_x0000_s2278" type="#_x0000_t202" style="position:absolute;left:42209;top:44499;width:16194;height:15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WENMoA&#10;AADjAAAADwAAAGRycy9kb3ducmV2LnhtbESPT2vCQBTE7wW/w/IEb3XXoFXTbKRUhJ5a/NNCb4/s&#10;Mwlm34bsatJv3y0UPA4z8xsm2wy2ETfqfO1Yw2yqQBAXztRcajgdd48rED4gG2wck4Yf8rDJRw8Z&#10;psb1vKfbIZQiQtinqKEKoU2l9EVFFv3UtcTRO7vOYoiyK6XpsI9w28hEqSdpsea4UGFLrxUVl8PV&#10;avh8P39/zdVHubWLtneDkmzXUuvJeHh5BhFoCPfwf/vNaEjUcp4slVqs4e9T/AMy/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zFhDTKAAAA4wAAAA8AAAAAAAAAAAAAAAAAmAIA&#10;AGRycy9kb3ducmV2LnhtbFBLBQYAAAAABAAEAPUAAACPAw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المراجعة والتحديث المستمر</w:t>
                          </w:r>
                        </w:p>
                      </w:txbxContent>
                    </v:textbox>
                  </v:shape>
                </v:group>
                <v:shape id="Picture 2074270060" o:spid="_x0000_s2279" type="#_x0000_t75" style="position:absolute;left:28813;top:12461;width:6400;height:6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hEjrKAAAA4wAAAA8AAABkcnMvZG93bnJldi54bWxEj0FrwkAQhe+F/odlhN7qxhBqSV1FWgV7&#10;Em0pehuy0ySYnU2zWxP99Z1DwePw5n2Pb7YYXKPO1IXas4HJOAFFXHhbc2ng82P9+AwqRGSLjWcy&#10;cKEAi/n93Qxz63ve0XkfSyUQDjkaqGJsc61DUZHDMPYtsWTfvnMY5exKbTvsBe4anSbJk3ZYsyxU&#10;2NJrRcVp/+sM/PR4Hdp3fXn72mXFcaUP202TGfMwGpYvoCIN8fb8395YA2kyzdKpYMVCnMQH9PwP&#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JhEjrKAAAA4wAAAA8AAAAAAAAA&#10;AAAAAAAAnwIAAGRycy9kb3ducmV2LnhtbFBLBQYAAAAABAAEAPcAAACWAwAAAAA=&#10;">
                  <v:imagedata r:id="rId154" o:title=""/>
                  <v:path arrowok="t"/>
                </v:shape>
                <v:shape id="Picture 2074270061" o:spid="_x0000_s2280" type="#_x0000_t75" style="position:absolute;left:23493;top:22643;width:5723;height:57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WlOvKAAAA4wAAAA8AAABkcnMvZG93bnJldi54bWxEj0FrwkAUhO+F/oflFbzV3QRRia5SFEV7&#10;KKjtwdsj+0xCs29jdtX4791CweMwM98w03lna3Gl1leONSR9BYI4d6biQsP3YfU+BuEDssHaMWm4&#10;k4f57PVliplxN97RdR8KESHsM9RQhtBkUvq8JIu+7xri6J1cazFE2RbStHiLcFvLVKmhtFhxXCix&#10;oUVJ+e/+YjWklyQ519vll1zkg+N4rU6f3Y/UuvfWfUxABOrCM/zf3pjYU6NBOorYBP4+xT8gZw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lWlOvKAAAA4wAAAA8AAAAAAAAA&#10;AAAAAAAAnwIAAGRycy9kb3ducmV2LnhtbFBLBQYAAAAABAAEAPcAAACWAwAAAAA=&#10;">
                  <v:imagedata r:id="rId155" o:title="" grayscale="t" bilevel="t"/>
                  <v:path arrowok="t"/>
                </v:shape>
                <v:shape id="Picture 2074270062" o:spid="_x0000_s2281" type="#_x0000_t75" style="position:absolute;left:28959;top:33271;width:4956;height:4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hf6fLAAAA4wAAAA8AAABkcnMvZG93bnJldi54bWxEj91qwkAUhO8F32E5gjdSN0ZJJHUV8YeK&#10;FEq1D3DIniah2bMhu2rs03cLgpfDzHzDLFadqcWVWldZVjAZRyCIc6srLhR8nfcvcxDOI2usLZOC&#10;OzlYLfu9BWba3viTridfiABhl6GC0vsmk9LlJRl0Y9sQB+/btgZ9kG0hdYu3ADe1jKMokQYrDgsl&#10;NrQpKf85XYyC5Pg22m3d/Ozk6DCdvBfH++9HotRw0K1fQXjq/DP8aB+0gjhKZ3EasDH8fwp/QC7/&#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hoX+nywAAAOMAAAAPAAAAAAAA&#10;AAAAAAAAAJ8CAABkcnMvZG93bnJldi54bWxQSwUGAAAAAAQABAD3AAAAlwMAAAAA&#10;">
                  <v:imagedata r:id="rId156" o:title=""/>
                  <v:path arrowok="t"/>
                </v:shape>
                <v:shape id="Picture 2074270063" o:spid="_x0000_s2282" type="#_x0000_t75" style="position:absolute;left:22840;top:41761;width:7499;height:74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wsLLAAAA4wAAAA8AAABkcnMvZG93bnJldi54bWxEj0FLAzEUhO8F/0N4gjebdS22XZsWKQg9&#10;tIWuluLtuXluVjcvaxLb7b83gtDjMDPfMLNFb1txJB8axwruhhkI4srphmsFry/PtxMQISJrbB2T&#10;gjMFWMyvBjMstDvxjo5lrEWCcChQgYmxK6QMlSGLYeg64uR9OG8xJulrqT2eEty2Ms+yB2mx4bRg&#10;sKOloeqr/LEKaDV9W793+/7zQOjN9/IcN9tSqZvr/ukRRKQ+XsL/7ZVWkGfjUT5O2Hv4+5T+gJz/&#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n8LCywAAAOMAAAAPAAAAAAAA&#10;AAAAAAAAAJ8CAABkcnMvZG93bnJldi54bWxQSwUGAAAAAAQABAD3AAAAlwMAAAAA&#10;">
                  <v:imagedata r:id="rId157" o:title="" gain="19661f" blacklevel="22938f"/>
                  <v:path arrowok="t"/>
                </v:shape>
                <v:shape id="Picture 2074270064" o:spid="_x0000_s2283" type="#_x0000_t75" style="position:absolute;left:23328;top:2658;width:5121;height:5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IwZzHAAAA4wAAAA8AAABkcnMvZG93bnJldi54bWxEj1FrwkAQhN8L/odjC30RvTNII6mnhELB&#10;V21/wJJbc8HcXsitGvvre4VCH4eZ+YbZ7qfQqxuNqYtsYbU0oIib6DpuLXx9fiw2oJIgO+wjk4UH&#10;JdjvZk9brFy885FuJ2lVhnCq0IIXGSqtU+MpYFrGgTh75zgGlCzHVrsR7xkeel0Y86oDdpwXPA70&#10;7qm5nK7BQjjUl01dipHv5jxfzQv/mNqjtS/PU/0GSmiS//Bf++AsFKZcF2XGruH3U/4Devc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dIwZzHAAAA4wAAAA8AAAAAAAAAAAAA&#10;AAAAnwIAAGRycy9kb3ducmV2LnhtbFBLBQYAAAAABAAEAPcAAACTAwAAAAA=&#10;">
                  <v:imagedata r:id="rId158" o:title="" gain="19661f" blacklevel="22938f"/>
                  <v:path arrowok="t"/>
                </v:shape>
                <w10:wrap anchorx="page"/>
                <w10:anchorlock/>
              </v:group>
            </w:pict>
          </mc:Fallback>
        </mc:AlternateContent>
      </w:r>
    </w:p>
    <w:p w:rsidR="009762C9" w:rsidRPr="006B556E" w:rsidRDefault="009762C9" w:rsidP="00611030">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930DD5C" wp14:editId="233B906B">
                <wp:extent cx="5731510" cy="892088"/>
                <wp:effectExtent l="0" t="0" r="2540" b="22860"/>
                <wp:docPr id="20742684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64" name="مجموعة 47"/>
                        <wpg:cNvGrpSpPr/>
                        <wpg:grpSpPr>
                          <a:xfrm>
                            <a:off x="0" y="0"/>
                            <a:ext cx="5731510" cy="895351"/>
                            <a:chOff x="0" y="0"/>
                            <a:chExt cx="5878196" cy="918845"/>
                          </a:xfrm>
                        </wpg:grpSpPr>
                        <wpg:grpSp>
                          <wpg:cNvPr id="2074268465" name="مجموعة 48"/>
                          <wpg:cNvGrpSpPr/>
                          <wpg:grpSpPr>
                            <a:xfrm>
                              <a:off x="0" y="0"/>
                              <a:ext cx="5878196" cy="918845"/>
                              <a:chOff x="0" y="0"/>
                              <a:chExt cx="6240348" cy="919070"/>
                            </a:xfrm>
                          </wpg:grpSpPr>
                          <wpg:grpSp>
                            <wpg:cNvPr id="2074268466" name="مجموعة 49"/>
                            <wpg:cNvGrpSpPr/>
                            <wpg:grpSpPr>
                              <a:xfrm>
                                <a:off x="0" y="169208"/>
                                <a:ext cx="5433072" cy="580613"/>
                                <a:chOff x="0" y="169208"/>
                                <a:chExt cx="5433072" cy="580613"/>
                              </a:xfrm>
                            </wpg:grpSpPr>
                            <wps:wsp>
                              <wps:cNvPr id="20742684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70"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تحديد المخاطر الرقمية</w:t>
                                </w:r>
                              </w:p>
                            </w:txbxContent>
                          </wps:txbx>
                          <wps:bodyPr wrap="square" rtlCol="1">
                            <a:spAutoFit/>
                          </wps:bodyPr>
                        </wps:wsp>
                      </wpg:grpSp>
                      <pic:pic xmlns:pic="http://schemas.openxmlformats.org/drawingml/2006/picture">
                        <pic:nvPicPr>
                          <pic:cNvPr id="207426847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4R1j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e4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Bo4R1j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2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DfVF&#10;zAAAAOMAAAAPAAAAAAAAAAAAAAAAAKoCAABkcnMvZG93bnJldi54bWxQSwUGAAAAAAQABAD6AAAA&#10;owMAAAAA&#10;">
                  <v:group id="مجموعة 48" o:spid="_x0000_s22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Q3s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QxS+d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7QVDe&#10;zAAAAOMAAAAPAAAAAAAAAAAAAAAAAKoCAABkcnMvZG93bnJldi54bWxQSwUGAAAAAAQABAD6AAAA&#10;owMAAAAA&#10;">
                    <v:group id="مجموعة 49" o:spid="_x0000_s22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Lk86p&#10;zAAAAOMAAAAPAAAAAAAAAAAAAAAAAKoCAABkcnMvZG93bnJldi54bWxQSwUGAAAAAAQABAD6AAAA&#10;owMAAAAA&#10;">
                      <v:shape id="شكل حر 50" o:spid="_x0000_s22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k0McoA&#10;AADjAAAADwAAAGRycy9kb3ducmV2LnhtbESPQWvCQBSE74X+h+UVems2TTVKdJVSEER6MLHF62P3&#10;mQSzb0N2q/HfdwsFj8PMfMMs16PtxIUG3zpW8JqkIIi1My3XCr4Om5c5CB+QDXaOScGNPKxXjw9L&#10;LIy7ckmXKtQiQtgXqKAJoS+k9Lohiz5xPXH0Tm6wGKIcamkGvEa47WSWprm02HJcaLCnj4b0ufqx&#10;CvLd9Ljf6820rLZvn56s+TYuKPX8NL4vQAQawz38394aBVk6m2T5fJLP4O9T/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IJND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I4cYA&#10;AADjAAAADwAAAGRycy9kb3ducmV2LnhtbERPz2vCMBS+C/sfwht4kZlatJPOKMMheNQqOz+bt7Ss&#10;eemarNb/3hwEjx/f79VmsI3oqfO1YwWzaQKCuHS6ZqPgfNq9LUH4gKyxcUwKbuRhs34ZrTDX7spH&#10;6otgRAxhn6OCKoQ2l9KXFVn0U9cSR+7HdRZDhJ2RusNrDLeNTJMkkxZrjg0VtrStqPwt/q0C/LOH&#10;74sLzvcXY74mi3aY6IVS49fh8wNEoCE8xQ/3XitIk/d5mi3nWRwdP8U/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nI4cYAAADjAAAADwAAAAAAAAAAAAAAAACYAgAAZHJz&#10;L2Rvd25yZXYueG1sUEsFBgAAAAAEAAQA9QAAAIsDAAAAAA==&#10;" fillcolor="#a5a5a5 [2092]" stroked="f" strokeweight="1pt">
                        <v:stroke joinstyle="miter"/>
                      </v:roundrect>
                    </v:group>
                    <v:oval id="شكل بيضاوي 52" o:spid="_x0000_s22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k1zssA&#10;AADjAAAADwAAAGRycy9kb3ducmV2LnhtbESPUUvDMBSF3wX/Q7iCby4xjLp1y4YogsKErdM9X5q7&#10;tqy5KU1cu39vBoKPh3POdzjL9ehacaY+NJ4NPE4UCOLS24YrA1/7t4cZiBCRLbaeycCFAqxXtzdL&#10;zK0feEfnIlYiQTjkaKCOsculDGVNDsPEd8TJO/reYUyyr6TtcUhw10qtVCYdNpwWauzopabyVPw4&#10;A9vT8fty+Nioz8oPRTa4V63t3pj7u/F5ASLSGP/Df+13a0Crp6nOZtNsD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2TXOywAAAOMAAAAPAAAAAAAAAAAAAAAAAJgC&#10;AABkcnMvZG93bnJldi54bWxQSwUGAAAAAAQABAD1AAAAkAMAAAAA&#10;" filled="f" strokecolor="#168489" strokeweight="1pt">
                      <v:stroke joinstyle="miter"/>
                    </v:oval>
                  </v:group>
                  <v:shape id="مربع نص 41" o:spid="_x0000_s229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xM6sgA&#10;AADjAAAADwAAAGRycy9kb3ducmV2LnhtbESPy2rDMBBF94X+g5hCd40UkybBjRJCH5BFN03c/WBN&#10;LBNrZKxp7Px9tSh0ebkvzmY3hU5daUhtZAvzmQFFXEfXcmOhOn08rUElQXbYRSYLN0qw297fbbB0&#10;ceQvuh6lUXmEU4kWvEhfap1qTwHTLPbE2TvHIaBkOTTaDTjm8dDpwpilDthyfvDY06un+nL8CRZE&#10;3H5+q95DOnxPn2+jN/UzVtY+Pkz7F1BCk/yH/9oHZ6Ewq0WxXC9WmSIzZR7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TEzqyAAAAOMAAAAPAAAAAAAAAAAAAAAAAJgCAABk&#10;cnMvZG93bnJldi54bWxQSwUGAAAAAAQABAD1AAAAjQM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تحديد المخاطر الرقمية</w:t>
                          </w:r>
                        </w:p>
                      </w:txbxContent>
                    </v:textbox>
                  </v:shape>
                </v:group>
                <v:shape id="صورة 54" o:spid="_x0000_s229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XoNHMAAAA4wAAAA8AAABkcnMvZG93bnJldi54bWxEj0FLw0AUhO+C/2F5gje7aSxNjN0WlQpC&#10;T21UPD6zzyR2923cXdv477uC4HGYmW+YxWq0RhzIh96xgukkA0HcON1zq+C5frwqQYSIrNE4JgU/&#10;FGC1PD9bYKXdkbd02MVWJAiHChV0MQ6VlKHpyGKYuIE4eR/OW4xJ+lZqj8cEt0bmWTaXFntOCx0O&#10;9NBRs999WwUbf//+eVO/mvpr+7YuzXXxsl9vlLq8GO9uQUQa43/4r/2kFeRZMcvn5ayYwu+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deg0cwAAADjAAAADwAAAAAA&#10;AAAAAAAAAACfAgAAZHJzL2Rvd25yZXYueG1sUEsFBgAAAAAEAAQA9wAAAJgDAAAAAA==&#10;">
                  <v:imagedata r:id="rId70" o:title=""/>
                  <v:path arrowok="t"/>
                </v:shape>
                <w10:wrap anchorx="page"/>
                <w10:anchorlock/>
              </v:group>
            </w:pict>
          </mc:Fallback>
        </mc:AlternateContent>
      </w:r>
    </w:p>
    <w:p w:rsidR="00181023" w:rsidRPr="004800E1" w:rsidRDefault="00181023" w:rsidP="004800E1">
      <w:pPr>
        <w:spacing w:line="360" w:lineRule="auto"/>
        <w:rPr>
          <w:rFonts w:ascii="Sakkal Majalla" w:hAnsi="Sakkal Majalla"/>
          <w:sz w:val="32"/>
          <w:szCs w:val="32"/>
        </w:rPr>
      </w:pPr>
      <w:r w:rsidRPr="004800E1">
        <w:rPr>
          <w:rFonts w:ascii="Sakkal Majalla" w:hAnsi="Sakkal Majalla"/>
          <w:sz w:val="32"/>
          <w:szCs w:val="32"/>
          <w:rtl/>
        </w:rPr>
        <w:t>الخطوة الأولى في إدارة المخاطر هي التعرف على المخاطر المحتملة: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الأمن السيبراني: التهديدات الإلكترونية مثل الهجمات والبرمجيات الخبيثة.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الخصوصية: مخاطر انتهاك خصوصية البيانات الشخصية.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التكنولوجيا: مخاطر فشل الأنظمة أو تعطلها.</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E243D65" wp14:editId="796883C1">
                <wp:extent cx="5731510" cy="892088"/>
                <wp:effectExtent l="0" t="0" r="2540" b="22860"/>
                <wp:docPr id="20742684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73" name="مجموعة 47"/>
                        <wpg:cNvGrpSpPr/>
                        <wpg:grpSpPr>
                          <a:xfrm>
                            <a:off x="0" y="0"/>
                            <a:ext cx="5731510" cy="895351"/>
                            <a:chOff x="0" y="0"/>
                            <a:chExt cx="5878196" cy="918845"/>
                          </a:xfrm>
                        </wpg:grpSpPr>
                        <wpg:grpSp>
                          <wpg:cNvPr id="2074268474" name="مجموعة 48"/>
                          <wpg:cNvGrpSpPr/>
                          <wpg:grpSpPr>
                            <a:xfrm>
                              <a:off x="0" y="0"/>
                              <a:ext cx="5878196" cy="918845"/>
                              <a:chOff x="0" y="0"/>
                              <a:chExt cx="6240348" cy="919070"/>
                            </a:xfrm>
                          </wpg:grpSpPr>
                          <wpg:grpSp>
                            <wpg:cNvPr id="2074268475" name="مجموعة 49"/>
                            <wpg:cNvGrpSpPr/>
                            <wpg:grpSpPr>
                              <a:xfrm>
                                <a:off x="0" y="169208"/>
                                <a:ext cx="5433072" cy="580613"/>
                                <a:chOff x="0" y="169208"/>
                                <a:chExt cx="5433072" cy="580613"/>
                              </a:xfrm>
                            </wpg:grpSpPr>
                            <wps:wsp>
                              <wps:cNvPr id="20742684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79"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تقييم المخاطر</w:t>
                                </w:r>
                              </w:p>
                            </w:txbxContent>
                          </wps:txbx>
                          <wps:bodyPr wrap="square" rtlCol="1">
                            <a:spAutoFit/>
                          </wps:bodyPr>
                        </wps:wsp>
                      </wpg:grpSp>
                      <pic:pic xmlns:pic="http://schemas.openxmlformats.org/drawingml/2006/picture">
                        <pic:nvPicPr>
                          <pic:cNvPr id="207426848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7U854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0e1POe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2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ePfvs&#10;zAAAAOMAAAAPAAAAAAAAAAAAAAAAAKoCAABkcnMvZG93bnJldi54bWxQSwUGAAAAAAQABAD6AAAA&#10;owMAAAAA&#10;">
                  <v:group id="مجموعة 48" o:spid="_x0000_s22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1GOY&#10;zAAAAOMAAAAPAAAAAAAAAAAAAAAAAKoCAABkcnMvZG93bnJldi54bWxQSwUGAAAAAAQABAD6AAAA&#10;owMAAAAA&#10;">
                    <v:group id="مجموعة 49" o:spid="_x0000_s22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MYD&#10;zAAAAOMAAAAPAAAAAAAAAAAAAAAAAKoCAABkcnMvZG93bnJldi54bWxQSwUGAAAAAAQABAD6AAAA&#10;owMAAAAA&#10;">
                      <v:shape id="شكل حر 50" o:spid="_x0000_s22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wHd8oA&#10;AADjAAAADwAAAGRycy9kb3ducmV2LnhtbESPQWvCQBSE74X+h+UVems2TTVKdJVSEER6MLHF62P3&#10;mQSzb0N2q/HfdwsFj8PMfMMs16PtxIUG3zpW8JqkIIi1My3XCr4Om5c5CB+QDXaOScGNPKxXjw9L&#10;LIy7ckmXKtQiQtgXqKAJoS+k9Lohiz5xPXH0Tm6wGKIcamkGvEa47WSWprm02HJcaLCnj4b0ufqx&#10;CvLd9Ljf6820rLZvn56s+TYuKPX8NL4vQAQawz38394aBVk6m2T5fDLL4e9T/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icB3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KTsgA&#10;AADjAAAADwAAAGRycy9kb3ducmV2LnhtbESPQWvCQBSE7wX/w/IEL6KbBjWSuoq0CD1aLT0/s89N&#10;aPZtzG5j+u9dQfA4zMw3zGrT21p01PrKsYLXaQKCuHC6YqPg+7ibLEH4gKyxdkwK/snDZj14WWGu&#10;3ZW/qDsEIyKEfY4KyhCaXEpflGTRT11DHL2zay2GKFsjdYvXCLe1TJNkIS1WHBdKbOi9pOL38GcV&#10;4MXuf04uON+djPkYz5t+rOdKjYb99g1EoD48w4/2p1aQJtksXSxnWQb3T/EPyPU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T8pOyAAAAOMAAAAPAAAAAAAAAAAAAAAAAJgCAABk&#10;cnMvZG93bnJldi54bWxQSwUGAAAAAAQABAD1AAAAjQMAAAAA&#10;" fillcolor="#a5a5a5 [2092]" stroked="f" strokeweight="1pt">
                        <v:stroke joinstyle="miter"/>
                      </v:roundrect>
                    </v:group>
                    <v:oval id="شكل بيضاوي 52" o:spid="_x0000_s22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GiMcA&#10;AADjAAAADwAAAGRycy9kb3ducmV2LnhtbERPXWvCMBR9H+w/hCvsbSYGqVKNIhuDDSbM6vZ8aa5t&#10;sbkpTWbrv18ehD0ezvd6O7pWXKkPjWcDs6kCQVx623Bl4HR8e16CCBHZYuuZDNwowHbz+LDG3PqB&#10;D3QtYiVSCIccDdQxdrmUoazJYZj6jjhxZ987jAn2lbQ9DinctVIrlUmHDaeGGjt6qam8FL/OwNfl&#10;/H37+fhU+8oPRTa4V63t0ZinybhbgYg0xn/x3f1uDWi1mOtsOV+k0elT+gNy8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MBojHAAAA4wAAAA8AAAAAAAAAAAAAAAAAmAIAAGRy&#10;cy9kb3ducmV2LnhtbFBLBQYAAAAABAAEAPUAAACMAwAAAAA=&#10;" filled="f" strokecolor="#168489" strokeweight="1pt">
                      <v:stroke joinstyle="miter"/>
                    </v:oval>
                  </v:group>
                  <v:shape id="مربع نص 41" o:spid="_x0000_s230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ld8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K9WD3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Hbld8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تقييم المخاطر</w:t>
                          </w:r>
                        </w:p>
                      </w:txbxContent>
                    </v:textbox>
                  </v:shape>
                </v:group>
                <v:shape id="صورة 54" o:spid="_x0000_s230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OdW3LAAAA4wAAAA8AAABkcnMvZG93bnJldi54bWxEj11PwjAUhu9N/A/NIfFOOiaBOSlEDSYm&#10;XMHUeHlcj9ukPZ1thfnv6QUJl2/erzyL1WCNOJAPnWMFk3EGgrh2uuNGwVv1cluACBFZo3FMCv4p&#10;wGp5fbXAUrsjb+mwi41IIxxKVNDG2JdShroli2HseuLkfTtvMSbpG6k9HtO4NTLPspm02HF6aLGn&#10;55bq/e7PKtj4p6+f++rDVL/bz3Vh7ubv+/VGqZvR8PgAItIQL+Fz+1UryLP5NJ8V0yJRJKbEA3J5&#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XTnVtywAAAOMAAAAPAAAAAAAA&#10;AAAAAAAAAJ8CAABkcnMvZG93bnJldi54bWxQSwUGAAAAAAQABAD3AAAAlwM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بعد تحديد المخاطر، يجب تقييم تأثيرها المحتمل على المؤسسة: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تحليل التأثير: تقدير مدى تأثير كل خطر على العمليات والأداء.</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الأولويات: ترتيب المخاطر حسب شدتها واحتمالية حدوثها.</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9130653" wp14:editId="4EB43066">
                <wp:extent cx="5731510" cy="892088"/>
                <wp:effectExtent l="0" t="0" r="2540" b="22860"/>
                <wp:docPr id="20742684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82" name="مجموعة 47"/>
                        <wpg:cNvGrpSpPr/>
                        <wpg:grpSpPr>
                          <a:xfrm>
                            <a:off x="0" y="0"/>
                            <a:ext cx="5731510" cy="895351"/>
                            <a:chOff x="0" y="0"/>
                            <a:chExt cx="5878196" cy="918845"/>
                          </a:xfrm>
                        </wpg:grpSpPr>
                        <wpg:grpSp>
                          <wpg:cNvPr id="2074268483" name="مجموعة 48"/>
                          <wpg:cNvGrpSpPr/>
                          <wpg:grpSpPr>
                            <a:xfrm>
                              <a:off x="0" y="0"/>
                              <a:ext cx="5878196" cy="918845"/>
                              <a:chOff x="0" y="0"/>
                              <a:chExt cx="6240348" cy="919070"/>
                            </a:xfrm>
                          </wpg:grpSpPr>
                          <wpg:grpSp>
                            <wpg:cNvPr id="2074268484" name="مجموعة 49"/>
                            <wpg:cNvGrpSpPr/>
                            <wpg:grpSpPr>
                              <a:xfrm>
                                <a:off x="0" y="169208"/>
                                <a:ext cx="5433072" cy="580613"/>
                                <a:chOff x="0" y="169208"/>
                                <a:chExt cx="5433072" cy="580613"/>
                              </a:xfrm>
                            </wpg:grpSpPr>
                            <wps:wsp>
                              <wps:cNvPr id="20742684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88"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تطوير استراتيجيات التخفيف</w:t>
                                </w:r>
                              </w:p>
                            </w:txbxContent>
                          </wps:txbx>
                          <wps:bodyPr wrap="square" rtlCol="1">
                            <a:spAutoFit/>
                          </wps:bodyPr>
                        </wps:wsp>
                      </wpg:grpSp>
                      <pic:pic xmlns:pic="http://schemas.openxmlformats.org/drawingml/2006/picture">
                        <pic:nvPicPr>
                          <pic:cNvPr id="207426848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pj00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fZ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L6Y9NO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3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EpC5Q&#10;zAAAAOMAAAAPAAAAAAAAAAAAAAAAAKoCAABkcnMvZG93bnJldi54bWxQSwUGAAAAAAQABAD6AAAA&#10;owMAAAAA&#10;">
                  <v:group id="مجموعة 48" o:spid="_x0000_s23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6IvL&#10;zAAAAOMAAAAPAAAAAAAAAAAAAAAAAKoCAABkcnMvZG93bnJldi54bWxQSwUGAAAAAAQABAD6AAAA&#10;owMAAAAA&#10;">
                    <v:group id="مجموعة 49" o:spid="_x0000_s23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ARO/&#10;zAAAAOMAAAAPAAAAAAAAAAAAAAAAAKoCAABkcnMvZG93bnJldi54bWxQSwUGAAAAAAQABAD6AAAA&#10;owMAAAAA&#10;">
                      <v:shape id="شكل حر 50" o:spid="_x0000_s23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vpJ8oA&#10;AADjAAAADwAAAGRycy9kb3ducmV2LnhtbESPQWvCQBSE7wX/w/IEb3VjNGlIXUUEQUoPGi29PrLP&#10;JJh9G7Krpv++Wyh4HGbmG2a5Hkwr7tS7xrKC2TQCQVxa3XCl4HzavWYgnEfW2FomBT/kYL0avSwx&#10;1/bBR7oXvhIBwi5HBbX3XS6lK2sy6Ka2Iw7exfYGfZB9JXWPjwA3rYyjKJUGGw4LNXa0ram8Fjej&#10;IP1Ivg+Hcpcci/3805HRX9p6pSbjYfMOwtPgn+H/9l4riKO3RZxmiyyBv0/hD8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2b6S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f8skA&#10;AADjAAAADwAAAGRycy9kb3ducmV2LnhtbESPT2vCQBTE70K/w/IKvYhuGjQN0VWkpeCx/qHnZ/a5&#10;CWbfxuw2xm/fLRQ8DjPzG2a5Hmwjeup87VjB6zQBQVw6XbNRcDx8TnIQPiBrbByTgjt5WK+eRkss&#10;tLvxjvp9MCJC2BeooAqhLaT0ZUUW/dS1xNE7u85iiLIzUnd4i3DbyDRJMmmx5rhQYUvvFZWX/Y9V&#10;gFf79X1ywfn+ZMzHeN4OYz1X6uV52CxABBrCI/zf3moFafI2S7N8lmf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dYf8skAAADjAAAADwAAAAAAAAAAAAAAAACYAgAA&#10;ZHJzL2Rvd25yZXYueG1sUEsFBgAAAAAEAAQA9QAAAI4DAAAAAA==&#10;" fillcolor="#a5a5a5 [2092]" stroked="f" strokeweight="1pt">
                        <v:stroke joinstyle="miter"/>
                      </v:roundrect>
                    </v:group>
                    <v:oval id="شكل بيضاوي 52" o:spid="_x0000_s23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bi3coA&#10;AADjAAAADwAAAGRycy9kb3ducmV2LnhtbESPUUvDMBSF3wX/Q7iCby4xjK7UZUMUYYKC66bPl+au&#10;LWtuSpOt3b83grDHwznnO5zlenKdONMQWs8GHmcKBHHlbcu1gf3u7SEHESKyxc4zGbhQgPXq9maJ&#10;hfUjb+lcxlokCIcCDTQx9oWUoWrIYZj5njh5Bz84jEkOtbQDjgnuOqmVyqTDltNCgz29NFQdy5Mz&#10;8HU8fF9+3j/UZ+3HMhvdq9Z2Z8z93fT8BCLSFK/h//bGGtBqMddZPs8X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kG4t3KAAAA4wAAAA8AAAAAAAAAAAAAAAAAmAIA&#10;AGRycy9kb3ducmV2LnhtbFBLBQYAAAAABAAEAPUAAACPAwAAAAA=&#10;" filled="f" strokecolor="#168489" strokeweight="1pt">
                      <v:stroke joinstyle="miter"/>
                    </v:oval>
                  </v:group>
                  <v:shape id="مربع نص 41" o:spid="_x0000_s230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8wy8YA&#10;AADjAAAADwAAAGRycy9kb3ducmV2LnhtbERPO0/DMBDekfgP1iGxUbtRKVGoW1U8pA4slLCf4msc&#10;NT5H8dGk/x4PSIyfvvdmN4deXWhMXWQLy4UBRdxE13Frof56fyhBJUF22EcmC1dKsNve3mywcnHi&#10;T7ocpVU5hFOFFrzIUGmdGk8B0yIOxJk7xTGgZDi22o045fDQ68KYtQ7YcW7wONCLp+Z8/AkWRNx+&#10;ea3fQjp8zx+vkzfNI9bW3t/N+2dQQrP8i//cB2ehME+rYl2uyj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8wy8YAAADjAAAADwAAAAAAAAAAAAAAAACYAgAAZHJz&#10;L2Rvd25yZXYueG1sUEsFBgAAAAAEAAQA9QAAAIs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تطوير استراتيجيات التخفيف</w:t>
                          </w:r>
                        </w:p>
                      </w:txbxContent>
                    </v:textbox>
                  </v:shape>
                </v:group>
                <v:shape id="صورة 54" o:spid="_x0000_s231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03PDNAAAA4wAAAA8AAABkcnMvZG93bnJldi54bWxEj0FLAzEUhO+C/yE8wZvNupZ2uzYtKhWE&#10;ntq1xeNz89xdm7ysSWzXf98IgsdhZr5h5svBGnEkHzrHCm5HGQji2umOGwWv1fNNASJEZI3GMSn4&#10;oQDLxeXFHEvtTryh4zY2IkE4lKigjbEvpQx1SxbDyPXEyftw3mJM0jdSezwluDUyz7KJtNhxWmix&#10;p6eW6sP22ypY+8f3z1m1N9XX5m1VmLvp7rBaK3V9NTzcg4g0xP/wX/tFK8iz6TifFONiBr+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Z03PDNAAAA4wAAAA8AAAAA&#10;AAAAAAAAAAAAnwIAAGRycy9kb3ducmV2LnhtbFBLBQYAAAAABAAEAPcAAACZAw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F94661">
        <w:rPr>
          <w:rFonts w:ascii="Sakkal Majalla" w:hAnsi="Sakkal Majalla"/>
          <w:b/>
          <w:bCs/>
          <w:sz w:val="32"/>
          <w:szCs w:val="32"/>
          <w:rtl/>
        </w:rPr>
        <w:t xml:space="preserve"> </w:t>
      </w:r>
      <w:r w:rsidRPr="006B556E">
        <w:rPr>
          <w:rFonts w:ascii="Sakkal Majalla" w:hAnsi="Sakkal Majalla"/>
          <w:sz w:val="32"/>
          <w:szCs w:val="32"/>
          <w:rtl/>
        </w:rPr>
        <w:t>يشمل تطوير استراتيجيات لتقليل تأثير المخاطر:</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إجراءات الأمان: تطبيق تقنيات حماية قوية مثل الجدران النارية والتشفير.</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التدريب والتوعية: توعية الموظفين حول أهمية الأمن السيبراني وطرق الوقاية.</w:t>
      </w:r>
    </w:p>
    <w:p w:rsidR="00181023" w:rsidRPr="00D75CDD" w:rsidRDefault="009762C9" w:rsidP="00611030">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49843F4" wp14:editId="0602A8B6">
                <wp:extent cx="5731510" cy="892088"/>
                <wp:effectExtent l="0" t="0" r="2540" b="22860"/>
                <wp:docPr id="20742684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491" name="مجموعة 47"/>
                        <wpg:cNvGrpSpPr/>
                        <wpg:grpSpPr>
                          <a:xfrm>
                            <a:off x="0" y="0"/>
                            <a:ext cx="5731510" cy="895351"/>
                            <a:chOff x="0" y="0"/>
                            <a:chExt cx="5878196" cy="918845"/>
                          </a:xfrm>
                        </wpg:grpSpPr>
                        <wpg:grpSp>
                          <wpg:cNvPr id="2074268492" name="مجموعة 48"/>
                          <wpg:cNvGrpSpPr/>
                          <wpg:grpSpPr>
                            <a:xfrm>
                              <a:off x="0" y="0"/>
                              <a:ext cx="5878196" cy="918845"/>
                              <a:chOff x="0" y="0"/>
                              <a:chExt cx="6240348" cy="919070"/>
                            </a:xfrm>
                          </wpg:grpSpPr>
                          <wpg:grpSp>
                            <wpg:cNvPr id="2074268493" name="مجموعة 49"/>
                            <wpg:cNvGrpSpPr/>
                            <wpg:grpSpPr>
                              <a:xfrm>
                                <a:off x="0" y="169208"/>
                                <a:ext cx="5433072" cy="580613"/>
                                <a:chOff x="0" y="169208"/>
                                <a:chExt cx="5433072" cy="580613"/>
                              </a:xfrm>
                            </wpg:grpSpPr>
                            <wps:wsp>
                              <wps:cNvPr id="20742684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4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497"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الاستجابة للمخاطر</w:t>
                                </w:r>
                              </w:p>
                            </w:txbxContent>
                          </wps:txbx>
                          <wps:bodyPr wrap="square" rtlCol="1">
                            <a:spAutoFit/>
                          </wps:bodyPr>
                        </wps:wsp>
                      </wpg:grpSp>
                      <pic:pic xmlns:pic="http://schemas.openxmlformats.org/drawingml/2006/picture">
                        <pic:nvPicPr>
                          <pic:cNvPr id="207426849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yV03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7oR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SrMldN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231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ryb6&#10;zAAAAOMAAAAPAAAAAAAAAAAAAAAAAKoCAABkcnMvZG93bnJldi54bWxQSwUGAAAAAAQABAD6AAAA&#10;owMAAAAA&#10;">
                  <v:group id="مجموعة 48" o:spid="_x0000_s231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BfbiN&#10;zAAAAOMAAAAPAAAAAAAAAAAAAAAAAKoCAABkcnMvZG93bnJldi54bWxQSwUGAAAAAAQABAD6AAAA&#10;owMAAAAA&#10;">
                    <v:group id="مجموعة 49" o:spid="_x0000_s231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EdFs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4/kI/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jEd&#10;Fs0AAADjAAAADwAAAAAAAAAAAAAAAACqAgAAZHJzL2Rvd25yZXYueG1sUEsFBgAAAAAEAAQA+gAA&#10;AKQDAAAAAA==&#10;">
                      <v:shape id="شكل حر 50" o:spid="_x0000_s231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7aYcoA&#10;AADjAAAADwAAAGRycy9kb3ducmV2LnhtbESPQWvCQBSE74L/YXlCb7ppGqNNXaUUBBEPGpVeH9nX&#10;JDT7NmS3mv57VxA8DjPzDbNY9aYRF+pcbVnB6yQCQVxYXXOp4HRcj+cgnEfW2FgmBf/kYLUcDhaY&#10;aXvlA11yX4oAYZehgsr7NpPSFRUZdBPbEgfvx3YGfZBdKXWH1wA3jYyjKJUGaw4LFbb0VVHxm/8Z&#10;Bel2+r3fF+vpId+87RwZfdbWK/Uy6j8/QHjq/TP8aG+0gjiaJXE6T94TuH8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cO2m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0XWMkA&#10;AADjAAAADwAAAGRycy9kb3ducmV2LnhtbESPT2vCQBTE7wW/w/IEL6Ibg/FPdJViKfTYqnh+Zp+b&#10;YPZtmt3G9Nt3C4Ueh5n5DbPd97YWHbW+cqxgNk1AEBdOV2wUnE+vkxUIH5A11o5JwTd52O8GT1vM&#10;tXvwB3XHYESEsM9RQRlCk0vpi5Is+qlriKN3c63FEGVrpG7xEeG2lmmSLKTFiuNCiQ0dSiruxy+r&#10;AD/t++XqgvPd1ZiXcdb0Y50pNRr2zxsQgfrwH/5rv2kFabKcp4vVfJ3B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N0XWMkAAADjAAAADwAAAAAAAAAAAAAAAACYAgAA&#10;ZHJzL2Rvd25yZXYueG1sUEsFBgAAAAAEAAQA9QAAAI4DAAAAAA==&#10;" fillcolor="#a5a5a5 [2092]" stroked="f" strokeweight="1pt">
                        <v:stroke joinstyle="miter"/>
                      </v:roundrect>
                    </v:group>
                    <v:oval id="شكل بيضاوي 52" o:spid="_x0000_s231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PRm8sA&#10;AADjAAAADwAAAGRycy9kb3ducmV2LnhtbESPUUvDMBSF3wX/Q7iCby4xjLp1y4YogsKErdM9X5q7&#10;tqy5KU1cu39vBoKPh3POdzjL9ehacaY+NJ4NPE4UCOLS24YrA1/7t4cZiBCRLbaeycCFAqxXtzdL&#10;zK0feEfnIlYiQTjkaKCOsculDGVNDsPEd8TJO/reYUyyr6TtcUhw10qtVCYdNpwWauzopabyVPw4&#10;A9vT8fty+Nioz8oPRTa4V63t3pj7u/F5ASLSGP/Df+13a0Crp6nOZtN5B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Tk9GbywAAAOMAAAAPAAAAAAAAAAAAAAAAAJgC&#10;AABkcnMvZG93bnJldi54bWxQSwUGAAAAAAQABAD1AAAAkAMAAAAA&#10;" filled="f" strokecolor="#168489" strokeweight="1pt">
                      <v:stroke joinstyle="miter"/>
                    </v:oval>
                  </v:group>
                  <v:shape id="مربع نص 41" o:spid="_x0000_s231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kyZM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K9eFjB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qkyZM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الاستجابة للمخاطر</w:t>
                          </w:r>
                        </w:p>
                      </w:txbxContent>
                    </v:textbox>
                  </v:shape>
                </v:group>
                <v:shape id="صورة 54" o:spid="_x0000_s231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h77bJAAAA4wAAAA8AAABkcnMvZG93bnJldi54bWxET89PwjAUvpvwPzSPxJt0TAJjUogaTEw4&#10;wdR4fK7PbdC+zrbC/O/twcTjl+/3ajNYI87kQ+dYwXSSgSCune64UfBSPd0UIEJE1mgck4IfCrBZ&#10;j65WWGp34T2dD7ERKYRDiQraGPtSylC3ZDFMXE+cuE/nLcYEfSO1x0sKt0bmWTaXFjtODS329NhS&#10;fTp8WwU7//BxXFZvpvrav28Lc7t4PW13Sl2Ph/s7EJGG+C/+cz9rBXm2mOXzYrZMo9On9Afk+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OHvtskAAADjAAAADwAAAAAAAAAA&#10;AAAAAACfAgAAZHJzL2Rvd25yZXYueG1sUEsFBgAAAAAEAAQA9wAAAJUDA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تحتاج المؤسسات إلى خطط واضحة للاستجابة عند حدوث المخاطر:</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خطط الطوارئ: إعداد خطط للتعامل مع الأزمات المفاجئة.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التعافي السريع: وضع استراتيجيات لاستعادة العمليات بسرعة بعد التعرض لأي خطر.</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6541587" wp14:editId="73E790DD">
                <wp:extent cx="5731510" cy="892088"/>
                <wp:effectExtent l="0" t="0" r="2540" b="22860"/>
                <wp:docPr id="207426849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00" name="مجموعة 47"/>
                        <wpg:cNvGrpSpPr/>
                        <wpg:grpSpPr>
                          <a:xfrm>
                            <a:off x="0" y="0"/>
                            <a:ext cx="5731510" cy="895351"/>
                            <a:chOff x="0" y="0"/>
                            <a:chExt cx="5878196" cy="918845"/>
                          </a:xfrm>
                        </wpg:grpSpPr>
                        <wpg:grpSp>
                          <wpg:cNvPr id="2074268501" name="مجموعة 48"/>
                          <wpg:cNvGrpSpPr/>
                          <wpg:grpSpPr>
                            <a:xfrm>
                              <a:off x="0" y="0"/>
                              <a:ext cx="5878196" cy="918845"/>
                              <a:chOff x="0" y="0"/>
                              <a:chExt cx="6240348" cy="919070"/>
                            </a:xfrm>
                          </wpg:grpSpPr>
                          <wpg:grpSp>
                            <wpg:cNvPr id="2074268502" name="مجموعة 49"/>
                            <wpg:cNvGrpSpPr/>
                            <wpg:grpSpPr>
                              <a:xfrm>
                                <a:off x="0" y="169208"/>
                                <a:ext cx="5433072" cy="580613"/>
                                <a:chOff x="0" y="169208"/>
                                <a:chExt cx="5433072" cy="580613"/>
                              </a:xfrm>
                            </wpg:grpSpPr>
                            <wps:wsp>
                              <wps:cNvPr id="20742685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06"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المراجعة والتحديث المستمر</w:t>
                                </w:r>
                              </w:p>
                            </w:txbxContent>
                          </wps:txbx>
                          <wps:bodyPr wrap="square" rtlCol="1">
                            <a:spAutoFit/>
                          </wps:bodyPr>
                        </wps:wsp>
                      </wpg:grpSp>
                      <pic:pic xmlns:pic="http://schemas.openxmlformats.org/drawingml/2006/picture">
                        <pic:nvPicPr>
                          <pic:cNvPr id="207426850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Xone3g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D1eid7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32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QAgZe8oA&#10;AADjAAAADwAAAAAAAAAAAAAAAACqAgAAZHJzL2Rvd25yZXYueG1sUEsFBgAAAAAEAAQA+gAAAKED&#10;AAAAAA==&#10;">
                  <v:group id="مجموعة 48" o:spid="_x0000_s232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RLzg&#10;zAAAAOMAAAAPAAAAAAAAAAAAAAAAAKoCAABkcnMvZG93bnJldi54bWxQSwUGAAAAAAQABAD6AAAA&#10;owMAAAAA&#10;">
                    <v:group id="مجموعة 49" o:spid="_x0000_s232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liKX&#10;zAAAAOMAAAAPAAAAAAAAAAAAAAAAAKoCAABkcnMvZG93bnJldi54bWxQSwUGAAAAAAQABAD6AAAA&#10;owMAAAAA&#10;">
                      <v:shape id="شكل حر 50" o:spid="_x0000_s232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zYD8oA&#10;AADjAAAADwAAAGRycy9kb3ducmV2LnhtbESPQWvCQBSE7wX/w/IKvdXdxiZKdBUpCFJ60Kh4fWSf&#10;STD7NmS3mv77bqHgcZiZb5jFarCtuFHvG8ca3sYKBHHpTMOVhuNh8zoD4QOywdYxafghD6vl6GmB&#10;uXF33tOtCJWIEPY5aqhD6HIpfVmTRT92HXH0Lq63GKLsK2l6vEe4bWWiVCYtNhwXauzoo6byWnxb&#10;Ddlnet7tyk26L7aTL0/WnIwLWr88D+s5iEBDeIT/21ujIVHT9ySbpWoC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YM2A/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oo2ckA&#10;AADjAAAADwAAAGRycy9kb3ducmV2LnhtbESPQWsCMRSE74X+h/AKXkSTLq6VrVGkIvTY2tLzc/PM&#10;Lt28rJu4bv99Iwgeh5n5hlmuB9eInrpQe9bwPFUgiEtvarYavr92kwWIEJENNp5Jwx8FWK8eH5ZY&#10;GH/hT+r30YoE4VCghirGtpAylBU5DFPfEifv6DuHMcnOStPhJcFdIzOl5tJhzWmhwpbeKip/92en&#10;AU/u4+fgow/9wdrtOG+Hscm1Hj0Nm1cQkYZ4D9/a70ZDpl5m2XyRqxlcP6U/IF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Xoo2ckAAADjAAAADwAAAAAAAAAAAAAAAACYAgAA&#10;ZHJzL2Rvd25yZXYueG1sUEsFBgAAAAAEAAQA9QAAAI4DAAAAAA==&#10;" fillcolor="#a5a5a5 [2092]" stroked="f" strokeweight="1pt">
                        <v:stroke joinstyle="miter"/>
                      </v:roundrect>
                    </v:group>
                    <v:oval id="شكل بيضاوي 52" o:spid="_x0000_s232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V9soA&#10;AADjAAAADwAAAGRycy9kb3ducmV2LnhtbESPUUvDMBSF3wX/Q7gD31yy4LrRLRuiCAoKW6d7vjR3&#10;bVlzU5q4dv/eCIKPh3POdzjr7ehacaE+NJ4NzKYKBHHpbcOVgc/Dy/0SRIjIFlvPZOBKAbab25s1&#10;5tYPvKdLESuRIBxyNFDH2OVShrImh2HqO+LknXzvMCbZV9L2OCS4a6VWKpMOG04LNXb0VFN5Lr6d&#10;gd359HU9vr2rj8oPRTa4Z63twZi7yfi4AhFpjP/hv/arNaDV4kFny7maw++n9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2q1fbKAAAA4wAAAA8AAAAAAAAAAAAAAAAAmAIA&#10;AGRycy9kb3ducmV2LnhtbFBLBQYAAAAABAAEAPUAAACPAwAAAAA=&#10;" filled="f" strokecolor="#168489" strokeweight="1pt">
                      <v:stroke joinstyle="miter"/>
                    </v:oval>
                  </v:group>
                  <v:shape id="مربع نص 41" o:spid="_x0000_s232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4N5ckA&#10;AADjAAAADwAAAGRycy9kb3ducmV2LnhtbESPzWrDMBCE74W+g9hCb40U07jBjRJCfyCHXpq498Xa&#10;WqbWyljb2Hn7qlDocZiZb5jNbg69OtOYusgWlgsDiriJruPWQn16vVuDSoLssI9MFi6UYLe9vtpg&#10;5eLE73Q+SqsyhFOFFrzIUGmdGk8B0yIOxNn7jGNAyXJstRtxyvDQ68KYUgfsOC94HOjJU/N1/A4W&#10;RNx+ealfQjp8zG/PkzfNCmtrb2/m/SMooVn+w3/tg7NQmIf7olyvTAm/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w4N5c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المراجعة والتحديث المستمر</w:t>
                          </w:r>
                        </w:p>
                      </w:txbxContent>
                    </v:textbox>
                  </v:shape>
                </v:group>
                <v:shape id="صورة 54" o:spid="_x0000_s232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OV4d7NAAAA4wAAAA8AAAAA&#10;AAAAAAAAAAAAnwIAAGRycy9kb3ducmV2LnhtbFBLBQYAAAAABAAEAPcAAACZAw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إدارة المخاطر عملية ديناميكية تتطلب مراجعة مستمرة: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التقييم الدوري: مراجعة وتحديث استراتيجيات المخاطر بشكل دوري.</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مواكبة التطورات: متابعة المستجدات التقنية وتحديث الإجراءات الأمنية وفقا</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لها.</w:t>
      </w:r>
    </w:p>
    <w:p w:rsidR="00181023" w:rsidRPr="004800E1" w:rsidRDefault="00181023" w:rsidP="004800E1">
      <w:pPr>
        <w:spacing w:line="360" w:lineRule="auto"/>
        <w:rPr>
          <w:rFonts w:ascii="Sakkal Majalla" w:hAnsi="Sakkal Majalla"/>
          <w:sz w:val="32"/>
          <w:szCs w:val="32"/>
          <w:rtl/>
        </w:rPr>
      </w:pPr>
      <w:r w:rsidRPr="004800E1">
        <w:rPr>
          <w:rFonts w:ascii="Sakkal Majalla" w:hAnsi="Sakkal Majalla"/>
          <w:sz w:val="32"/>
          <w:szCs w:val="32"/>
          <w:rtl/>
        </w:rPr>
        <w:t>خلاصة القول: تعتبر إدارة المخاطر في البيئة الرقمية عنصرا</w:t>
      </w:r>
      <w:r w:rsidRPr="004800E1">
        <w:rPr>
          <w:rFonts w:ascii="Sakkal Majalla" w:hAnsi="Sakkal Majalla" w:hint="cs"/>
          <w:sz w:val="32"/>
          <w:szCs w:val="32"/>
          <w:rtl/>
        </w:rPr>
        <w:t>ً</w:t>
      </w:r>
      <w:r w:rsidRPr="004800E1">
        <w:rPr>
          <w:rFonts w:ascii="Sakkal Majalla" w:hAnsi="Sakkal Majalla"/>
          <w:sz w:val="32"/>
          <w:szCs w:val="32"/>
          <w:rtl/>
        </w:rPr>
        <w:t xml:space="preserve"> أساسيا</w:t>
      </w:r>
      <w:r w:rsidRPr="004800E1">
        <w:rPr>
          <w:rFonts w:ascii="Sakkal Majalla" w:hAnsi="Sakkal Majalla" w:hint="cs"/>
          <w:sz w:val="32"/>
          <w:szCs w:val="32"/>
          <w:rtl/>
        </w:rPr>
        <w:t>ً</w:t>
      </w:r>
      <w:r w:rsidRPr="004800E1">
        <w:rPr>
          <w:rFonts w:ascii="Sakkal Majalla" w:hAnsi="Sakkal Majalla"/>
          <w:sz w:val="32"/>
          <w:szCs w:val="32"/>
          <w:rtl/>
        </w:rPr>
        <w:t xml:space="preserve"> لضمان أمان واستقرار المؤسسات. من خلال تحديد المخاطر، تقييمها، وضع استراتيجيات للتخفيف، والاستجابة الفع</w:t>
      </w:r>
      <w:r w:rsidRPr="004800E1">
        <w:rPr>
          <w:rFonts w:ascii="Sakkal Majalla" w:hAnsi="Sakkal Majalla" w:hint="cs"/>
          <w:sz w:val="32"/>
          <w:szCs w:val="32"/>
          <w:rtl/>
        </w:rPr>
        <w:t>ّ</w:t>
      </w:r>
      <w:r w:rsidRPr="004800E1">
        <w:rPr>
          <w:rFonts w:ascii="Sakkal Majalla" w:hAnsi="Sakkal Majalla"/>
          <w:sz w:val="32"/>
          <w:szCs w:val="32"/>
          <w:rtl/>
        </w:rPr>
        <w:t>الة، يمكن للمؤسسات حماية أصولها وتحقيق النجاح في العصر الرقمي.</w:t>
      </w:r>
    </w:p>
    <w:tbl>
      <w:tblPr>
        <w:tblStyle w:val="TableGrid"/>
        <w:bidiVisual/>
        <w:tblW w:w="925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7B119E" w:rsidRPr="00563DBD" w:rsidTr="002714C1">
        <w:tc>
          <w:tcPr>
            <w:tcW w:w="1980" w:type="dxa"/>
            <w:tcBorders>
              <w:right w:val="single" w:sz="36" w:space="0" w:color="168489"/>
            </w:tcBorders>
            <w:shd w:val="clear" w:color="auto" w:fill="F2F2F2" w:themeFill="background1" w:themeFillShade="F2"/>
            <w:vAlign w:val="center"/>
          </w:tcPr>
          <w:p w:rsidR="007B119E" w:rsidRPr="008113E1" w:rsidRDefault="007B119E" w:rsidP="00FD5841">
            <w:pPr>
              <w:pStyle w:val="a1"/>
              <w:pageBreakBefore/>
              <w:jc w:val="center"/>
              <w:rPr>
                <w:rtl/>
              </w:rPr>
            </w:pPr>
            <w:r w:rsidRPr="008113E1">
              <w:rPr>
                <w:noProof/>
                <w:rtl/>
              </w:rPr>
              <w:lastRenderedPageBreak/>
              <w:drawing>
                <wp:inline distT="0" distB="0" distL="0" distR="0" wp14:anchorId="07BF5290" wp14:editId="51CF0067">
                  <wp:extent cx="563984" cy="563914"/>
                  <wp:effectExtent l="0" t="0" r="7620" b="7620"/>
                  <wp:docPr id="2074268249" name="Picture 207426824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7B119E" w:rsidRPr="007B119E" w:rsidRDefault="007B119E" w:rsidP="007B119E">
            <w:pPr>
              <w:jc w:val="center"/>
              <w:rPr>
                <w:rFonts w:ascii="Adobe Arabic" w:eastAsia="Times New Roman" w:hAnsi="Adobe Arabic" w:cs="Adobe Arabic"/>
                <w:b/>
                <w:bCs/>
                <w:color w:val="168489"/>
                <w:kern w:val="24"/>
                <w:sz w:val="44"/>
                <w:szCs w:val="44"/>
                <w:rtl/>
                <w:lang w:bidi="ar-SY"/>
              </w:rPr>
            </w:pPr>
            <w:r w:rsidRPr="007B119E">
              <w:rPr>
                <w:rFonts w:ascii="Adobe Arabic" w:eastAsia="Times New Roman" w:hAnsi="Adobe Arabic" w:cs="Adobe Arabic"/>
                <w:b/>
                <w:bCs/>
                <w:color w:val="168489"/>
                <w:kern w:val="24"/>
                <w:sz w:val="44"/>
                <w:szCs w:val="44"/>
                <w:rtl/>
                <w:lang w:bidi="ar-SY"/>
              </w:rPr>
              <w:t>كيف يمكن للمؤسسات تحقيق التوازن بين الابتكار وإدارة المخاطر في البيئة الرقمية؟</w:t>
            </w:r>
          </w:p>
        </w:tc>
      </w:tr>
      <w:tr w:rsidR="007B119E" w:rsidTr="002714C1">
        <w:tc>
          <w:tcPr>
            <w:tcW w:w="1980" w:type="dxa"/>
            <w:tcBorders>
              <w:right w:val="single" w:sz="36" w:space="0" w:color="168489"/>
            </w:tcBorders>
            <w:shd w:val="clear" w:color="auto" w:fill="F2F2F2" w:themeFill="background1" w:themeFillShade="F2"/>
            <w:vAlign w:val="center"/>
          </w:tcPr>
          <w:p w:rsidR="007B119E" w:rsidRPr="008113E1" w:rsidRDefault="007B119E" w:rsidP="00FD584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7B119E" w:rsidRDefault="007B119E" w:rsidP="00FD5841">
            <w:pPr>
              <w:pStyle w:val="a1"/>
              <w:rPr>
                <w:rtl/>
              </w:rPr>
            </w:pPr>
          </w:p>
        </w:tc>
      </w:tr>
    </w:tbl>
    <w:p w:rsidR="002714C1" w:rsidRDefault="002714C1" w:rsidP="002714C1">
      <w:pPr>
        <w:jc w:val="center"/>
        <w:rPr>
          <w:noProof/>
          <w:rtl/>
          <w:lang w:bidi="ar-SY"/>
        </w:rPr>
      </w:pPr>
    </w:p>
    <w:p w:rsidR="002714C1" w:rsidRDefault="002714C1" w:rsidP="002714C1">
      <w:pPr>
        <w:ind w:left="-897"/>
        <w:jc w:val="center"/>
        <w:rPr>
          <w:noProof/>
          <w:rtl/>
          <w:lang w:bidi="ar-SY"/>
        </w:rPr>
      </w:pPr>
      <w:r>
        <w:rPr>
          <w:noProof/>
        </w:rPr>
        <mc:AlternateContent>
          <mc:Choice Requires="wps">
            <w:drawing>
              <wp:inline distT="0" distB="0" distL="0" distR="0" wp14:anchorId="3A2A1B42" wp14:editId="764BFFBA">
                <wp:extent cx="6728460" cy="6292850"/>
                <wp:effectExtent l="0" t="0" r="15240" b="12700"/>
                <wp:docPr id="176640541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8460" cy="629285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329" style="width:529.8pt;height:49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2714C1" w:rsidRDefault="002714C1" w:rsidP="002714C1">
      <w:pPr>
        <w:jc w:val="center"/>
        <w:rPr>
          <w:rFonts w:ascii="Sakkal Majalla" w:hAnsi="Sakkal Majalla"/>
          <w:sz w:val="32"/>
          <w:szCs w:val="32"/>
          <w:rtl/>
        </w:rPr>
      </w:pPr>
      <w:r w:rsidRPr="00F131A0">
        <w:rPr>
          <w:noProof/>
        </w:rPr>
        <w:drawing>
          <wp:inline distT="0" distB="0" distL="0" distR="0" wp14:anchorId="2CB1E7C9" wp14:editId="055148DD">
            <wp:extent cx="1140394" cy="1060892"/>
            <wp:effectExtent l="0" t="0" r="3175" b="6350"/>
            <wp:docPr id="2074268250" name="Picture 2074268250"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2" cstate="print">
                      <a:duotone>
                        <a:schemeClr val="accent3">
                          <a:shade val="45000"/>
                          <a:satMod val="135000"/>
                        </a:schemeClr>
                        <a:prstClr val="white"/>
                      </a:duotone>
                      <a:extLst>
                        <a:ext uri="{BEBA8EAE-BF5A-486C-A8C5-ECC9F3942E4B}">
                          <a14:imgProps xmlns:a14="http://schemas.microsoft.com/office/drawing/2010/main">
                            <a14:imgLayer r:embed="rId7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rsidR="00181023" w:rsidRPr="00D75CDD" w:rsidRDefault="009762C9" w:rsidP="002714C1">
      <w:pPr>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5996596C" wp14:editId="28028FBF">
                <wp:extent cx="5731510" cy="895350"/>
                <wp:effectExtent l="0" t="0" r="21590" b="19050"/>
                <wp:docPr id="207426831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20"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21" name="مجموعة 39"/>
                        <wpg:cNvGrpSpPr/>
                        <wpg:grpSpPr>
                          <a:xfrm>
                            <a:off x="0" y="0"/>
                            <a:ext cx="5731510" cy="895350"/>
                            <a:chOff x="0" y="0"/>
                            <a:chExt cx="5878196" cy="918845"/>
                          </a:xfrm>
                        </wpg:grpSpPr>
                        <wpg:grpSp>
                          <wpg:cNvPr id="2074268322" name="مجموعة 40"/>
                          <wpg:cNvGrpSpPr/>
                          <wpg:grpSpPr>
                            <a:xfrm>
                              <a:off x="0" y="0"/>
                              <a:ext cx="5878196" cy="918845"/>
                              <a:chOff x="0" y="0"/>
                              <a:chExt cx="6240348" cy="919070"/>
                            </a:xfrm>
                          </wpg:grpSpPr>
                          <wpg:grpSp>
                            <wpg:cNvPr id="2074268323" name="مجموعة 41"/>
                            <wpg:cNvGrpSpPr/>
                            <wpg:grpSpPr>
                              <a:xfrm>
                                <a:off x="0" y="169208"/>
                                <a:ext cx="5433072" cy="580613"/>
                                <a:chOff x="0" y="169208"/>
                                <a:chExt cx="5433072" cy="580613"/>
                              </a:xfrm>
                            </wpg:grpSpPr>
                            <wps:wsp>
                              <wps:cNvPr id="207426832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2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2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27" name="مربع نص 41"/>
                          <wps:cNvSpPr txBox="1"/>
                          <wps:spPr>
                            <a:xfrm>
                              <a:off x="204484" y="257055"/>
                              <a:ext cx="4616071" cy="387740"/>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الشفافية والمساءلة في العمليات الرقمية</w:t>
                                </w:r>
                              </w:p>
                            </w:txbxContent>
                          </wps:txbx>
                          <wps:bodyPr wrap="square" rtlCol="1">
                            <a:spAutoFit/>
                          </wps:bodyPr>
                        </wps:wsp>
                      </wpg:grpSp>
                    </wpg:wgp>
                  </a:graphicData>
                </a:graphic>
              </wp:inline>
            </w:drawing>
          </mc:Choice>
          <mc:Fallback>
            <w:pict>
              <v:group id="_x0000_s233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KyZn5Q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">
                <v:shape id="صورة 38" o:spid="_x0000_s233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Fez3JAAAA4wAAAA8AAABkcnMvZG93bnJldi54bWxEj81qwkAUhfcF32G4grs6MRErqaOIWHAj&#10;1ljo9pK5zYRm7sTMNMa3dxZCl4fzx7faDLYRPXW+dqxgNk1AEJdO11wp+Lp8vC5B+ICssXFMCu7k&#10;YbMevaww1+7GZ+qLUIk4wj5HBSaENpfSl4Ys+qlriaP34zqLIcqukrrDWxy3jUyTZCEt1hwfDLa0&#10;M1T+Fn9WQbbvh322Ox39t2kv18Jua3/+VGoyHrbvIAIN4T/8bB+0gjR5m6eLZZZGisgUeUCu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wV7PckAAADjAAAADwAAAAAAAAAA&#10;AAAAAACfAgAAZHJzL2Rvd25yZXYueG1sUEsFBgAAAAAEAAQA9wAAAJUDAAAAAA==&#10;">
                  <v:imagedata r:id="rId56" o:title=""/>
                </v:shape>
                <v:group id="مجموعة 39" o:spid="_x0000_s23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uiJ4&#10;zAAAAOMAAAAPAAAAAAAAAAAAAAAAAKoCAABkcnMvZG93bnJldi54bWxQSwUGAAAAAAQABAD6AAAA&#10;owMAAAAA&#10;">
                  <v:group id="مجموعة 40" o:spid="_x0000_s23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iaLwP&#10;zAAAAOMAAAAPAAAAAAAAAAAAAAAAAKoCAABkcnMvZG93bnJldi54bWxQSwUGAAAAAAQABAD6AAAA&#10;owMAAAAA&#10;">
                    <v:group id="مجموعة 41" o:spid="_x0000_s23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JBmU&#10;zAAAAOMAAAAPAAAAAAAAAAAAAAAAAKoCAABkcnMvZG93bnJldi54bWxQSwUGAAAAAAQABAD6AAAA&#10;owMAAAAA&#10;">
                      <v:shape id="شكل حر 42" o:spid="_x0000_s23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f0bckA&#10;AADjAAAADwAAAGRycy9kb3ducmV2LnhtbESPwW7CMBBE75X6D9Yi9VZsQkRQikEVoioHLqX9gFW8&#10;jQPxOsQuhL/HSEg9jmbmjWaxGlwrztSHxrOGyViBIK68abjW8PP98ToHESKywdYzabhSgNXy+WmB&#10;pfEX/qLzPtYiQTiUqMHG2JVShsqSwzD2HXHyfn3vMCbZ19L0eElw18pMqZl02HBasNjR2lJ13P85&#10;DUblG5cXnwWtTzurDhMTj1Oj9ctoeH8DEWmI/+FHe2s0ZKrIs9l8muVw/5T+gFz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kf0bc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9BMsA&#10;AADjAAAADwAAAGRycy9kb3ducmV2LnhtbESPQUsDMRSE74L/ITzBm02Mui1r01KFilgP2pZ6fWye&#10;u4vJy7JJu+u/N4LgcZiZb5j5cvROnKiPbWAD1xMFgrgKtuXawH63vpqBiAnZogtMBr4pwnJxfjbH&#10;0oaB3+m0TbXIEI4lGmhS6kopY9WQxzgJHXH2PkPvMWXZ19L2OGS4d1IrVUiPLeeFBjt6bKj62h69&#10;genb+jjEp2L38nBwr61yHyu9YWMuL8bVPYhEY/oP/7WfrQGtpre6mN3oO/j9lP+AXPw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Em30EywAAAOMAAAAPAAAAAAAAAAAAAAAAAJgC&#10;AABkcnMvZG93bnJldi54bWxQSwUGAAAAAAQABAD1AAAAkAMAAAAA&#10;" fillcolor="#168489" stroked="f" strokeweight="1pt">
                        <v:stroke joinstyle="miter"/>
                      </v:roundrect>
                    </v:group>
                    <v:oval id="شكل بيضاوي 44" o:spid="_x0000_s23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hxx8oA&#10;AADjAAAADwAAAGRycy9kb3ducmV2LnhtbESPUUvDMBSF3wX/Q7iCby5dlTpqsyGCOAQZS/0B1+a2&#10;qTY3tYlb/fdGGOzxcM75DqfazG4QB5pC71nBcpGBIG686blT8F4/36xAhIhscPBMCn4pwGZ9eVFh&#10;afyR93TQsRMJwqFEBTbGsZQyNJYchoUfiZPX+slhTHLqpJnwmOBukHmWFdJhz2nB4khPlpov/eMU&#10;6LnWu5e2k/5N29eP5af/dvutUtdX8+MDiEhzPIdP7a1RkGf3d3mxus0L+P+U/oBc/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IoccfKAAAA4wAAAA8AAAAAAAAAAAAAAAAAmAIA&#10;AGRycy9kb3ducmV2LnhtbFBLBQYAAAAABAAEAPUAAACPAwAAAAA=&#10;" filled="f" strokecolor="#a5a5a5 [2092]" strokeweight="1pt">
                      <v:stroke joinstyle="miter"/>
                    </v:oval>
                  </v:group>
                  <v:shape id="مربع نص 41" o:spid="_x0000_s2338"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w25skA&#10;AADjAAAADwAAAGRycy9kb3ducmV2LnhtbESPzU7DMBCE70i8g7VI3KjdAG2V1q0qfqQeuFDCfRUv&#10;cdR4HcVLk749RkLiOJqZbzSb3RQ6daYhtZEtzGcGFHEdXcuNherj9W4FKgmywy4yWbhQgt32+mqD&#10;pYsjv9P5KI3KEE4lWvAifal1qj0FTLPYE2fvKw4BJcuh0W7AMcNDpwtjFjpgy3nBY09PnurT8TtY&#10;EHH7+aV6CenwOb09j97Uj1hZe3sz7deghCb5D/+1D85CYZYPxWJ1Xyzh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bw25s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الشفافية والمساءلة في العمليات الرقمية</w:t>
                          </w:r>
                        </w:p>
                      </w:txbxContent>
                    </v:textbox>
                  </v:shape>
                </v:group>
                <w10:wrap anchorx="page"/>
                <w10:anchorlock/>
              </v:group>
            </w:pict>
          </mc:Fallback>
        </mc:AlternateConten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في عصر التحوّل الرقمي، أصبحت الشفافية والمساءلة جزءا</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لا يتجزأ من نجاح المؤسسات. تساهم هذه القيم في بناء ثقة العملاء وتحسين العمليات.</w:t>
      </w:r>
    </w:p>
    <w:p w:rsidR="00F5066E" w:rsidRDefault="00F5066E" w:rsidP="00950327">
      <w:pPr>
        <w:jc w:val="center"/>
        <w:rPr>
          <w:rFonts w:ascii="Sakkal Majalla" w:hAnsi="Sakkal Majalla"/>
          <w:sz w:val="32"/>
          <w:szCs w:val="32"/>
          <w:rtl/>
        </w:rPr>
      </w:pPr>
      <w:r w:rsidRPr="00F5066E">
        <w:rPr>
          <w:rFonts w:ascii="Sakkal Majalla" w:hAnsi="Sakkal Majalla"/>
          <w:noProof/>
          <w:sz w:val="32"/>
          <w:szCs w:val="32"/>
        </w:rPr>
        <mc:AlternateContent>
          <mc:Choice Requires="wpg">
            <w:drawing>
              <wp:inline distT="0" distB="0" distL="0" distR="0" wp14:anchorId="32728956" wp14:editId="755DBD7D">
                <wp:extent cx="4990099" cy="2985119"/>
                <wp:effectExtent l="0" t="0" r="1270" b="6350"/>
                <wp:docPr id="2074269498" name="Group 71"/>
                <wp:cNvGraphicFramePr/>
                <a:graphic xmlns:a="http://schemas.openxmlformats.org/drawingml/2006/main">
                  <a:graphicData uri="http://schemas.microsoft.com/office/word/2010/wordprocessingGroup">
                    <wpg:wgp>
                      <wpg:cNvGrpSpPr/>
                      <wpg:grpSpPr>
                        <a:xfrm>
                          <a:off x="0" y="0"/>
                          <a:ext cx="4990099" cy="2985119"/>
                          <a:chOff x="616985" y="0"/>
                          <a:chExt cx="7040089" cy="4211494"/>
                        </a:xfrm>
                      </wpg:grpSpPr>
                      <wpg:grpSp>
                        <wpg:cNvPr id="2074269499" name="Group 2074269499"/>
                        <wpg:cNvGrpSpPr/>
                        <wpg:grpSpPr>
                          <a:xfrm>
                            <a:off x="3153935" y="0"/>
                            <a:ext cx="3945835" cy="1158577"/>
                            <a:chOff x="3153935" y="0"/>
                            <a:chExt cx="3945835" cy="1158577"/>
                          </a:xfrm>
                        </wpg:grpSpPr>
                        <wps:wsp>
                          <wps:cNvPr id="2074269500" name="Rectangle 15"/>
                          <wps:cNvSpPr/>
                          <wps:spPr>
                            <a:xfrm rot="5400000">
                              <a:off x="3637118" y="395416"/>
                              <a:ext cx="1156190" cy="370132"/>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0968 w 1258787"/>
                                <a:gd name="connsiteY0" fmla="*/ 9340 h 380703"/>
                                <a:gd name="connsiteX1" fmla="*/ 1258787 w 1258787"/>
                                <a:gd name="connsiteY1" fmla="*/ 0 h 380703"/>
                                <a:gd name="connsiteX2" fmla="*/ 894085 w 1258787"/>
                                <a:gd name="connsiteY2" fmla="*/ 380703 h 380703"/>
                                <a:gd name="connsiteX3" fmla="*/ 0 w 1258787"/>
                                <a:gd name="connsiteY3" fmla="*/ 370132 h 380703"/>
                                <a:gd name="connsiteX4" fmla="*/ 560968 w 1258787"/>
                                <a:gd name="connsiteY4" fmla="*/ 9340 h 380703"/>
                                <a:gd name="connsiteX0" fmla="*/ 560968 w 1258787"/>
                                <a:gd name="connsiteY0" fmla="*/ 9340 h 370132"/>
                                <a:gd name="connsiteX1" fmla="*/ 1258787 w 1258787"/>
                                <a:gd name="connsiteY1" fmla="*/ 0 h 370132"/>
                                <a:gd name="connsiteX2" fmla="*/ 924074 w 1258787"/>
                                <a:gd name="connsiteY2" fmla="*/ 369686 h 370132"/>
                                <a:gd name="connsiteX3" fmla="*/ 0 w 1258787"/>
                                <a:gd name="connsiteY3" fmla="*/ 370132 h 370132"/>
                                <a:gd name="connsiteX4" fmla="*/ 560968 w 1258787"/>
                                <a:gd name="connsiteY4" fmla="*/ 9340 h 3701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8787" h="370132">
                                  <a:moveTo>
                                    <a:pt x="560968" y="9340"/>
                                  </a:moveTo>
                                  <a:lnTo>
                                    <a:pt x="1258787" y="0"/>
                                  </a:lnTo>
                                  <a:lnTo>
                                    <a:pt x="924074" y="369686"/>
                                  </a:lnTo>
                                  <a:lnTo>
                                    <a:pt x="0" y="370132"/>
                                  </a:lnTo>
                                  <a:lnTo>
                                    <a:pt x="560968" y="9340"/>
                                  </a:lnTo>
                                  <a:close/>
                                </a:path>
                              </a:pathLst>
                            </a:custGeom>
                            <a:solidFill>
                              <a:srgbClr val="FFCC5E"/>
                            </a:solidFill>
                            <a:ln w="12700" cap="flat" cmpd="sng" algn="ctr">
                              <a:noFill/>
                              <a:prstDash val="solid"/>
                              <a:miter lim="800000"/>
                            </a:ln>
                            <a:effectLst/>
                          </wps:spPr>
                          <wps:bodyPr rtlCol="0" anchor="ctr"/>
                        </wps:wsp>
                        <wps:wsp>
                          <wps:cNvPr id="2074269501" name="Rectangle 15"/>
                          <wps:cNvSpPr/>
                          <wps:spPr>
                            <a:xfrm rot="16200000" flipH="1">
                              <a:off x="2769333" y="386711"/>
                              <a:ext cx="1150803" cy="381599"/>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4115"/>
                                <a:gd name="connsiteX1" fmla="*/ 1267786 w 1267786"/>
                                <a:gd name="connsiteY1" fmla="*/ 0 h 384115"/>
                                <a:gd name="connsiteX2" fmla="*/ 929089 w 1267786"/>
                                <a:gd name="connsiteY2" fmla="*/ 384115 h 384115"/>
                                <a:gd name="connsiteX3" fmla="*/ 0 w 1267786"/>
                                <a:gd name="connsiteY3" fmla="*/ 370132 h 384115"/>
                                <a:gd name="connsiteX4" fmla="*/ 569967 w 1267786"/>
                                <a:gd name="connsiteY4" fmla="*/ 9340 h 384115"/>
                                <a:gd name="connsiteX0" fmla="*/ 555105 w 1252924"/>
                                <a:gd name="connsiteY0" fmla="*/ 9340 h 384115"/>
                                <a:gd name="connsiteX1" fmla="*/ 1252924 w 1252924"/>
                                <a:gd name="connsiteY1" fmla="*/ 0 h 384115"/>
                                <a:gd name="connsiteX2" fmla="*/ 914227 w 1252924"/>
                                <a:gd name="connsiteY2" fmla="*/ 384115 h 384115"/>
                                <a:gd name="connsiteX3" fmla="*/ 0 w 1252924"/>
                                <a:gd name="connsiteY3" fmla="*/ 380370 h 384115"/>
                                <a:gd name="connsiteX4" fmla="*/ 555105 w 1252924"/>
                                <a:gd name="connsiteY4" fmla="*/ 9340 h 384115"/>
                                <a:gd name="connsiteX0" fmla="*/ 555105 w 1252924"/>
                                <a:gd name="connsiteY0" fmla="*/ 2516 h 384115"/>
                                <a:gd name="connsiteX1" fmla="*/ 1252924 w 1252924"/>
                                <a:gd name="connsiteY1" fmla="*/ 0 h 384115"/>
                                <a:gd name="connsiteX2" fmla="*/ 914227 w 1252924"/>
                                <a:gd name="connsiteY2" fmla="*/ 384115 h 384115"/>
                                <a:gd name="connsiteX3" fmla="*/ 0 w 1252924"/>
                                <a:gd name="connsiteY3" fmla="*/ 380370 h 384115"/>
                                <a:gd name="connsiteX4" fmla="*/ 555105 w 1252924"/>
                                <a:gd name="connsiteY4" fmla="*/ 2516 h 384115"/>
                                <a:gd name="connsiteX0" fmla="*/ 555105 w 1249926"/>
                                <a:gd name="connsiteY0" fmla="*/ 0 h 381599"/>
                                <a:gd name="connsiteX1" fmla="*/ 1249926 w 1249926"/>
                                <a:gd name="connsiteY1" fmla="*/ 2993 h 381599"/>
                                <a:gd name="connsiteX2" fmla="*/ 914227 w 1249926"/>
                                <a:gd name="connsiteY2" fmla="*/ 381599 h 381599"/>
                                <a:gd name="connsiteX3" fmla="*/ 0 w 1249926"/>
                                <a:gd name="connsiteY3" fmla="*/ 377854 h 381599"/>
                                <a:gd name="connsiteX4" fmla="*/ 555105 w 1249926"/>
                                <a:gd name="connsiteY4" fmla="*/ 0 h 381599"/>
                                <a:gd name="connsiteX0" fmla="*/ 546109 w 1240930"/>
                                <a:gd name="connsiteY0" fmla="*/ 0 h 381599"/>
                                <a:gd name="connsiteX1" fmla="*/ 1240930 w 1240930"/>
                                <a:gd name="connsiteY1" fmla="*/ 2993 h 381599"/>
                                <a:gd name="connsiteX2" fmla="*/ 905231 w 1240930"/>
                                <a:gd name="connsiteY2" fmla="*/ 381599 h 381599"/>
                                <a:gd name="connsiteX3" fmla="*/ 0 w 1240930"/>
                                <a:gd name="connsiteY3" fmla="*/ 369592 h 381599"/>
                                <a:gd name="connsiteX4" fmla="*/ 546109 w 1240930"/>
                                <a:gd name="connsiteY4" fmla="*/ 0 h 381599"/>
                                <a:gd name="connsiteX0" fmla="*/ 558101 w 1252922"/>
                                <a:gd name="connsiteY0" fmla="*/ 0 h 381599"/>
                                <a:gd name="connsiteX1" fmla="*/ 1252922 w 1252922"/>
                                <a:gd name="connsiteY1" fmla="*/ 2993 h 381599"/>
                                <a:gd name="connsiteX2" fmla="*/ 917223 w 1252922"/>
                                <a:gd name="connsiteY2" fmla="*/ 381599 h 381599"/>
                                <a:gd name="connsiteX3" fmla="*/ 0 w 1252922"/>
                                <a:gd name="connsiteY3" fmla="*/ 375103 h 381599"/>
                                <a:gd name="connsiteX4" fmla="*/ 558101 w 1252922"/>
                                <a:gd name="connsiteY4" fmla="*/ 0 h 38159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2922" h="381599">
                                  <a:moveTo>
                                    <a:pt x="558101" y="0"/>
                                  </a:moveTo>
                                  <a:lnTo>
                                    <a:pt x="1252922" y="2993"/>
                                  </a:lnTo>
                                  <a:lnTo>
                                    <a:pt x="917223" y="381599"/>
                                  </a:lnTo>
                                  <a:lnTo>
                                    <a:pt x="0" y="375103"/>
                                  </a:lnTo>
                                  <a:lnTo>
                                    <a:pt x="558101" y="0"/>
                                  </a:lnTo>
                                  <a:close/>
                                </a:path>
                              </a:pathLst>
                            </a:custGeom>
                            <a:solidFill>
                              <a:srgbClr val="FFCC5E"/>
                            </a:solidFill>
                            <a:ln w="12700" cap="flat" cmpd="sng" algn="ctr">
                              <a:noFill/>
                              <a:prstDash val="solid"/>
                              <a:miter lim="800000"/>
                            </a:ln>
                            <a:effectLst/>
                          </wps:spPr>
                          <wps:bodyPr rtlCol="0" anchor="ctr"/>
                        </wps:wsp>
                        <wps:wsp>
                          <wps:cNvPr id="2074269502" name="Rectangle 2074269502"/>
                          <wps:cNvSpPr/>
                          <wps:spPr>
                            <a:xfrm rot="5400000">
                              <a:off x="5220876" y="-316891"/>
                              <a:ext cx="634879" cy="2295068"/>
                            </a:xfrm>
                            <a:prstGeom prst="rect">
                              <a:avLst/>
                            </a:prstGeom>
                            <a:solidFill>
                              <a:srgbClr val="FFCC5E"/>
                            </a:solidFill>
                            <a:ln w="12700" cap="flat" cmpd="sng" algn="ctr">
                              <a:noFill/>
                              <a:prstDash val="solid"/>
                              <a:miter lim="800000"/>
                            </a:ln>
                            <a:effectLst/>
                          </wps:spPr>
                          <wps:bodyPr rtlCol="0" anchor="ctr"/>
                        </wps:wsp>
                        <wps:wsp>
                          <wps:cNvPr id="2074269503" name="Rectangle 2074269503"/>
                          <wps:cNvSpPr/>
                          <wps:spPr>
                            <a:xfrm rot="5400000">
                              <a:off x="3357263" y="171671"/>
                              <a:ext cx="847397" cy="504056"/>
                            </a:xfrm>
                            <a:prstGeom prst="rect">
                              <a:avLst/>
                            </a:prstGeom>
                            <a:solidFill>
                              <a:srgbClr val="FFCC5E"/>
                            </a:solidFill>
                            <a:ln w="12700" cap="flat" cmpd="sng" algn="ctr">
                              <a:noFill/>
                              <a:prstDash val="solid"/>
                              <a:miter lim="800000"/>
                            </a:ln>
                            <a:effectLst/>
                          </wps:spPr>
                          <wps:bodyPr rtlCol="0" anchor="ctr"/>
                        </wps:wsp>
                        <wps:wsp>
                          <wps:cNvPr id="2074269504" name="TextBox 41"/>
                          <wps:cNvSpPr txBox="1"/>
                          <wps:spPr>
                            <a:xfrm>
                              <a:off x="4489081" y="596175"/>
                              <a:ext cx="2610689" cy="445526"/>
                            </a:xfrm>
                            <a:prstGeom prst="rect">
                              <a:avLst/>
                            </a:prstGeom>
                            <a:noFill/>
                          </wps:spPr>
                          <wps:txbx>
                            <w:txbxContent>
                              <w:p w:rsidR="00FD5841" w:rsidRPr="00F5066E" w:rsidRDefault="00FD5841"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أهمية الشفافية</w:t>
                                </w:r>
                              </w:p>
                            </w:txbxContent>
                          </wps:txbx>
                          <wps:bodyPr wrap="square">
                            <a:noAutofit/>
                          </wps:bodyPr>
                        </wps:wsp>
                        <wps:wsp>
                          <wps:cNvPr id="2074269505" name="TextBox 42"/>
                          <wps:cNvSpPr txBox="1"/>
                          <wps:spPr>
                            <a:xfrm>
                              <a:off x="3372321" y="326009"/>
                              <a:ext cx="783225" cy="464244"/>
                            </a:xfrm>
                            <a:prstGeom prst="rect">
                              <a:avLst/>
                            </a:prstGeom>
                            <a:noFill/>
                          </wps:spPr>
                          <wps:txb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01</w:t>
                                </w:r>
                              </w:p>
                            </w:txbxContent>
                          </wps:txbx>
                          <wps:bodyPr wrap="square">
                            <a:noAutofit/>
                          </wps:bodyPr>
                        </wps:wsp>
                      </wpg:grpSp>
                      <wpg:grpSp>
                        <wpg:cNvPr id="2074269506" name="Group 2074269506"/>
                        <wpg:cNvGrpSpPr/>
                        <wpg:grpSpPr>
                          <a:xfrm>
                            <a:off x="859387" y="841847"/>
                            <a:ext cx="3540146" cy="950386"/>
                            <a:chOff x="859387" y="841847"/>
                            <a:chExt cx="3540146" cy="950386"/>
                          </a:xfrm>
                        </wpg:grpSpPr>
                        <wps:wsp>
                          <wps:cNvPr id="2074269507" name="Rectangle 2074269507"/>
                          <wps:cNvSpPr/>
                          <wps:spPr>
                            <a:xfrm rot="16200000" flipH="1">
                              <a:off x="1799896" y="422146"/>
                              <a:ext cx="634878" cy="2084223"/>
                            </a:xfrm>
                            <a:prstGeom prst="rect">
                              <a:avLst/>
                            </a:prstGeom>
                            <a:solidFill>
                              <a:srgbClr val="BDBDBD"/>
                            </a:solidFill>
                            <a:ln w="12700" cap="flat" cmpd="sng" algn="ctr">
                              <a:noFill/>
                              <a:prstDash val="solid"/>
                              <a:miter lim="800000"/>
                            </a:ln>
                            <a:effectLst/>
                          </wps:spPr>
                          <wps:bodyPr rtlCol="0" anchor="ctr"/>
                        </wps:wsp>
                        <wps:wsp>
                          <wps:cNvPr id="2074269508" name="Rectangle 15"/>
                          <wps:cNvSpPr/>
                          <wps:spPr>
                            <a:xfrm rot="5400000">
                              <a:off x="3747208" y="1133093"/>
                              <a:ext cx="935168" cy="369483"/>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42154"/>
                                <a:gd name="connsiteY0" fmla="*/ 3403 h 364194"/>
                                <a:gd name="connsiteX1" fmla="*/ 1042154 w 1042154"/>
                                <a:gd name="connsiteY1" fmla="*/ 0 h 364194"/>
                                <a:gd name="connsiteX2" fmla="*/ 944648 w 1042154"/>
                                <a:gd name="connsiteY2" fmla="*/ 356952 h 364194"/>
                                <a:gd name="connsiteX3" fmla="*/ 0 w 1042154"/>
                                <a:gd name="connsiteY3" fmla="*/ 364194 h 364194"/>
                                <a:gd name="connsiteX4" fmla="*/ 344336 w 1042154"/>
                                <a:gd name="connsiteY4" fmla="*/ 3403 h 364194"/>
                                <a:gd name="connsiteX0" fmla="*/ 350274 w 1042154"/>
                                <a:gd name="connsiteY0" fmla="*/ 0 h 366729"/>
                                <a:gd name="connsiteX1" fmla="*/ 1042154 w 1042154"/>
                                <a:gd name="connsiteY1" fmla="*/ 2535 h 366729"/>
                                <a:gd name="connsiteX2" fmla="*/ 944648 w 1042154"/>
                                <a:gd name="connsiteY2" fmla="*/ 359487 h 366729"/>
                                <a:gd name="connsiteX3" fmla="*/ 0 w 1042154"/>
                                <a:gd name="connsiteY3" fmla="*/ 366729 h 366729"/>
                                <a:gd name="connsiteX4" fmla="*/ 350274 w 1042154"/>
                                <a:gd name="connsiteY4" fmla="*/ 0 h 366729"/>
                                <a:gd name="connsiteX0" fmla="*/ 350274 w 1054029"/>
                                <a:gd name="connsiteY0" fmla="*/ 9340 h 376069"/>
                                <a:gd name="connsiteX1" fmla="*/ 1054029 w 1054029"/>
                                <a:gd name="connsiteY1" fmla="*/ 0 h 376069"/>
                                <a:gd name="connsiteX2" fmla="*/ 944648 w 1054029"/>
                                <a:gd name="connsiteY2" fmla="*/ 368827 h 376069"/>
                                <a:gd name="connsiteX3" fmla="*/ 0 w 1054029"/>
                                <a:gd name="connsiteY3" fmla="*/ 376069 h 376069"/>
                                <a:gd name="connsiteX4" fmla="*/ 350274 w 1054029"/>
                                <a:gd name="connsiteY4" fmla="*/ 9340 h 376069"/>
                                <a:gd name="connsiteX0" fmla="*/ 350274 w 944648"/>
                                <a:gd name="connsiteY0" fmla="*/ 0 h 366729"/>
                                <a:gd name="connsiteX1" fmla="*/ 875899 w 944648"/>
                                <a:gd name="connsiteY1" fmla="*/ 79725 h 366729"/>
                                <a:gd name="connsiteX2" fmla="*/ 944648 w 944648"/>
                                <a:gd name="connsiteY2" fmla="*/ 359487 h 366729"/>
                                <a:gd name="connsiteX3" fmla="*/ 0 w 944648"/>
                                <a:gd name="connsiteY3" fmla="*/ 366729 h 366729"/>
                                <a:gd name="connsiteX4" fmla="*/ 350274 w 944648"/>
                                <a:gd name="connsiteY4" fmla="*/ 0 h 366729"/>
                                <a:gd name="connsiteX0" fmla="*/ 350274 w 1042153"/>
                                <a:gd name="connsiteY0" fmla="*/ 0 h 366729"/>
                                <a:gd name="connsiteX1" fmla="*/ 1042153 w 1042153"/>
                                <a:gd name="connsiteY1" fmla="*/ 2535 h 366729"/>
                                <a:gd name="connsiteX2" fmla="*/ 944648 w 1042153"/>
                                <a:gd name="connsiteY2" fmla="*/ 359487 h 366729"/>
                                <a:gd name="connsiteX3" fmla="*/ 0 w 1042153"/>
                                <a:gd name="connsiteY3" fmla="*/ 366729 h 366729"/>
                                <a:gd name="connsiteX4" fmla="*/ 350274 w 1042153"/>
                                <a:gd name="connsiteY4" fmla="*/ 0 h 366729"/>
                                <a:gd name="connsiteX0" fmla="*/ 350274 w 1042153"/>
                                <a:gd name="connsiteY0" fmla="*/ 0 h 373135"/>
                                <a:gd name="connsiteX1" fmla="*/ 1042153 w 1042153"/>
                                <a:gd name="connsiteY1" fmla="*/ 2535 h 373135"/>
                                <a:gd name="connsiteX2" fmla="*/ 937824 w 1042153"/>
                                <a:gd name="connsiteY2" fmla="*/ 373135 h 373135"/>
                                <a:gd name="connsiteX3" fmla="*/ 0 w 1042153"/>
                                <a:gd name="connsiteY3" fmla="*/ 366729 h 373135"/>
                                <a:gd name="connsiteX4" fmla="*/ 350274 w 1042153"/>
                                <a:gd name="connsiteY4" fmla="*/ 0 h 373135"/>
                                <a:gd name="connsiteX0" fmla="*/ 350274 w 1042153"/>
                                <a:gd name="connsiteY0" fmla="*/ 0 h 379959"/>
                                <a:gd name="connsiteX1" fmla="*/ 1042153 w 1042153"/>
                                <a:gd name="connsiteY1" fmla="*/ 2535 h 379959"/>
                                <a:gd name="connsiteX2" fmla="*/ 931000 w 1042153"/>
                                <a:gd name="connsiteY2" fmla="*/ 379959 h 379959"/>
                                <a:gd name="connsiteX3" fmla="*/ 0 w 1042153"/>
                                <a:gd name="connsiteY3" fmla="*/ 366729 h 379959"/>
                                <a:gd name="connsiteX4" fmla="*/ 350274 w 1042153"/>
                                <a:gd name="connsiteY4" fmla="*/ 0 h 379959"/>
                                <a:gd name="connsiteX0" fmla="*/ 329281 w 1021160"/>
                                <a:gd name="connsiteY0" fmla="*/ 0 h 379959"/>
                                <a:gd name="connsiteX1" fmla="*/ 1021160 w 1021160"/>
                                <a:gd name="connsiteY1" fmla="*/ 2535 h 379959"/>
                                <a:gd name="connsiteX2" fmla="*/ 910007 w 1021160"/>
                                <a:gd name="connsiteY2" fmla="*/ 379959 h 379959"/>
                                <a:gd name="connsiteX3" fmla="*/ 0 w 1021160"/>
                                <a:gd name="connsiteY3" fmla="*/ 363975 h 379959"/>
                                <a:gd name="connsiteX4" fmla="*/ 329281 w 1021160"/>
                                <a:gd name="connsiteY4" fmla="*/ 0 h 379959"/>
                                <a:gd name="connsiteX0" fmla="*/ 329278 w 1021157"/>
                                <a:gd name="connsiteY0" fmla="*/ 0 h 379959"/>
                                <a:gd name="connsiteX1" fmla="*/ 1021157 w 1021157"/>
                                <a:gd name="connsiteY1" fmla="*/ 2535 h 379959"/>
                                <a:gd name="connsiteX2" fmla="*/ 910004 w 1021157"/>
                                <a:gd name="connsiteY2" fmla="*/ 379959 h 379959"/>
                                <a:gd name="connsiteX3" fmla="*/ 0 w 1021157"/>
                                <a:gd name="connsiteY3" fmla="*/ 363975 h 379959"/>
                                <a:gd name="connsiteX4" fmla="*/ 329278 w 1021157"/>
                                <a:gd name="connsiteY4" fmla="*/ 0 h 379959"/>
                                <a:gd name="connsiteX0" fmla="*/ 329278 w 1021157"/>
                                <a:gd name="connsiteY0" fmla="*/ 0 h 363975"/>
                                <a:gd name="connsiteX1" fmla="*/ 1021157 w 1021157"/>
                                <a:gd name="connsiteY1" fmla="*/ 2535 h 363975"/>
                                <a:gd name="connsiteX2" fmla="*/ 921999 w 1021157"/>
                                <a:gd name="connsiteY2" fmla="*/ 349662 h 363975"/>
                                <a:gd name="connsiteX3" fmla="*/ 0 w 1021157"/>
                                <a:gd name="connsiteY3" fmla="*/ 363975 h 363975"/>
                                <a:gd name="connsiteX4" fmla="*/ 329278 w 1021157"/>
                                <a:gd name="connsiteY4" fmla="*/ 0 h 363975"/>
                                <a:gd name="connsiteX0" fmla="*/ 329278 w 1021157"/>
                                <a:gd name="connsiteY0" fmla="*/ 0 h 366188"/>
                                <a:gd name="connsiteX1" fmla="*/ 1021157 w 1021157"/>
                                <a:gd name="connsiteY1" fmla="*/ 2535 h 366188"/>
                                <a:gd name="connsiteX2" fmla="*/ 916002 w 1021157"/>
                                <a:gd name="connsiteY2" fmla="*/ 366188 h 366188"/>
                                <a:gd name="connsiteX3" fmla="*/ 0 w 1021157"/>
                                <a:gd name="connsiteY3" fmla="*/ 363975 h 366188"/>
                                <a:gd name="connsiteX4" fmla="*/ 329278 w 1021157"/>
                                <a:gd name="connsiteY4" fmla="*/ 0 h 366188"/>
                                <a:gd name="connsiteX0" fmla="*/ 311284 w 1003163"/>
                                <a:gd name="connsiteY0" fmla="*/ 0 h 369483"/>
                                <a:gd name="connsiteX1" fmla="*/ 1003163 w 1003163"/>
                                <a:gd name="connsiteY1" fmla="*/ 2535 h 369483"/>
                                <a:gd name="connsiteX2" fmla="*/ 898008 w 1003163"/>
                                <a:gd name="connsiteY2" fmla="*/ 366188 h 369483"/>
                                <a:gd name="connsiteX3" fmla="*/ 0 w 1003163"/>
                                <a:gd name="connsiteY3" fmla="*/ 369483 h 369483"/>
                                <a:gd name="connsiteX4" fmla="*/ 311284 w 1003163"/>
                                <a:gd name="connsiteY4" fmla="*/ 0 h 369483"/>
                                <a:gd name="connsiteX0" fmla="*/ 326274 w 1018153"/>
                                <a:gd name="connsiteY0" fmla="*/ 0 h 369483"/>
                                <a:gd name="connsiteX1" fmla="*/ 1018153 w 1018153"/>
                                <a:gd name="connsiteY1" fmla="*/ 2535 h 369483"/>
                                <a:gd name="connsiteX2" fmla="*/ 912998 w 1018153"/>
                                <a:gd name="connsiteY2" fmla="*/ 366188 h 369483"/>
                                <a:gd name="connsiteX3" fmla="*/ 0 w 1018153"/>
                                <a:gd name="connsiteY3" fmla="*/ 369483 h 369483"/>
                                <a:gd name="connsiteX4" fmla="*/ 326274 w 1018153"/>
                                <a:gd name="connsiteY4" fmla="*/ 0 h 3694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18153" h="369483">
                                  <a:moveTo>
                                    <a:pt x="326274" y="0"/>
                                  </a:moveTo>
                                  <a:lnTo>
                                    <a:pt x="1018153" y="2535"/>
                                  </a:lnTo>
                                  <a:lnTo>
                                    <a:pt x="912998" y="366188"/>
                                  </a:lnTo>
                                  <a:lnTo>
                                    <a:pt x="0" y="369483"/>
                                  </a:lnTo>
                                  <a:lnTo>
                                    <a:pt x="326274" y="0"/>
                                  </a:lnTo>
                                  <a:close/>
                                </a:path>
                              </a:pathLst>
                            </a:custGeom>
                            <a:solidFill>
                              <a:srgbClr val="BDBDBD"/>
                            </a:solidFill>
                            <a:ln w="12700" cap="flat" cmpd="sng" algn="ctr">
                              <a:noFill/>
                              <a:prstDash val="solid"/>
                              <a:miter lim="800000"/>
                            </a:ln>
                            <a:effectLst/>
                          </wps:spPr>
                          <wps:bodyPr rtlCol="0" anchor="ctr"/>
                        </wps:wsp>
                        <wps:wsp>
                          <wps:cNvPr id="2074269509" name="Rectangle 15"/>
                          <wps:cNvSpPr/>
                          <wps:spPr>
                            <a:xfrm rot="16200000" flipH="1">
                              <a:off x="2867160" y="1126850"/>
                              <a:ext cx="950386" cy="380380"/>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42154"/>
                                <a:gd name="connsiteY0" fmla="*/ 3403 h 364194"/>
                                <a:gd name="connsiteX1" fmla="*/ 1042154 w 1042154"/>
                                <a:gd name="connsiteY1" fmla="*/ 0 h 364194"/>
                                <a:gd name="connsiteX2" fmla="*/ 944648 w 1042154"/>
                                <a:gd name="connsiteY2" fmla="*/ 356952 h 364194"/>
                                <a:gd name="connsiteX3" fmla="*/ 0 w 1042154"/>
                                <a:gd name="connsiteY3" fmla="*/ 364194 h 364194"/>
                                <a:gd name="connsiteX4" fmla="*/ 344336 w 1042154"/>
                                <a:gd name="connsiteY4" fmla="*/ 3403 h 364194"/>
                                <a:gd name="connsiteX0" fmla="*/ 350274 w 1042154"/>
                                <a:gd name="connsiteY0" fmla="*/ 0 h 366729"/>
                                <a:gd name="connsiteX1" fmla="*/ 1042154 w 1042154"/>
                                <a:gd name="connsiteY1" fmla="*/ 2535 h 366729"/>
                                <a:gd name="connsiteX2" fmla="*/ 944648 w 1042154"/>
                                <a:gd name="connsiteY2" fmla="*/ 359487 h 366729"/>
                                <a:gd name="connsiteX3" fmla="*/ 0 w 1042154"/>
                                <a:gd name="connsiteY3" fmla="*/ 366729 h 366729"/>
                                <a:gd name="connsiteX4" fmla="*/ 350274 w 1042154"/>
                                <a:gd name="connsiteY4" fmla="*/ 0 h 366729"/>
                                <a:gd name="connsiteX0" fmla="*/ 350274 w 1054029"/>
                                <a:gd name="connsiteY0" fmla="*/ 9340 h 376069"/>
                                <a:gd name="connsiteX1" fmla="*/ 1054029 w 1054029"/>
                                <a:gd name="connsiteY1" fmla="*/ 0 h 376069"/>
                                <a:gd name="connsiteX2" fmla="*/ 944648 w 1054029"/>
                                <a:gd name="connsiteY2" fmla="*/ 368827 h 376069"/>
                                <a:gd name="connsiteX3" fmla="*/ 0 w 1054029"/>
                                <a:gd name="connsiteY3" fmla="*/ 376069 h 376069"/>
                                <a:gd name="connsiteX4" fmla="*/ 350274 w 1054029"/>
                                <a:gd name="connsiteY4" fmla="*/ 9340 h 376069"/>
                                <a:gd name="connsiteX0" fmla="*/ 350274 w 944648"/>
                                <a:gd name="connsiteY0" fmla="*/ 0 h 366729"/>
                                <a:gd name="connsiteX1" fmla="*/ 875899 w 944648"/>
                                <a:gd name="connsiteY1" fmla="*/ 79725 h 366729"/>
                                <a:gd name="connsiteX2" fmla="*/ 944648 w 944648"/>
                                <a:gd name="connsiteY2" fmla="*/ 359487 h 366729"/>
                                <a:gd name="connsiteX3" fmla="*/ 0 w 944648"/>
                                <a:gd name="connsiteY3" fmla="*/ 366729 h 366729"/>
                                <a:gd name="connsiteX4" fmla="*/ 350274 w 944648"/>
                                <a:gd name="connsiteY4" fmla="*/ 0 h 366729"/>
                                <a:gd name="connsiteX0" fmla="*/ 350274 w 1042153"/>
                                <a:gd name="connsiteY0" fmla="*/ 0 h 366729"/>
                                <a:gd name="connsiteX1" fmla="*/ 1042153 w 1042153"/>
                                <a:gd name="connsiteY1" fmla="*/ 2535 h 366729"/>
                                <a:gd name="connsiteX2" fmla="*/ 944648 w 1042153"/>
                                <a:gd name="connsiteY2" fmla="*/ 359487 h 366729"/>
                                <a:gd name="connsiteX3" fmla="*/ 0 w 1042153"/>
                                <a:gd name="connsiteY3" fmla="*/ 366729 h 366729"/>
                                <a:gd name="connsiteX4" fmla="*/ 350274 w 1042153"/>
                                <a:gd name="connsiteY4" fmla="*/ 0 h 366729"/>
                                <a:gd name="connsiteX0" fmla="*/ 350274 w 1042153"/>
                                <a:gd name="connsiteY0" fmla="*/ 0 h 373135"/>
                                <a:gd name="connsiteX1" fmla="*/ 1042153 w 1042153"/>
                                <a:gd name="connsiteY1" fmla="*/ 2535 h 373135"/>
                                <a:gd name="connsiteX2" fmla="*/ 937824 w 1042153"/>
                                <a:gd name="connsiteY2" fmla="*/ 373135 h 373135"/>
                                <a:gd name="connsiteX3" fmla="*/ 0 w 1042153"/>
                                <a:gd name="connsiteY3" fmla="*/ 366729 h 373135"/>
                                <a:gd name="connsiteX4" fmla="*/ 350274 w 1042153"/>
                                <a:gd name="connsiteY4" fmla="*/ 0 h 373135"/>
                                <a:gd name="connsiteX0" fmla="*/ 350274 w 1042153"/>
                                <a:gd name="connsiteY0" fmla="*/ 0 h 379959"/>
                                <a:gd name="connsiteX1" fmla="*/ 1042153 w 1042153"/>
                                <a:gd name="connsiteY1" fmla="*/ 2535 h 379959"/>
                                <a:gd name="connsiteX2" fmla="*/ 931000 w 1042153"/>
                                <a:gd name="connsiteY2" fmla="*/ 379959 h 379959"/>
                                <a:gd name="connsiteX3" fmla="*/ 0 w 1042153"/>
                                <a:gd name="connsiteY3" fmla="*/ 366729 h 379959"/>
                                <a:gd name="connsiteX4" fmla="*/ 350274 w 1042153"/>
                                <a:gd name="connsiteY4" fmla="*/ 0 h 379959"/>
                                <a:gd name="connsiteX0" fmla="*/ 342842 w 1034721"/>
                                <a:gd name="connsiteY0" fmla="*/ 0 h 380380"/>
                                <a:gd name="connsiteX1" fmla="*/ 1034721 w 1034721"/>
                                <a:gd name="connsiteY1" fmla="*/ 2535 h 380380"/>
                                <a:gd name="connsiteX2" fmla="*/ 923568 w 1034721"/>
                                <a:gd name="connsiteY2" fmla="*/ 379959 h 380380"/>
                                <a:gd name="connsiteX3" fmla="*/ 0 w 1034721"/>
                                <a:gd name="connsiteY3" fmla="*/ 380380 h 380380"/>
                                <a:gd name="connsiteX4" fmla="*/ 342842 w 1034721"/>
                                <a:gd name="connsiteY4" fmla="*/ 0 h 38038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34721" h="380380">
                                  <a:moveTo>
                                    <a:pt x="342842" y="0"/>
                                  </a:moveTo>
                                  <a:lnTo>
                                    <a:pt x="1034721" y="2535"/>
                                  </a:lnTo>
                                  <a:lnTo>
                                    <a:pt x="923568" y="379959"/>
                                  </a:lnTo>
                                  <a:lnTo>
                                    <a:pt x="0" y="380380"/>
                                  </a:lnTo>
                                  <a:lnTo>
                                    <a:pt x="342842" y="0"/>
                                  </a:lnTo>
                                  <a:close/>
                                </a:path>
                              </a:pathLst>
                            </a:custGeom>
                            <a:solidFill>
                              <a:srgbClr val="BDBDBD"/>
                            </a:solidFill>
                            <a:ln w="12700" cap="flat" cmpd="sng" algn="ctr">
                              <a:noFill/>
                              <a:prstDash val="solid"/>
                              <a:miter lim="800000"/>
                            </a:ln>
                            <a:effectLst/>
                          </wps:spPr>
                          <wps:bodyPr rtlCol="0" anchor="ctr"/>
                        </wps:wsp>
                        <wps:wsp>
                          <wps:cNvPr id="2074269510" name="Rectangle 2074269510"/>
                          <wps:cNvSpPr/>
                          <wps:spPr>
                            <a:xfrm rot="16200000" flipH="1">
                              <a:off x="3357263" y="1017638"/>
                              <a:ext cx="847396" cy="504056"/>
                            </a:xfrm>
                            <a:prstGeom prst="rect">
                              <a:avLst/>
                            </a:prstGeom>
                            <a:solidFill>
                              <a:srgbClr val="BDBDBD"/>
                            </a:solidFill>
                            <a:ln w="12700" cap="flat" cmpd="sng" algn="ctr">
                              <a:noFill/>
                              <a:prstDash val="solid"/>
                              <a:miter lim="800000"/>
                            </a:ln>
                            <a:effectLst/>
                          </wps:spPr>
                          <wps:bodyPr rtlCol="0" anchor="ctr"/>
                        </wps:wsp>
                        <wps:wsp>
                          <wps:cNvPr id="2074269511" name="TextBox 48"/>
                          <wps:cNvSpPr txBox="1"/>
                          <wps:spPr>
                            <a:xfrm>
                              <a:off x="859387" y="1224461"/>
                              <a:ext cx="2743981" cy="445525"/>
                            </a:xfrm>
                            <a:prstGeom prst="rect">
                              <a:avLst/>
                            </a:prstGeom>
                            <a:noFill/>
                          </wps:spPr>
                          <wps:txbx>
                            <w:txbxContent>
                              <w:p w:rsidR="00FD5841" w:rsidRPr="00F5066E" w:rsidRDefault="00FD5841"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دور المساءلة</w:t>
                                </w:r>
                              </w:p>
                            </w:txbxContent>
                          </wps:txbx>
                          <wps:bodyPr wrap="square">
                            <a:noAutofit/>
                          </wps:bodyPr>
                        </wps:wsp>
                        <wps:wsp>
                          <wps:cNvPr id="2074269512" name="TextBox 49"/>
                          <wps:cNvSpPr txBox="1"/>
                          <wps:spPr>
                            <a:xfrm>
                              <a:off x="3372321" y="1140634"/>
                              <a:ext cx="783225" cy="464244"/>
                            </a:xfrm>
                            <a:prstGeom prst="rect">
                              <a:avLst/>
                            </a:prstGeom>
                            <a:noFill/>
                          </wps:spPr>
                          <wps:txb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02</w:t>
                                </w:r>
                              </w:p>
                            </w:txbxContent>
                          </wps:txbx>
                          <wps:bodyPr wrap="square">
                            <a:noAutofit/>
                          </wps:bodyPr>
                        </wps:wsp>
                      </wpg:grpSp>
                      <wpg:grpSp>
                        <wpg:cNvPr id="2074269513" name="Group 2074269513"/>
                        <wpg:cNvGrpSpPr/>
                        <wpg:grpSpPr>
                          <a:xfrm>
                            <a:off x="3150994" y="1679430"/>
                            <a:ext cx="4084504" cy="851927"/>
                            <a:chOff x="3150994" y="1679430"/>
                            <a:chExt cx="4084504" cy="851927"/>
                          </a:xfrm>
                        </wpg:grpSpPr>
                        <wps:wsp>
                          <wps:cNvPr id="2074269514" name="Rectangle 2074269514"/>
                          <wps:cNvSpPr/>
                          <wps:spPr>
                            <a:xfrm rot="5400000">
                              <a:off x="5495707" y="679850"/>
                              <a:ext cx="634878" cy="2844704"/>
                            </a:xfrm>
                            <a:prstGeom prst="rect">
                              <a:avLst/>
                            </a:prstGeom>
                            <a:solidFill>
                              <a:srgbClr val="9FCFD1"/>
                            </a:solidFill>
                            <a:ln w="12700" cap="flat" cmpd="sng" algn="ctr">
                              <a:noFill/>
                              <a:prstDash val="solid"/>
                              <a:miter lim="800000"/>
                            </a:ln>
                            <a:effectLst/>
                          </wps:spPr>
                          <wps:bodyPr rtlCol="0" anchor="ctr"/>
                        </wps:wsp>
                        <wps:wsp>
                          <wps:cNvPr id="2074269515" name="Rectangle 15"/>
                          <wps:cNvSpPr/>
                          <wps:spPr>
                            <a:xfrm rot="5400000">
                              <a:off x="3785746" y="1920501"/>
                              <a:ext cx="848646" cy="366503"/>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920896"/>
                                <a:gd name="connsiteY0" fmla="*/ 0 h 389175"/>
                                <a:gd name="connsiteX1" fmla="*/ 810585 w 920896"/>
                                <a:gd name="connsiteY1" fmla="*/ 2534 h 389175"/>
                                <a:gd name="connsiteX2" fmla="*/ 920896 w 920896"/>
                                <a:gd name="connsiteY2" fmla="*/ 389175 h 389175"/>
                                <a:gd name="connsiteX3" fmla="*/ 0 w 920896"/>
                                <a:gd name="connsiteY3" fmla="*/ 384541 h 389175"/>
                                <a:gd name="connsiteX4" fmla="*/ 112766 w 920896"/>
                                <a:gd name="connsiteY4" fmla="*/ 0 h 389175"/>
                                <a:gd name="connsiteX0" fmla="*/ 112766 w 825893"/>
                                <a:gd name="connsiteY0" fmla="*/ 0 h 384541"/>
                                <a:gd name="connsiteX1" fmla="*/ 810585 w 825893"/>
                                <a:gd name="connsiteY1" fmla="*/ 2534 h 384541"/>
                                <a:gd name="connsiteX2" fmla="*/ 825893 w 825893"/>
                                <a:gd name="connsiteY2" fmla="*/ 383238 h 384541"/>
                                <a:gd name="connsiteX3" fmla="*/ 0 w 825893"/>
                                <a:gd name="connsiteY3" fmla="*/ 384541 h 384541"/>
                                <a:gd name="connsiteX4" fmla="*/ 112766 w 825893"/>
                                <a:gd name="connsiteY4" fmla="*/ 0 h 384541"/>
                                <a:gd name="connsiteX0" fmla="*/ 112766 w 914958"/>
                                <a:gd name="connsiteY0" fmla="*/ 0 h 384541"/>
                                <a:gd name="connsiteX1" fmla="*/ 810585 w 914958"/>
                                <a:gd name="connsiteY1" fmla="*/ 2534 h 384541"/>
                                <a:gd name="connsiteX2" fmla="*/ 914958 w 914958"/>
                                <a:gd name="connsiteY2" fmla="*/ 377300 h 384541"/>
                                <a:gd name="connsiteX3" fmla="*/ 0 w 914958"/>
                                <a:gd name="connsiteY3" fmla="*/ 384541 h 384541"/>
                                <a:gd name="connsiteX4" fmla="*/ 112766 w 914958"/>
                                <a:gd name="connsiteY4" fmla="*/ 0 h 384541"/>
                                <a:gd name="connsiteX0" fmla="*/ 112766 w 920956"/>
                                <a:gd name="connsiteY0" fmla="*/ 0 h 384541"/>
                                <a:gd name="connsiteX1" fmla="*/ 810585 w 920956"/>
                                <a:gd name="connsiteY1" fmla="*/ 2534 h 384541"/>
                                <a:gd name="connsiteX2" fmla="*/ 920956 w 920956"/>
                                <a:gd name="connsiteY2" fmla="*/ 377300 h 384541"/>
                                <a:gd name="connsiteX3" fmla="*/ 0 w 920956"/>
                                <a:gd name="connsiteY3" fmla="*/ 384541 h 384541"/>
                                <a:gd name="connsiteX4" fmla="*/ 112766 w 920956"/>
                                <a:gd name="connsiteY4" fmla="*/ 0 h 384541"/>
                                <a:gd name="connsiteX0" fmla="*/ 115762 w 923952"/>
                                <a:gd name="connsiteY0" fmla="*/ 0 h 377300"/>
                                <a:gd name="connsiteX1" fmla="*/ 813581 w 923952"/>
                                <a:gd name="connsiteY1" fmla="*/ 2534 h 377300"/>
                                <a:gd name="connsiteX2" fmla="*/ 923952 w 923952"/>
                                <a:gd name="connsiteY2" fmla="*/ 377300 h 377300"/>
                                <a:gd name="connsiteX3" fmla="*/ 0 w 923952"/>
                                <a:gd name="connsiteY3" fmla="*/ 373525 h 377300"/>
                                <a:gd name="connsiteX4" fmla="*/ 115762 w 923952"/>
                                <a:gd name="connsiteY4" fmla="*/ 0 h 377300"/>
                                <a:gd name="connsiteX0" fmla="*/ 118760 w 923952"/>
                                <a:gd name="connsiteY0" fmla="*/ 220 h 374766"/>
                                <a:gd name="connsiteX1" fmla="*/ 813581 w 923952"/>
                                <a:gd name="connsiteY1" fmla="*/ 0 h 374766"/>
                                <a:gd name="connsiteX2" fmla="*/ 923952 w 923952"/>
                                <a:gd name="connsiteY2" fmla="*/ 374766 h 374766"/>
                                <a:gd name="connsiteX3" fmla="*/ 0 w 923952"/>
                                <a:gd name="connsiteY3" fmla="*/ 370991 h 374766"/>
                                <a:gd name="connsiteX4" fmla="*/ 118760 w 923952"/>
                                <a:gd name="connsiteY4" fmla="*/ 220 h 374766"/>
                                <a:gd name="connsiteX0" fmla="*/ 118760 w 923952"/>
                                <a:gd name="connsiteY0" fmla="*/ 0 h 374546"/>
                                <a:gd name="connsiteX1" fmla="*/ 813581 w 923952"/>
                                <a:gd name="connsiteY1" fmla="*/ 8043 h 374546"/>
                                <a:gd name="connsiteX2" fmla="*/ 923952 w 923952"/>
                                <a:gd name="connsiteY2" fmla="*/ 374546 h 374546"/>
                                <a:gd name="connsiteX3" fmla="*/ 0 w 923952"/>
                                <a:gd name="connsiteY3" fmla="*/ 370771 h 374546"/>
                                <a:gd name="connsiteX4" fmla="*/ 118760 w 923952"/>
                                <a:gd name="connsiteY4" fmla="*/ 0 h 374546"/>
                                <a:gd name="connsiteX0" fmla="*/ 124757 w 923952"/>
                                <a:gd name="connsiteY0" fmla="*/ 0 h 371792"/>
                                <a:gd name="connsiteX1" fmla="*/ 813581 w 923952"/>
                                <a:gd name="connsiteY1" fmla="*/ 5289 h 371792"/>
                                <a:gd name="connsiteX2" fmla="*/ 923952 w 923952"/>
                                <a:gd name="connsiteY2" fmla="*/ 371792 h 371792"/>
                                <a:gd name="connsiteX3" fmla="*/ 0 w 923952"/>
                                <a:gd name="connsiteY3" fmla="*/ 368017 h 371792"/>
                                <a:gd name="connsiteX4" fmla="*/ 124757 w 923952"/>
                                <a:gd name="connsiteY4" fmla="*/ 0 h 371792"/>
                                <a:gd name="connsiteX0" fmla="*/ 112763 w 923952"/>
                                <a:gd name="connsiteY0" fmla="*/ 220 h 366503"/>
                                <a:gd name="connsiteX1" fmla="*/ 813581 w 923952"/>
                                <a:gd name="connsiteY1" fmla="*/ 0 h 366503"/>
                                <a:gd name="connsiteX2" fmla="*/ 923952 w 923952"/>
                                <a:gd name="connsiteY2" fmla="*/ 366503 h 366503"/>
                                <a:gd name="connsiteX3" fmla="*/ 0 w 923952"/>
                                <a:gd name="connsiteY3" fmla="*/ 362728 h 366503"/>
                                <a:gd name="connsiteX4" fmla="*/ 112763 w 923952"/>
                                <a:gd name="connsiteY4" fmla="*/ 220 h 3665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3952" h="366503">
                                  <a:moveTo>
                                    <a:pt x="112763" y="220"/>
                                  </a:moveTo>
                                  <a:lnTo>
                                    <a:pt x="813581" y="0"/>
                                  </a:lnTo>
                                  <a:lnTo>
                                    <a:pt x="923952" y="366503"/>
                                  </a:lnTo>
                                  <a:lnTo>
                                    <a:pt x="0" y="362728"/>
                                  </a:lnTo>
                                  <a:lnTo>
                                    <a:pt x="112763" y="220"/>
                                  </a:lnTo>
                                  <a:close/>
                                </a:path>
                              </a:pathLst>
                            </a:custGeom>
                            <a:solidFill>
                              <a:srgbClr val="9FCFD1"/>
                            </a:solidFill>
                            <a:ln w="12700" cap="flat" cmpd="sng" algn="ctr">
                              <a:noFill/>
                              <a:prstDash val="solid"/>
                              <a:miter lim="800000"/>
                            </a:ln>
                            <a:effectLst/>
                          </wps:spPr>
                          <wps:bodyPr rtlCol="0" anchor="ctr"/>
                        </wps:wsp>
                        <wps:wsp>
                          <wps:cNvPr id="2074269516" name="Rectangle 15"/>
                          <wps:cNvSpPr/>
                          <wps:spPr>
                            <a:xfrm rot="16200000" flipH="1">
                              <a:off x="2924778" y="1915221"/>
                              <a:ext cx="833561" cy="381129"/>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920896"/>
                                <a:gd name="connsiteY0" fmla="*/ 0 h 389175"/>
                                <a:gd name="connsiteX1" fmla="*/ 810585 w 920896"/>
                                <a:gd name="connsiteY1" fmla="*/ 2534 h 389175"/>
                                <a:gd name="connsiteX2" fmla="*/ 920896 w 920896"/>
                                <a:gd name="connsiteY2" fmla="*/ 389175 h 389175"/>
                                <a:gd name="connsiteX3" fmla="*/ 0 w 920896"/>
                                <a:gd name="connsiteY3" fmla="*/ 384541 h 389175"/>
                                <a:gd name="connsiteX4" fmla="*/ 112766 w 920896"/>
                                <a:gd name="connsiteY4" fmla="*/ 0 h 389175"/>
                                <a:gd name="connsiteX0" fmla="*/ 112766 w 825893"/>
                                <a:gd name="connsiteY0" fmla="*/ 0 h 384541"/>
                                <a:gd name="connsiteX1" fmla="*/ 810585 w 825893"/>
                                <a:gd name="connsiteY1" fmla="*/ 2534 h 384541"/>
                                <a:gd name="connsiteX2" fmla="*/ 825893 w 825893"/>
                                <a:gd name="connsiteY2" fmla="*/ 383238 h 384541"/>
                                <a:gd name="connsiteX3" fmla="*/ 0 w 825893"/>
                                <a:gd name="connsiteY3" fmla="*/ 384541 h 384541"/>
                                <a:gd name="connsiteX4" fmla="*/ 112766 w 825893"/>
                                <a:gd name="connsiteY4" fmla="*/ 0 h 384541"/>
                                <a:gd name="connsiteX0" fmla="*/ 112766 w 914958"/>
                                <a:gd name="connsiteY0" fmla="*/ 0 h 384541"/>
                                <a:gd name="connsiteX1" fmla="*/ 810585 w 914958"/>
                                <a:gd name="connsiteY1" fmla="*/ 2534 h 384541"/>
                                <a:gd name="connsiteX2" fmla="*/ 914958 w 914958"/>
                                <a:gd name="connsiteY2" fmla="*/ 377300 h 384541"/>
                                <a:gd name="connsiteX3" fmla="*/ 0 w 914958"/>
                                <a:gd name="connsiteY3" fmla="*/ 384541 h 384541"/>
                                <a:gd name="connsiteX4" fmla="*/ 112766 w 914958"/>
                                <a:gd name="connsiteY4" fmla="*/ 0 h 384541"/>
                                <a:gd name="connsiteX0" fmla="*/ 105336 w 907528"/>
                                <a:gd name="connsiteY0" fmla="*/ 0 h 384541"/>
                                <a:gd name="connsiteX1" fmla="*/ 803155 w 907528"/>
                                <a:gd name="connsiteY1" fmla="*/ 2534 h 384541"/>
                                <a:gd name="connsiteX2" fmla="*/ 907528 w 907528"/>
                                <a:gd name="connsiteY2" fmla="*/ 377300 h 384541"/>
                                <a:gd name="connsiteX3" fmla="*/ 0 w 907528"/>
                                <a:gd name="connsiteY3" fmla="*/ 384541 h 384541"/>
                                <a:gd name="connsiteX4" fmla="*/ 105336 w 907528"/>
                                <a:gd name="connsiteY4" fmla="*/ 0 h 384541"/>
                                <a:gd name="connsiteX0" fmla="*/ 105336 w 907528"/>
                                <a:gd name="connsiteY0" fmla="*/ 0 h 384541"/>
                                <a:gd name="connsiteX1" fmla="*/ 803155 w 907528"/>
                                <a:gd name="connsiteY1" fmla="*/ 2534 h 384541"/>
                                <a:gd name="connsiteX2" fmla="*/ 907528 w 907528"/>
                                <a:gd name="connsiteY2" fmla="*/ 380712 h 384541"/>
                                <a:gd name="connsiteX3" fmla="*/ 0 w 907528"/>
                                <a:gd name="connsiteY3" fmla="*/ 384541 h 384541"/>
                                <a:gd name="connsiteX4" fmla="*/ 105336 w 907528"/>
                                <a:gd name="connsiteY4" fmla="*/ 0 h 384541"/>
                                <a:gd name="connsiteX0" fmla="*/ 105336 w 907528"/>
                                <a:gd name="connsiteY0" fmla="*/ 0 h 384541"/>
                                <a:gd name="connsiteX1" fmla="*/ 806870 w 907528"/>
                                <a:gd name="connsiteY1" fmla="*/ 5946 h 384541"/>
                                <a:gd name="connsiteX2" fmla="*/ 907528 w 907528"/>
                                <a:gd name="connsiteY2" fmla="*/ 380712 h 384541"/>
                                <a:gd name="connsiteX3" fmla="*/ 0 w 907528"/>
                                <a:gd name="connsiteY3" fmla="*/ 384541 h 384541"/>
                                <a:gd name="connsiteX4" fmla="*/ 105336 w 907528"/>
                                <a:gd name="connsiteY4" fmla="*/ 0 h 384541"/>
                                <a:gd name="connsiteX0" fmla="*/ 105336 w 907528"/>
                                <a:gd name="connsiteY0" fmla="*/ 0 h 381129"/>
                                <a:gd name="connsiteX1" fmla="*/ 806870 w 907528"/>
                                <a:gd name="connsiteY1" fmla="*/ 2534 h 381129"/>
                                <a:gd name="connsiteX2" fmla="*/ 907528 w 907528"/>
                                <a:gd name="connsiteY2" fmla="*/ 377300 h 381129"/>
                                <a:gd name="connsiteX3" fmla="*/ 0 w 907528"/>
                                <a:gd name="connsiteY3" fmla="*/ 381129 h 381129"/>
                                <a:gd name="connsiteX4" fmla="*/ 105336 w 907528"/>
                                <a:gd name="connsiteY4" fmla="*/ 0 h 3811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7528" h="381129">
                                  <a:moveTo>
                                    <a:pt x="105336" y="0"/>
                                  </a:moveTo>
                                  <a:lnTo>
                                    <a:pt x="806870" y="2534"/>
                                  </a:lnTo>
                                  <a:lnTo>
                                    <a:pt x="907528" y="377300"/>
                                  </a:lnTo>
                                  <a:lnTo>
                                    <a:pt x="0" y="381129"/>
                                  </a:lnTo>
                                  <a:lnTo>
                                    <a:pt x="105336" y="0"/>
                                  </a:lnTo>
                                  <a:close/>
                                </a:path>
                              </a:pathLst>
                            </a:custGeom>
                            <a:solidFill>
                              <a:srgbClr val="9FCFD1"/>
                            </a:solidFill>
                            <a:ln w="12700" cap="flat" cmpd="sng" algn="ctr">
                              <a:noFill/>
                              <a:prstDash val="solid"/>
                              <a:miter lim="800000"/>
                            </a:ln>
                            <a:effectLst/>
                          </wps:spPr>
                          <wps:bodyPr rtlCol="0" anchor="ctr"/>
                        </wps:wsp>
                        <wps:wsp>
                          <wps:cNvPr id="2074269517" name="Rectangle 2074269517"/>
                          <wps:cNvSpPr/>
                          <wps:spPr>
                            <a:xfrm rot="5400000">
                              <a:off x="3357263" y="1855631"/>
                              <a:ext cx="847397" cy="504056"/>
                            </a:xfrm>
                            <a:prstGeom prst="rect">
                              <a:avLst/>
                            </a:prstGeom>
                            <a:solidFill>
                              <a:srgbClr val="9FCFD1"/>
                            </a:solidFill>
                            <a:ln w="12700" cap="flat" cmpd="sng" algn="ctr">
                              <a:noFill/>
                              <a:prstDash val="solid"/>
                              <a:miter lim="800000"/>
                            </a:ln>
                            <a:effectLst/>
                          </wps:spPr>
                          <wps:bodyPr rtlCol="0" anchor="ctr"/>
                        </wps:wsp>
                        <wps:wsp>
                          <wps:cNvPr id="2074269518" name="TextBox 55"/>
                          <wps:cNvSpPr txBox="1"/>
                          <wps:spPr>
                            <a:xfrm>
                              <a:off x="4526626" y="1693438"/>
                              <a:ext cx="2708647" cy="783225"/>
                            </a:xfrm>
                            <a:prstGeom prst="rect">
                              <a:avLst/>
                            </a:prstGeom>
                            <a:noFill/>
                          </wps:spPr>
                          <wps:txbx>
                            <w:txbxContent>
                              <w:p w:rsidR="00FD5841" w:rsidRPr="00F5066E" w:rsidRDefault="00FD5841" w:rsidP="00F5066E">
                                <w:pPr>
                                  <w:jc w:val="center"/>
                                  <w:rPr>
                                    <w:rFonts w:eastAsia="Calibri" w:cs="Adobe Arabic"/>
                                    <w:b/>
                                    <w:bCs/>
                                    <w:kern w:val="24"/>
                                    <w:sz w:val="32"/>
                                    <w:szCs w:val="32"/>
                                  </w:rPr>
                                </w:pPr>
                                <w:r w:rsidRPr="00F5066E">
                                  <w:rPr>
                                    <w:rFonts w:eastAsia="Calibri" w:cs="Adobe Arabic"/>
                                    <w:b/>
                                    <w:bCs/>
                                    <w:kern w:val="24"/>
                                    <w:sz w:val="32"/>
                                    <w:szCs w:val="32"/>
                                  </w:rPr>
                                  <w:t xml:space="preserve"> </w:t>
                                </w:r>
                                <w:r w:rsidRPr="00F5066E">
                                  <w:rPr>
                                    <w:rFonts w:eastAsia="Calibri" w:hAnsi="Adobe Arabic" w:cs="Adobe Arabic"/>
                                    <w:b/>
                                    <w:bCs/>
                                    <w:kern w:val="24"/>
                                    <w:sz w:val="32"/>
                                    <w:szCs w:val="32"/>
                                    <w:rtl/>
                                    <w:lang w:bidi="ar-EG"/>
                                  </w:rPr>
                                  <w:t>التكنولوجيا ودورها في تعزيز الشفافية والمساءلة</w:t>
                                </w:r>
                              </w:p>
                            </w:txbxContent>
                          </wps:txbx>
                          <wps:bodyPr wrap="square">
                            <a:noAutofit/>
                          </wps:bodyPr>
                        </wps:wsp>
                        <wps:wsp>
                          <wps:cNvPr id="2074269519" name="TextBox 56"/>
                          <wps:cNvSpPr txBox="1"/>
                          <wps:spPr>
                            <a:xfrm>
                              <a:off x="3372321" y="1913181"/>
                              <a:ext cx="783225" cy="464245"/>
                            </a:xfrm>
                            <a:prstGeom prst="rect">
                              <a:avLst/>
                            </a:prstGeom>
                            <a:noFill/>
                          </wps:spPr>
                          <wps:txb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03</w:t>
                                </w:r>
                              </w:p>
                            </w:txbxContent>
                          </wps:txbx>
                          <wps:bodyPr wrap="square">
                            <a:noAutofit/>
                          </wps:bodyPr>
                        </wps:wsp>
                      </wpg:grpSp>
                      <wpg:grpSp>
                        <wpg:cNvPr id="2074269520" name="Group 2074269520"/>
                        <wpg:cNvGrpSpPr/>
                        <wpg:grpSpPr>
                          <a:xfrm>
                            <a:off x="616985" y="2419570"/>
                            <a:ext cx="3784971" cy="957394"/>
                            <a:chOff x="616985" y="2419570"/>
                            <a:chExt cx="3784971" cy="957394"/>
                          </a:xfrm>
                        </wpg:grpSpPr>
                        <wps:wsp>
                          <wps:cNvPr id="2074269521" name="Rectangle 2074269521"/>
                          <wps:cNvSpPr/>
                          <wps:spPr>
                            <a:xfrm rot="16200000" flipH="1">
                              <a:off x="1576648" y="1468048"/>
                              <a:ext cx="634879" cy="2554205"/>
                            </a:xfrm>
                            <a:prstGeom prst="rect">
                              <a:avLst/>
                            </a:prstGeom>
                            <a:solidFill>
                              <a:srgbClr val="3D8E92"/>
                            </a:solidFill>
                            <a:ln w="12700" cap="flat" cmpd="sng" algn="ctr">
                              <a:noFill/>
                              <a:prstDash val="solid"/>
                              <a:miter lim="800000"/>
                            </a:ln>
                            <a:effectLst/>
                          </wps:spPr>
                          <wps:bodyPr rtlCol="0" anchor="ctr"/>
                        </wps:wsp>
                        <wps:wsp>
                          <wps:cNvPr id="2074269522" name="Rectangle 15"/>
                          <wps:cNvSpPr/>
                          <wps:spPr>
                            <a:xfrm rot="5400000">
                              <a:off x="3738382" y="2710905"/>
                              <a:ext cx="954910" cy="372239"/>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1146528"/>
                                <a:gd name="connsiteY0" fmla="*/ 0 h 384541"/>
                                <a:gd name="connsiteX1" fmla="*/ 810585 w 1146528"/>
                                <a:gd name="connsiteY1" fmla="*/ 2534 h 384541"/>
                                <a:gd name="connsiteX2" fmla="*/ 1146528 w 1146528"/>
                                <a:gd name="connsiteY2" fmla="*/ 371362 h 384541"/>
                                <a:gd name="connsiteX3" fmla="*/ 0 w 1146528"/>
                                <a:gd name="connsiteY3" fmla="*/ 384541 h 384541"/>
                                <a:gd name="connsiteX4" fmla="*/ 112766 w 1146528"/>
                                <a:gd name="connsiteY4" fmla="*/ 0 h 384541"/>
                                <a:gd name="connsiteX0" fmla="*/ 0 w 1033762"/>
                                <a:gd name="connsiteY0" fmla="*/ 0 h 372666"/>
                                <a:gd name="connsiteX1" fmla="*/ 697819 w 1033762"/>
                                <a:gd name="connsiteY1" fmla="*/ 2534 h 372666"/>
                                <a:gd name="connsiteX2" fmla="*/ 1033762 w 1033762"/>
                                <a:gd name="connsiteY2" fmla="*/ 371362 h 372666"/>
                                <a:gd name="connsiteX3" fmla="*/ 106928 w 1033762"/>
                                <a:gd name="connsiteY3" fmla="*/ 372666 h 372666"/>
                                <a:gd name="connsiteX4" fmla="*/ 0 w 1033762"/>
                                <a:gd name="connsiteY4" fmla="*/ 0 h 372666"/>
                                <a:gd name="connsiteX0" fmla="*/ 0 w 1033762"/>
                                <a:gd name="connsiteY0" fmla="*/ 0 h 371362"/>
                                <a:gd name="connsiteX1" fmla="*/ 697819 w 1033762"/>
                                <a:gd name="connsiteY1" fmla="*/ 2534 h 371362"/>
                                <a:gd name="connsiteX2" fmla="*/ 1033762 w 1033762"/>
                                <a:gd name="connsiteY2" fmla="*/ 371362 h 371362"/>
                                <a:gd name="connsiteX3" fmla="*/ 166304 w 1033762"/>
                                <a:gd name="connsiteY3" fmla="*/ 366729 h 371362"/>
                                <a:gd name="connsiteX4" fmla="*/ 0 w 1033762"/>
                                <a:gd name="connsiteY4" fmla="*/ 0 h 371362"/>
                                <a:gd name="connsiteX0" fmla="*/ 0 w 1033762"/>
                                <a:gd name="connsiteY0" fmla="*/ 0 h 371362"/>
                                <a:gd name="connsiteX1" fmla="*/ 697819 w 1033762"/>
                                <a:gd name="connsiteY1" fmla="*/ 2534 h 371362"/>
                                <a:gd name="connsiteX2" fmla="*/ 1033762 w 1033762"/>
                                <a:gd name="connsiteY2" fmla="*/ 371362 h 371362"/>
                                <a:gd name="connsiteX3" fmla="*/ 100990 w 1033762"/>
                                <a:gd name="connsiteY3" fmla="*/ 366729 h 371362"/>
                                <a:gd name="connsiteX4" fmla="*/ 0 w 1033762"/>
                                <a:gd name="connsiteY4" fmla="*/ 0 h 371362"/>
                                <a:gd name="connsiteX0" fmla="*/ 0 w 1045638"/>
                                <a:gd name="connsiteY0" fmla="*/ 0 h 371362"/>
                                <a:gd name="connsiteX1" fmla="*/ 697819 w 1045638"/>
                                <a:gd name="connsiteY1" fmla="*/ 2534 h 371362"/>
                                <a:gd name="connsiteX2" fmla="*/ 1045638 w 1045638"/>
                                <a:gd name="connsiteY2" fmla="*/ 371362 h 371362"/>
                                <a:gd name="connsiteX3" fmla="*/ 100990 w 1045638"/>
                                <a:gd name="connsiteY3" fmla="*/ 366729 h 371362"/>
                                <a:gd name="connsiteX4" fmla="*/ 0 w 1045638"/>
                                <a:gd name="connsiteY4" fmla="*/ 0 h 371362"/>
                                <a:gd name="connsiteX0" fmla="*/ 0 w 1045638"/>
                                <a:gd name="connsiteY0" fmla="*/ 0 h 371362"/>
                                <a:gd name="connsiteX1" fmla="*/ 697819 w 1045638"/>
                                <a:gd name="connsiteY1" fmla="*/ 2534 h 371362"/>
                                <a:gd name="connsiteX2" fmla="*/ 1045638 w 1045638"/>
                                <a:gd name="connsiteY2" fmla="*/ 371362 h 371362"/>
                                <a:gd name="connsiteX3" fmla="*/ 115983 w 1045638"/>
                                <a:gd name="connsiteY3" fmla="*/ 361221 h 371362"/>
                                <a:gd name="connsiteX4" fmla="*/ 0 w 1045638"/>
                                <a:gd name="connsiteY4" fmla="*/ 0 h 371362"/>
                                <a:gd name="connsiteX0" fmla="*/ 0 w 1030645"/>
                                <a:gd name="connsiteY0" fmla="*/ 0 h 376871"/>
                                <a:gd name="connsiteX1" fmla="*/ 682826 w 1030645"/>
                                <a:gd name="connsiteY1" fmla="*/ 8043 h 376871"/>
                                <a:gd name="connsiteX2" fmla="*/ 1030645 w 1030645"/>
                                <a:gd name="connsiteY2" fmla="*/ 376871 h 376871"/>
                                <a:gd name="connsiteX3" fmla="*/ 100990 w 1030645"/>
                                <a:gd name="connsiteY3" fmla="*/ 366730 h 376871"/>
                                <a:gd name="connsiteX4" fmla="*/ 0 w 1030645"/>
                                <a:gd name="connsiteY4" fmla="*/ 0 h 376871"/>
                                <a:gd name="connsiteX0" fmla="*/ 0 w 1045638"/>
                                <a:gd name="connsiteY0" fmla="*/ 0 h 382380"/>
                                <a:gd name="connsiteX1" fmla="*/ 697819 w 1045638"/>
                                <a:gd name="connsiteY1" fmla="*/ 13552 h 382380"/>
                                <a:gd name="connsiteX2" fmla="*/ 1045638 w 1045638"/>
                                <a:gd name="connsiteY2" fmla="*/ 382380 h 382380"/>
                                <a:gd name="connsiteX3" fmla="*/ 115983 w 1045638"/>
                                <a:gd name="connsiteY3" fmla="*/ 372239 h 382380"/>
                                <a:gd name="connsiteX4" fmla="*/ 0 w 1045638"/>
                                <a:gd name="connsiteY4" fmla="*/ 0 h 382380"/>
                                <a:gd name="connsiteX0" fmla="*/ 0 w 1045638"/>
                                <a:gd name="connsiteY0" fmla="*/ 0 h 382380"/>
                                <a:gd name="connsiteX1" fmla="*/ 697819 w 1045638"/>
                                <a:gd name="connsiteY1" fmla="*/ 13552 h 382380"/>
                                <a:gd name="connsiteX2" fmla="*/ 1045638 w 1045638"/>
                                <a:gd name="connsiteY2" fmla="*/ 382380 h 382380"/>
                                <a:gd name="connsiteX3" fmla="*/ 115983 w 1045638"/>
                                <a:gd name="connsiteY3" fmla="*/ 372239 h 382380"/>
                                <a:gd name="connsiteX4" fmla="*/ 0 w 1045638"/>
                                <a:gd name="connsiteY4" fmla="*/ 0 h 382380"/>
                                <a:gd name="connsiteX0" fmla="*/ 0 w 1045638"/>
                                <a:gd name="connsiteY0" fmla="*/ 0 h 382380"/>
                                <a:gd name="connsiteX1" fmla="*/ 697819 w 1045638"/>
                                <a:gd name="connsiteY1" fmla="*/ 13552 h 382380"/>
                                <a:gd name="connsiteX2" fmla="*/ 1045638 w 1045638"/>
                                <a:gd name="connsiteY2" fmla="*/ 382380 h 382380"/>
                                <a:gd name="connsiteX3" fmla="*/ 112985 w 1045638"/>
                                <a:gd name="connsiteY3" fmla="*/ 372239 h 382380"/>
                                <a:gd name="connsiteX4" fmla="*/ 0 w 1045638"/>
                                <a:gd name="connsiteY4" fmla="*/ 0 h 382380"/>
                                <a:gd name="connsiteX0" fmla="*/ 0 w 1027646"/>
                                <a:gd name="connsiteY0" fmla="*/ 0 h 372239"/>
                                <a:gd name="connsiteX1" fmla="*/ 697819 w 1027646"/>
                                <a:gd name="connsiteY1" fmla="*/ 13552 h 372239"/>
                                <a:gd name="connsiteX2" fmla="*/ 1027646 w 1027646"/>
                                <a:gd name="connsiteY2" fmla="*/ 365855 h 372239"/>
                                <a:gd name="connsiteX3" fmla="*/ 112985 w 1027646"/>
                                <a:gd name="connsiteY3" fmla="*/ 372239 h 372239"/>
                                <a:gd name="connsiteX4" fmla="*/ 0 w 1027646"/>
                                <a:gd name="connsiteY4" fmla="*/ 0 h 372239"/>
                                <a:gd name="connsiteX0" fmla="*/ 0 w 1030647"/>
                                <a:gd name="connsiteY0" fmla="*/ 0 h 372239"/>
                                <a:gd name="connsiteX1" fmla="*/ 697819 w 1030647"/>
                                <a:gd name="connsiteY1" fmla="*/ 13552 h 372239"/>
                                <a:gd name="connsiteX2" fmla="*/ 1030647 w 1030647"/>
                                <a:gd name="connsiteY2" fmla="*/ 371363 h 372239"/>
                                <a:gd name="connsiteX3" fmla="*/ 112985 w 1030647"/>
                                <a:gd name="connsiteY3" fmla="*/ 372239 h 372239"/>
                                <a:gd name="connsiteX4" fmla="*/ 0 w 1030647"/>
                                <a:gd name="connsiteY4" fmla="*/ 0 h 372239"/>
                                <a:gd name="connsiteX0" fmla="*/ 0 w 1039647"/>
                                <a:gd name="connsiteY0" fmla="*/ 0 h 372239"/>
                                <a:gd name="connsiteX1" fmla="*/ 697819 w 1039647"/>
                                <a:gd name="connsiteY1" fmla="*/ 13552 h 372239"/>
                                <a:gd name="connsiteX2" fmla="*/ 1039646 w 1039647"/>
                                <a:gd name="connsiteY2" fmla="*/ 371363 h 372239"/>
                                <a:gd name="connsiteX3" fmla="*/ 112985 w 1039647"/>
                                <a:gd name="connsiteY3" fmla="*/ 372239 h 372239"/>
                                <a:gd name="connsiteX4" fmla="*/ 0 w 1039647"/>
                                <a:gd name="connsiteY4" fmla="*/ 0 h 37223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39647" h="372239">
                                  <a:moveTo>
                                    <a:pt x="0" y="0"/>
                                  </a:moveTo>
                                  <a:lnTo>
                                    <a:pt x="697819" y="13552"/>
                                  </a:lnTo>
                                  <a:lnTo>
                                    <a:pt x="1039646" y="371363"/>
                                  </a:lnTo>
                                  <a:lnTo>
                                    <a:pt x="112985" y="372239"/>
                                  </a:lnTo>
                                  <a:lnTo>
                                    <a:pt x="0" y="0"/>
                                  </a:lnTo>
                                  <a:close/>
                                </a:path>
                              </a:pathLst>
                            </a:custGeom>
                            <a:solidFill>
                              <a:srgbClr val="3D8E92"/>
                            </a:solidFill>
                            <a:ln w="12700" cap="flat" cmpd="sng" algn="ctr">
                              <a:noFill/>
                              <a:prstDash val="solid"/>
                              <a:miter lim="800000"/>
                            </a:ln>
                            <a:effectLst/>
                          </wps:spPr>
                          <wps:bodyPr rtlCol="0" anchor="ctr"/>
                        </wps:wsp>
                        <wps:wsp>
                          <wps:cNvPr id="2074269523" name="Rectangle 15"/>
                          <wps:cNvSpPr/>
                          <wps:spPr>
                            <a:xfrm rot="16200000" flipH="1">
                              <a:off x="2877523" y="2708325"/>
                              <a:ext cx="932332" cy="376866"/>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1146528"/>
                                <a:gd name="connsiteY0" fmla="*/ 0 h 384541"/>
                                <a:gd name="connsiteX1" fmla="*/ 810585 w 1146528"/>
                                <a:gd name="connsiteY1" fmla="*/ 2534 h 384541"/>
                                <a:gd name="connsiteX2" fmla="*/ 1146528 w 1146528"/>
                                <a:gd name="connsiteY2" fmla="*/ 371362 h 384541"/>
                                <a:gd name="connsiteX3" fmla="*/ 0 w 1146528"/>
                                <a:gd name="connsiteY3" fmla="*/ 384541 h 384541"/>
                                <a:gd name="connsiteX4" fmla="*/ 112766 w 1146528"/>
                                <a:gd name="connsiteY4" fmla="*/ 0 h 384541"/>
                                <a:gd name="connsiteX0" fmla="*/ 0 w 1033762"/>
                                <a:gd name="connsiteY0" fmla="*/ 0 h 372666"/>
                                <a:gd name="connsiteX1" fmla="*/ 697819 w 1033762"/>
                                <a:gd name="connsiteY1" fmla="*/ 2534 h 372666"/>
                                <a:gd name="connsiteX2" fmla="*/ 1033762 w 1033762"/>
                                <a:gd name="connsiteY2" fmla="*/ 371362 h 372666"/>
                                <a:gd name="connsiteX3" fmla="*/ 106928 w 1033762"/>
                                <a:gd name="connsiteY3" fmla="*/ 372666 h 372666"/>
                                <a:gd name="connsiteX4" fmla="*/ 0 w 1033762"/>
                                <a:gd name="connsiteY4" fmla="*/ 0 h 372666"/>
                                <a:gd name="connsiteX0" fmla="*/ 0 w 1033762"/>
                                <a:gd name="connsiteY0" fmla="*/ 0 h 371362"/>
                                <a:gd name="connsiteX1" fmla="*/ 697819 w 1033762"/>
                                <a:gd name="connsiteY1" fmla="*/ 2534 h 371362"/>
                                <a:gd name="connsiteX2" fmla="*/ 1033762 w 1033762"/>
                                <a:gd name="connsiteY2" fmla="*/ 371362 h 371362"/>
                                <a:gd name="connsiteX3" fmla="*/ 166304 w 1033762"/>
                                <a:gd name="connsiteY3" fmla="*/ 366729 h 371362"/>
                                <a:gd name="connsiteX4" fmla="*/ 0 w 1033762"/>
                                <a:gd name="connsiteY4" fmla="*/ 0 h 371362"/>
                                <a:gd name="connsiteX0" fmla="*/ 0 w 1033762"/>
                                <a:gd name="connsiteY0" fmla="*/ 0 h 371362"/>
                                <a:gd name="connsiteX1" fmla="*/ 697819 w 1033762"/>
                                <a:gd name="connsiteY1" fmla="*/ 2534 h 371362"/>
                                <a:gd name="connsiteX2" fmla="*/ 1033762 w 1033762"/>
                                <a:gd name="connsiteY2" fmla="*/ 371362 h 371362"/>
                                <a:gd name="connsiteX3" fmla="*/ 100990 w 1033762"/>
                                <a:gd name="connsiteY3" fmla="*/ 366729 h 371362"/>
                                <a:gd name="connsiteX4" fmla="*/ 0 w 1033762"/>
                                <a:gd name="connsiteY4" fmla="*/ 0 h 371362"/>
                                <a:gd name="connsiteX0" fmla="*/ 0 w 1045638"/>
                                <a:gd name="connsiteY0" fmla="*/ 0 h 371362"/>
                                <a:gd name="connsiteX1" fmla="*/ 697819 w 1045638"/>
                                <a:gd name="connsiteY1" fmla="*/ 2534 h 371362"/>
                                <a:gd name="connsiteX2" fmla="*/ 1045638 w 1045638"/>
                                <a:gd name="connsiteY2" fmla="*/ 371362 h 371362"/>
                                <a:gd name="connsiteX3" fmla="*/ 100990 w 1045638"/>
                                <a:gd name="connsiteY3" fmla="*/ 366729 h 371362"/>
                                <a:gd name="connsiteX4" fmla="*/ 0 w 1045638"/>
                                <a:gd name="connsiteY4" fmla="*/ 0 h 371362"/>
                                <a:gd name="connsiteX0" fmla="*/ 0 w 1027064"/>
                                <a:gd name="connsiteY0" fmla="*/ 0 h 371362"/>
                                <a:gd name="connsiteX1" fmla="*/ 697819 w 1027064"/>
                                <a:gd name="connsiteY1" fmla="*/ 2534 h 371362"/>
                                <a:gd name="connsiteX2" fmla="*/ 1027064 w 1027064"/>
                                <a:gd name="connsiteY2" fmla="*/ 371362 h 371362"/>
                                <a:gd name="connsiteX3" fmla="*/ 100990 w 1027064"/>
                                <a:gd name="connsiteY3" fmla="*/ 366729 h 371362"/>
                                <a:gd name="connsiteX4" fmla="*/ 0 w 1027064"/>
                                <a:gd name="connsiteY4" fmla="*/ 0 h 371362"/>
                                <a:gd name="connsiteX0" fmla="*/ 0 w 1027064"/>
                                <a:gd name="connsiteY0" fmla="*/ 0 h 371362"/>
                                <a:gd name="connsiteX1" fmla="*/ 700818 w 1027064"/>
                                <a:gd name="connsiteY1" fmla="*/ 2534 h 371362"/>
                                <a:gd name="connsiteX2" fmla="*/ 1027064 w 1027064"/>
                                <a:gd name="connsiteY2" fmla="*/ 371362 h 371362"/>
                                <a:gd name="connsiteX3" fmla="*/ 100990 w 1027064"/>
                                <a:gd name="connsiteY3" fmla="*/ 366729 h 371362"/>
                                <a:gd name="connsiteX4" fmla="*/ 0 w 1027064"/>
                                <a:gd name="connsiteY4" fmla="*/ 0 h 371362"/>
                                <a:gd name="connsiteX0" fmla="*/ 0 w 1021066"/>
                                <a:gd name="connsiteY0" fmla="*/ 220 h 368828"/>
                                <a:gd name="connsiteX1" fmla="*/ 694820 w 1021066"/>
                                <a:gd name="connsiteY1" fmla="*/ 0 h 368828"/>
                                <a:gd name="connsiteX2" fmla="*/ 1021066 w 1021066"/>
                                <a:gd name="connsiteY2" fmla="*/ 368828 h 368828"/>
                                <a:gd name="connsiteX3" fmla="*/ 94992 w 1021066"/>
                                <a:gd name="connsiteY3" fmla="*/ 364195 h 368828"/>
                                <a:gd name="connsiteX4" fmla="*/ 0 w 1021066"/>
                                <a:gd name="connsiteY4" fmla="*/ 220 h 368828"/>
                                <a:gd name="connsiteX0" fmla="*/ 0 w 1012067"/>
                                <a:gd name="connsiteY0" fmla="*/ 0 h 371360"/>
                                <a:gd name="connsiteX1" fmla="*/ 685821 w 1012067"/>
                                <a:gd name="connsiteY1" fmla="*/ 2532 h 371360"/>
                                <a:gd name="connsiteX2" fmla="*/ 1012067 w 1012067"/>
                                <a:gd name="connsiteY2" fmla="*/ 371360 h 371360"/>
                                <a:gd name="connsiteX3" fmla="*/ 85993 w 1012067"/>
                                <a:gd name="connsiteY3" fmla="*/ 366727 h 371360"/>
                                <a:gd name="connsiteX4" fmla="*/ 0 w 1012067"/>
                                <a:gd name="connsiteY4" fmla="*/ 0 h 371360"/>
                                <a:gd name="connsiteX0" fmla="*/ 0 w 1012067"/>
                                <a:gd name="connsiteY0" fmla="*/ 220 h 371580"/>
                                <a:gd name="connsiteX1" fmla="*/ 685824 w 1012067"/>
                                <a:gd name="connsiteY1" fmla="*/ 0 h 371580"/>
                                <a:gd name="connsiteX2" fmla="*/ 1012067 w 1012067"/>
                                <a:gd name="connsiteY2" fmla="*/ 371580 h 371580"/>
                                <a:gd name="connsiteX3" fmla="*/ 85993 w 1012067"/>
                                <a:gd name="connsiteY3" fmla="*/ 366947 h 371580"/>
                                <a:gd name="connsiteX4" fmla="*/ 0 w 1012067"/>
                                <a:gd name="connsiteY4" fmla="*/ 220 h 371580"/>
                                <a:gd name="connsiteX0" fmla="*/ 0 w 1015064"/>
                                <a:gd name="connsiteY0" fmla="*/ 0 h 376866"/>
                                <a:gd name="connsiteX1" fmla="*/ 688821 w 1015064"/>
                                <a:gd name="connsiteY1" fmla="*/ 5286 h 376866"/>
                                <a:gd name="connsiteX2" fmla="*/ 1015064 w 1015064"/>
                                <a:gd name="connsiteY2" fmla="*/ 376866 h 376866"/>
                                <a:gd name="connsiteX3" fmla="*/ 88990 w 1015064"/>
                                <a:gd name="connsiteY3" fmla="*/ 372233 h 376866"/>
                                <a:gd name="connsiteX4" fmla="*/ 0 w 1015064"/>
                                <a:gd name="connsiteY4" fmla="*/ 0 h 3768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15064" h="376866">
                                  <a:moveTo>
                                    <a:pt x="0" y="0"/>
                                  </a:moveTo>
                                  <a:lnTo>
                                    <a:pt x="688821" y="5286"/>
                                  </a:lnTo>
                                  <a:lnTo>
                                    <a:pt x="1015064" y="376866"/>
                                  </a:lnTo>
                                  <a:lnTo>
                                    <a:pt x="88990" y="372233"/>
                                  </a:lnTo>
                                  <a:lnTo>
                                    <a:pt x="0" y="0"/>
                                  </a:lnTo>
                                  <a:close/>
                                </a:path>
                              </a:pathLst>
                            </a:custGeom>
                            <a:solidFill>
                              <a:srgbClr val="3D8E92"/>
                            </a:solidFill>
                            <a:ln w="12700" cap="flat" cmpd="sng" algn="ctr">
                              <a:noFill/>
                              <a:prstDash val="solid"/>
                              <a:miter lim="800000"/>
                            </a:ln>
                            <a:effectLst/>
                          </wps:spPr>
                          <wps:bodyPr rtlCol="0" anchor="ctr"/>
                        </wps:wsp>
                        <wps:wsp>
                          <wps:cNvPr id="2074269524" name="Rectangle 2074269524"/>
                          <wps:cNvSpPr/>
                          <wps:spPr>
                            <a:xfrm rot="16200000" flipH="1">
                              <a:off x="3357263" y="2701238"/>
                              <a:ext cx="847397" cy="504056"/>
                            </a:xfrm>
                            <a:prstGeom prst="rect">
                              <a:avLst/>
                            </a:prstGeom>
                            <a:solidFill>
                              <a:srgbClr val="3D8E92"/>
                            </a:solidFill>
                            <a:ln w="12700" cap="flat" cmpd="sng" algn="ctr">
                              <a:noFill/>
                              <a:prstDash val="solid"/>
                              <a:miter lim="800000"/>
                            </a:ln>
                            <a:effectLst/>
                          </wps:spPr>
                          <wps:bodyPr rtlCol="0" anchor="ctr"/>
                        </wps:wsp>
                        <wps:wsp>
                          <wps:cNvPr id="2074269525" name="TextBox 62"/>
                          <wps:cNvSpPr txBox="1"/>
                          <wps:spPr>
                            <a:xfrm>
                              <a:off x="1075232" y="2521834"/>
                              <a:ext cx="2185338" cy="445526"/>
                            </a:xfrm>
                            <a:prstGeom prst="rect">
                              <a:avLst/>
                            </a:prstGeom>
                            <a:noFill/>
                          </wps:spPr>
                          <wps:txbx>
                            <w:txbxContent>
                              <w:p w:rsidR="00FD5841" w:rsidRPr="00F5066E" w:rsidRDefault="00FD5841" w:rsidP="00F5066E">
                                <w:pPr>
                                  <w:jc w:val="center"/>
                                  <w:rPr>
                                    <w:rFonts w:eastAsia="Calibri" w:hAnsi="Adobe Arabic" w:cs="Adobe Arabic"/>
                                    <w:b/>
                                    <w:bCs/>
                                    <w:color w:val="FFFFFF" w:themeColor="background1"/>
                                    <w:kern w:val="24"/>
                                    <w:sz w:val="32"/>
                                    <w:szCs w:val="32"/>
                                    <w:lang w:bidi="ar-EG"/>
                                  </w:rPr>
                                </w:pPr>
                                <w:r w:rsidRPr="00F5066E">
                                  <w:rPr>
                                    <w:rFonts w:eastAsia="Calibri" w:hAnsi="Adobe Arabic" w:cs="Adobe Arabic"/>
                                    <w:b/>
                                    <w:bCs/>
                                    <w:color w:val="FFFFFF" w:themeColor="background1"/>
                                    <w:kern w:val="24"/>
                                    <w:sz w:val="32"/>
                                    <w:szCs w:val="32"/>
                                    <w:rtl/>
                                    <w:lang w:bidi="ar-EG"/>
                                  </w:rPr>
                                  <w:t>التحديات والحلول</w:t>
                                </w:r>
                              </w:p>
                            </w:txbxContent>
                          </wps:txbx>
                          <wps:bodyPr wrap="square">
                            <a:noAutofit/>
                          </wps:bodyPr>
                        </wps:wsp>
                        <wps:wsp>
                          <wps:cNvPr id="2074269526" name="TextBox 63"/>
                          <wps:cNvSpPr txBox="1"/>
                          <wps:spPr>
                            <a:xfrm>
                              <a:off x="3372321" y="2739996"/>
                              <a:ext cx="783225" cy="464244"/>
                            </a:xfrm>
                            <a:prstGeom prst="rect">
                              <a:avLst/>
                            </a:prstGeom>
                            <a:noFill/>
                          </wps:spPr>
                          <wps:txb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04</w:t>
                                </w:r>
                              </w:p>
                            </w:txbxContent>
                          </wps:txbx>
                          <wps:bodyPr wrap="square">
                            <a:noAutofit/>
                          </wps:bodyPr>
                        </wps:wsp>
                      </wpg:grpSp>
                      <wpg:grpSp>
                        <wpg:cNvPr id="2074269527" name="Group 2074269527"/>
                        <wpg:cNvGrpSpPr/>
                        <wpg:grpSpPr>
                          <a:xfrm>
                            <a:off x="3159456" y="3054746"/>
                            <a:ext cx="4497618" cy="1156748"/>
                            <a:chOff x="3159456" y="3054746"/>
                            <a:chExt cx="4497618" cy="1156748"/>
                          </a:xfrm>
                        </wpg:grpSpPr>
                        <wps:wsp>
                          <wps:cNvPr id="2074269528" name="Rectangle 15"/>
                          <wps:cNvSpPr/>
                          <wps:spPr>
                            <a:xfrm rot="5400000">
                              <a:off x="3627534" y="3446787"/>
                              <a:ext cx="1156748" cy="372666"/>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1146528"/>
                                <a:gd name="connsiteY0" fmla="*/ 0 h 384541"/>
                                <a:gd name="connsiteX1" fmla="*/ 810585 w 1146528"/>
                                <a:gd name="connsiteY1" fmla="*/ 2534 h 384541"/>
                                <a:gd name="connsiteX2" fmla="*/ 1146528 w 1146528"/>
                                <a:gd name="connsiteY2" fmla="*/ 371362 h 384541"/>
                                <a:gd name="connsiteX3" fmla="*/ 0 w 1146528"/>
                                <a:gd name="connsiteY3" fmla="*/ 384541 h 384541"/>
                                <a:gd name="connsiteX4" fmla="*/ 112766 w 1146528"/>
                                <a:gd name="connsiteY4" fmla="*/ 0 h 384541"/>
                                <a:gd name="connsiteX0" fmla="*/ 0 w 1033762"/>
                                <a:gd name="connsiteY0" fmla="*/ 0 h 372666"/>
                                <a:gd name="connsiteX1" fmla="*/ 697819 w 1033762"/>
                                <a:gd name="connsiteY1" fmla="*/ 2534 h 372666"/>
                                <a:gd name="connsiteX2" fmla="*/ 1033762 w 1033762"/>
                                <a:gd name="connsiteY2" fmla="*/ 371362 h 372666"/>
                                <a:gd name="connsiteX3" fmla="*/ 106928 w 1033762"/>
                                <a:gd name="connsiteY3" fmla="*/ 372666 h 372666"/>
                                <a:gd name="connsiteX4" fmla="*/ 0 w 1033762"/>
                                <a:gd name="connsiteY4" fmla="*/ 0 h 372666"/>
                                <a:gd name="connsiteX0" fmla="*/ 0 w 1033762"/>
                                <a:gd name="connsiteY0" fmla="*/ 0 h 371362"/>
                                <a:gd name="connsiteX1" fmla="*/ 697819 w 1033762"/>
                                <a:gd name="connsiteY1" fmla="*/ 2534 h 371362"/>
                                <a:gd name="connsiteX2" fmla="*/ 1033762 w 1033762"/>
                                <a:gd name="connsiteY2" fmla="*/ 371362 h 371362"/>
                                <a:gd name="connsiteX3" fmla="*/ 166304 w 1033762"/>
                                <a:gd name="connsiteY3" fmla="*/ 366729 h 371362"/>
                                <a:gd name="connsiteX4" fmla="*/ 0 w 1033762"/>
                                <a:gd name="connsiteY4" fmla="*/ 0 h 371362"/>
                                <a:gd name="connsiteX0" fmla="*/ 0 w 1033762"/>
                                <a:gd name="connsiteY0" fmla="*/ 0 h 371362"/>
                                <a:gd name="connsiteX1" fmla="*/ 697819 w 1033762"/>
                                <a:gd name="connsiteY1" fmla="*/ 2534 h 371362"/>
                                <a:gd name="connsiteX2" fmla="*/ 1033762 w 1033762"/>
                                <a:gd name="connsiteY2" fmla="*/ 371362 h 371362"/>
                                <a:gd name="connsiteX3" fmla="*/ 100990 w 1033762"/>
                                <a:gd name="connsiteY3" fmla="*/ 366729 h 371362"/>
                                <a:gd name="connsiteX4" fmla="*/ 0 w 1033762"/>
                                <a:gd name="connsiteY4" fmla="*/ 0 h 371362"/>
                                <a:gd name="connsiteX0" fmla="*/ 0 w 1259394"/>
                                <a:gd name="connsiteY0" fmla="*/ 0 h 366729"/>
                                <a:gd name="connsiteX1" fmla="*/ 697819 w 1259394"/>
                                <a:gd name="connsiteY1" fmla="*/ 2534 h 366729"/>
                                <a:gd name="connsiteX2" fmla="*/ 1259394 w 1259394"/>
                                <a:gd name="connsiteY2" fmla="*/ 365424 h 366729"/>
                                <a:gd name="connsiteX3" fmla="*/ 100990 w 1259394"/>
                                <a:gd name="connsiteY3" fmla="*/ 366729 h 366729"/>
                                <a:gd name="connsiteX4" fmla="*/ 0 w 1259394"/>
                                <a:gd name="connsiteY4" fmla="*/ 0 h 366729"/>
                                <a:gd name="connsiteX0" fmla="*/ 0 w 1259394"/>
                                <a:gd name="connsiteY0" fmla="*/ 0 h 372666"/>
                                <a:gd name="connsiteX1" fmla="*/ 697819 w 1259394"/>
                                <a:gd name="connsiteY1" fmla="*/ 2534 h 372666"/>
                                <a:gd name="connsiteX2" fmla="*/ 1259394 w 1259394"/>
                                <a:gd name="connsiteY2" fmla="*/ 365424 h 372666"/>
                                <a:gd name="connsiteX3" fmla="*/ 350372 w 1259394"/>
                                <a:gd name="connsiteY3" fmla="*/ 372666 h 372666"/>
                                <a:gd name="connsiteX4" fmla="*/ 0 w 1259394"/>
                                <a:gd name="connsiteY4" fmla="*/ 0 h 3726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9394" h="372666">
                                  <a:moveTo>
                                    <a:pt x="0" y="0"/>
                                  </a:moveTo>
                                  <a:lnTo>
                                    <a:pt x="697819" y="2534"/>
                                  </a:lnTo>
                                  <a:lnTo>
                                    <a:pt x="1259394" y="365424"/>
                                  </a:lnTo>
                                  <a:lnTo>
                                    <a:pt x="350372" y="372666"/>
                                  </a:lnTo>
                                  <a:lnTo>
                                    <a:pt x="0" y="0"/>
                                  </a:lnTo>
                                  <a:close/>
                                </a:path>
                              </a:pathLst>
                            </a:custGeom>
                            <a:solidFill>
                              <a:srgbClr val="BDBDBD"/>
                            </a:solidFill>
                            <a:ln w="12700" cap="flat" cmpd="sng" algn="ctr">
                              <a:noFill/>
                              <a:prstDash val="solid"/>
                              <a:miter lim="800000"/>
                            </a:ln>
                            <a:effectLst/>
                          </wps:spPr>
                          <wps:bodyPr rtlCol="0" anchor="ctr"/>
                        </wps:wsp>
                        <wps:wsp>
                          <wps:cNvPr id="2074269529" name="Rectangle 15"/>
                          <wps:cNvSpPr/>
                          <wps:spPr>
                            <a:xfrm rot="16200000" flipH="1">
                              <a:off x="2767415" y="3446787"/>
                              <a:ext cx="1156748" cy="372666"/>
                            </a:xfrm>
                            <a:custGeom>
                              <a:avLst/>
                              <a:gdLst>
                                <a:gd name="connsiteX0" fmla="*/ 0 w 792088"/>
                                <a:gd name="connsiteY0" fmla="*/ 0 h 163995"/>
                                <a:gd name="connsiteX1" fmla="*/ 792088 w 792088"/>
                                <a:gd name="connsiteY1" fmla="*/ 0 h 163995"/>
                                <a:gd name="connsiteX2" fmla="*/ 792088 w 792088"/>
                                <a:gd name="connsiteY2" fmla="*/ 163995 h 163995"/>
                                <a:gd name="connsiteX3" fmla="*/ 0 w 792088"/>
                                <a:gd name="connsiteY3" fmla="*/ 163995 h 163995"/>
                                <a:gd name="connsiteX4" fmla="*/ 0 w 792088"/>
                                <a:gd name="connsiteY4" fmla="*/ 0 h 163995"/>
                                <a:gd name="connsiteX0" fmla="*/ 115410 w 792088"/>
                                <a:gd name="connsiteY0" fmla="*/ 0 h 323793"/>
                                <a:gd name="connsiteX1" fmla="*/ 792088 w 792088"/>
                                <a:gd name="connsiteY1" fmla="*/ 159798 h 323793"/>
                                <a:gd name="connsiteX2" fmla="*/ 792088 w 792088"/>
                                <a:gd name="connsiteY2" fmla="*/ 323793 h 323793"/>
                                <a:gd name="connsiteX3" fmla="*/ 0 w 792088"/>
                                <a:gd name="connsiteY3" fmla="*/ 323793 h 323793"/>
                                <a:gd name="connsiteX4" fmla="*/ 115410 w 792088"/>
                                <a:gd name="connsiteY4" fmla="*/ 0 h 323793"/>
                                <a:gd name="connsiteX0" fmla="*/ 115410 w 797373"/>
                                <a:gd name="connsiteY0" fmla="*/ 4054 h 327847"/>
                                <a:gd name="connsiteX1" fmla="*/ 797373 w 797373"/>
                                <a:gd name="connsiteY1" fmla="*/ 0 h 327847"/>
                                <a:gd name="connsiteX2" fmla="*/ 792088 w 797373"/>
                                <a:gd name="connsiteY2" fmla="*/ 327847 h 327847"/>
                                <a:gd name="connsiteX3" fmla="*/ 0 w 797373"/>
                                <a:gd name="connsiteY3" fmla="*/ 327847 h 327847"/>
                                <a:gd name="connsiteX4" fmla="*/ 115410 w 797373"/>
                                <a:gd name="connsiteY4" fmla="*/ 4054 h 327847"/>
                                <a:gd name="connsiteX0" fmla="*/ 115410 w 797373"/>
                                <a:gd name="connsiteY0" fmla="*/ 0 h 323793"/>
                                <a:gd name="connsiteX1" fmla="*/ 797373 w 797373"/>
                                <a:gd name="connsiteY1" fmla="*/ 1231 h 323793"/>
                                <a:gd name="connsiteX2" fmla="*/ 792088 w 797373"/>
                                <a:gd name="connsiteY2" fmla="*/ 323793 h 323793"/>
                                <a:gd name="connsiteX3" fmla="*/ 0 w 797373"/>
                                <a:gd name="connsiteY3" fmla="*/ 323793 h 323793"/>
                                <a:gd name="connsiteX4" fmla="*/ 115410 w 797373"/>
                                <a:gd name="connsiteY4" fmla="*/ 0 h 323793"/>
                                <a:gd name="connsiteX0" fmla="*/ 115410 w 797373"/>
                                <a:gd name="connsiteY0" fmla="*/ 9340 h 333133"/>
                                <a:gd name="connsiteX1" fmla="*/ 797373 w 797373"/>
                                <a:gd name="connsiteY1" fmla="*/ 0 h 333133"/>
                                <a:gd name="connsiteX2" fmla="*/ 792088 w 797373"/>
                                <a:gd name="connsiteY2" fmla="*/ 333133 h 333133"/>
                                <a:gd name="connsiteX3" fmla="*/ 0 w 797373"/>
                                <a:gd name="connsiteY3" fmla="*/ 333133 h 333133"/>
                                <a:gd name="connsiteX4" fmla="*/ 115410 w 797373"/>
                                <a:gd name="connsiteY4" fmla="*/ 9340 h 333133"/>
                                <a:gd name="connsiteX0" fmla="*/ 115410 w 813229"/>
                                <a:gd name="connsiteY0" fmla="*/ 9340 h 333133"/>
                                <a:gd name="connsiteX1" fmla="*/ 813229 w 813229"/>
                                <a:gd name="connsiteY1" fmla="*/ 0 h 333133"/>
                                <a:gd name="connsiteX2" fmla="*/ 792088 w 813229"/>
                                <a:gd name="connsiteY2" fmla="*/ 333133 h 333133"/>
                                <a:gd name="connsiteX3" fmla="*/ 0 w 813229"/>
                                <a:gd name="connsiteY3" fmla="*/ 333133 h 333133"/>
                                <a:gd name="connsiteX4" fmla="*/ 115410 w 813229"/>
                                <a:gd name="connsiteY4" fmla="*/ 9340 h 333133"/>
                                <a:gd name="connsiteX0" fmla="*/ 569967 w 1267786"/>
                                <a:gd name="connsiteY0" fmla="*/ 9340 h 370132"/>
                                <a:gd name="connsiteX1" fmla="*/ 1267786 w 1267786"/>
                                <a:gd name="connsiteY1" fmla="*/ 0 h 370132"/>
                                <a:gd name="connsiteX2" fmla="*/ 1246645 w 1267786"/>
                                <a:gd name="connsiteY2" fmla="*/ 333133 h 370132"/>
                                <a:gd name="connsiteX3" fmla="*/ 0 w 1267786"/>
                                <a:gd name="connsiteY3" fmla="*/ 370132 h 370132"/>
                                <a:gd name="connsiteX4" fmla="*/ 569967 w 1267786"/>
                                <a:gd name="connsiteY4" fmla="*/ 9340 h 370132"/>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80703"/>
                                <a:gd name="connsiteX1" fmla="*/ 1267786 w 1267786"/>
                                <a:gd name="connsiteY1" fmla="*/ 0 h 380703"/>
                                <a:gd name="connsiteX2" fmla="*/ 903084 w 1267786"/>
                                <a:gd name="connsiteY2" fmla="*/ 380703 h 380703"/>
                                <a:gd name="connsiteX3" fmla="*/ 0 w 1267786"/>
                                <a:gd name="connsiteY3" fmla="*/ 370132 h 380703"/>
                                <a:gd name="connsiteX4" fmla="*/ 569967 w 1267786"/>
                                <a:gd name="connsiteY4" fmla="*/ 9340 h 380703"/>
                                <a:gd name="connsiteX0" fmla="*/ 569967 w 1267786"/>
                                <a:gd name="connsiteY0" fmla="*/ 9340 h 370132"/>
                                <a:gd name="connsiteX1" fmla="*/ 1267786 w 1267786"/>
                                <a:gd name="connsiteY1" fmla="*/ 0 h 370132"/>
                                <a:gd name="connsiteX2" fmla="*/ 1164342 w 1267786"/>
                                <a:gd name="connsiteY2" fmla="*/ 351014 h 370132"/>
                                <a:gd name="connsiteX3" fmla="*/ 0 w 1267786"/>
                                <a:gd name="connsiteY3" fmla="*/ 370132 h 370132"/>
                                <a:gd name="connsiteX4" fmla="*/ 569967 w 1267786"/>
                                <a:gd name="connsiteY4" fmla="*/ 9340 h 370132"/>
                                <a:gd name="connsiteX0" fmla="*/ 332460 w 1030279"/>
                                <a:gd name="connsiteY0" fmla="*/ 9340 h 370132"/>
                                <a:gd name="connsiteX1" fmla="*/ 1030279 w 1030279"/>
                                <a:gd name="connsiteY1" fmla="*/ 0 h 370132"/>
                                <a:gd name="connsiteX2" fmla="*/ 926835 w 1030279"/>
                                <a:gd name="connsiteY2" fmla="*/ 351014 h 370132"/>
                                <a:gd name="connsiteX3" fmla="*/ 0 w 1030279"/>
                                <a:gd name="connsiteY3" fmla="*/ 370132 h 370132"/>
                                <a:gd name="connsiteX4" fmla="*/ 332460 w 1030279"/>
                                <a:gd name="connsiteY4" fmla="*/ 9340 h 370132"/>
                                <a:gd name="connsiteX0" fmla="*/ 350273 w 1048092"/>
                                <a:gd name="connsiteY0" fmla="*/ 9340 h 358256"/>
                                <a:gd name="connsiteX1" fmla="*/ 1048092 w 1048092"/>
                                <a:gd name="connsiteY1" fmla="*/ 0 h 358256"/>
                                <a:gd name="connsiteX2" fmla="*/ 944648 w 1048092"/>
                                <a:gd name="connsiteY2" fmla="*/ 351014 h 358256"/>
                                <a:gd name="connsiteX3" fmla="*/ 0 w 1048092"/>
                                <a:gd name="connsiteY3" fmla="*/ 358256 h 358256"/>
                                <a:gd name="connsiteX4" fmla="*/ 350273 w 1048092"/>
                                <a:gd name="connsiteY4" fmla="*/ 9340 h 358256"/>
                                <a:gd name="connsiteX0" fmla="*/ 344336 w 1048092"/>
                                <a:gd name="connsiteY0" fmla="*/ 0 h 360791"/>
                                <a:gd name="connsiteX1" fmla="*/ 1048092 w 1048092"/>
                                <a:gd name="connsiteY1" fmla="*/ 2535 h 360791"/>
                                <a:gd name="connsiteX2" fmla="*/ 944648 w 1048092"/>
                                <a:gd name="connsiteY2" fmla="*/ 353549 h 360791"/>
                                <a:gd name="connsiteX3" fmla="*/ 0 w 1048092"/>
                                <a:gd name="connsiteY3" fmla="*/ 360791 h 360791"/>
                                <a:gd name="connsiteX4" fmla="*/ 344336 w 1048092"/>
                                <a:gd name="connsiteY4" fmla="*/ 0 h 360791"/>
                                <a:gd name="connsiteX0" fmla="*/ 344336 w 1059967"/>
                                <a:gd name="connsiteY0" fmla="*/ 0 h 360791"/>
                                <a:gd name="connsiteX1" fmla="*/ 1059967 w 1059967"/>
                                <a:gd name="connsiteY1" fmla="*/ 8472 h 360791"/>
                                <a:gd name="connsiteX2" fmla="*/ 944648 w 1059967"/>
                                <a:gd name="connsiteY2" fmla="*/ 353549 h 360791"/>
                                <a:gd name="connsiteX3" fmla="*/ 0 w 1059967"/>
                                <a:gd name="connsiteY3" fmla="*/ 360791 h 360791"/>
                                <a:gd name="connsiteX4" fmla="*/ 344336 w 1059967"/>
                                <a:gd name="connsiteY4" fmla="*/ 0 h 360791"/>
                                <a:gd name="connsiteX0" fmla="*/ 344336 w 1065905"/>
                                <a:gd name="connsiteY0" fmla="*/ 15278 h 376069"/>
                                <a:gd name="connsiteX1" fmla="*/ 1065905 w 1065905"/>
                                <a:gd name="connsiteY1" fmla="*/ 0 h 376069"/>
                                <a:gd name="connsiteX2" fmla="*/ 944648 w 1065905"/>
                                <a:gd name="connsiteY2" fmla="*/ 368827 h 376069"/>
                                <a:gd name="connsiteX3" fmla="*/ 0 w 1065905"/>
                                <a:gd name="connsiteY3" fmla="*/ 376069 h 376069"/>
                                <a:gd name="connsiteX4" fmla="*/ 344336 w 1065905"/>
                                <a:gd name="connsiteY4" fmla="*/ 15278 h 376069"/>
                                <a:gd name="connsiteX0" fmla="*/ 356211 w 1065905"/>
                                <a:gd name="connsiteY0" fmla="*/ 3403 h 376069"/>
                                <a:gd name="connsiteX1" fmla="*/ 1065905 w 1065905"/>
                                <a:gd name="connsiteY1" fmla="*/ 0 h 376069"/>
                                <a:gd name="connsiteX2" fmla="*/ 944648 w 1065905"/>
                                <a:gd name="connsiteY2" fmla="*/ 368827 h 376069"/>
                                <a:gd name="connsiteX3" fmla="*/ 0 w 1065905"/>
                                <a:gd name="connsiteY3" fmla="*/ 376069 h 376069"/>
                                <a:gd name="connsiteX4" fmla="*/ 356211 w 1065905"/>
                                <a:gd name="connsiteY4" fmla="*/ 3403 h 376069"/>
                                <a:gd name="connsiteX0" fmla="*/ 356211 w 1170279"/>
                                <a:gd name="connsiteY0" fmla="*/ 3403 h 380703"/>
                                <a:gd name="connsiteX1" fmla="*/ 1065905 w 1170279"/>
                                <a:gd name="connsiteY1" fmla="*/ 0 h 380703"/>
                                <a:gd name="connsiteX2" fmla="*/ 1170279 w 1170279"/>
                                <a:gd name="connsiteY2" fmla="*/ 380703 h 380703"/>
                                <a:gd name="connsiteX3" fmla="*/ 0 w 1170279"/>
                                <a:gd name="connsiteY3" fmla="*/ 376069 h 380703"/>
                                <a:gd name="connsiteX4" fmla="*/ 356211 w 1170279"/>
                                <a:gd name="connsiteY4" fmla="*/ 3403 h 380703"/>
                                <a:gd name="connsiteX0" fmla="*/ 100891 w 914959"/>
                                <a:gd name="connsiteY0" fmla="*/ 3403 h 382007"/>
                                <a:gd name="connsiteX1" fmla="*/ 810585 w 914959"/>
                                <a:gd name="connsiteY1" fmla="*/ 0 h 382007"/>
                                <a:gd name="connsiteX2" fmla="*/ 914959 w 914959"/>
                                <a:gd name="connsiteY2" fmla="*/ 380703 h 382007"/>
                                <a:gd name="connsiteX3" fmla="*/ 0 w 914959"/>
                                <a:gd name="connsiteY3" fmla="*/ 382007 h 382007"/>
                                <a:gd name="connsiteX4" fmla="*/ 100891 w 914959"/>
                                <a:gd name="connsiteY4" fmla="*/ 3403 h 382007"/>
                                <a:gd name="connsiteX0" fmla="*/ 112766 w 914959"/>
                                <a:gd name="connsiteY0" fmla="*/ 0 h 384541"/>
                                <a:gd name="connsiteX1" fmla="*/ 810585 w 914959"/>
                                <a:gd name="connsiteY1" fmla="*/ 2534 h 384541"/>
                                <a:gd name="connsiteX2" fmla="*/ 914959 w 914959"/>
                                <a:gd name="connsiteY2" fmla="*/ 383237 h 384541"/>
                                <a:gd name="connsiteX3" fmla="*/ 0 w 914959"/>
                                <a:gd name="connsiteY3" fmla="*/ 384541 h 384541"/>
                                <a:gd name="connsiteX4" fmla="*/ 112766 w 914959"/>
                                <a:gd name="connsiteY4" fmla="*/ 0 h 384541"/>
                                <a:gd name="connsiteX0" fmla="*/ 112766 w 1146528"/>
                                <a:gd name="connsiteY0" fmla="*/ 0 h 384541"/>
                                <a:gd name="connsiteX1" fmla="*/ 810585 w 1146528"/>
                                <a:gd name="connsiteY1" fmla="*/ 2534 h 384541"/>
                                <a:gd name="connsiteX2" fmla="*/ 1146528 w 1146528"/>
                                <a:gd name="connsiteY2" fmla="*/ 371362 h 384541"/>
                                <a:gd name="connsiteX3" fmla="*/ 0 w 1146528"/>
                                <a:gd name="connsiteY3" fmla="*/ 384541 h 384541"/>
                                <a:gd name="connsiteX4" fmla="*/ 112766 w 1146528"/>
                                <a:gd name="connsiteY4" fmla="*/ 0 h 384541"/>
                                <a:gd name="connsiteX0" fmla="*/ 0 w 1033762"/>
                                <a:gd name="connsiteY0" fmla="*/ 0 h 372666"/>
                                <a:gd name="connsiteX1" fmla="*/ 697819 w 1033762"/>
                                <a:gd name="connsiteY1" fmla="*/ 2534 h 372666"/>
                                <a:gd name="connsiteX2" fmla="*/ 1033762 w 1033762"/>
                                <a:gd name="connsiteY2" fmla="*/ 371362 h 372666"/>
                                <a:gd name="connsiteX3" fmla="*/ 106928 w 1033762"/>
                                <a:gd name="connsiteY3" fmla="*/ 372666 h 372666"/>
                                <a:gd name="connsiteX4" fmla="*/ 0 w 1033762"/>
                                <a:gd name="connsiteY4" fmla="*/ 0 h 372666"/>
                                <a:gd name="connsiteX0" fmla="*/ 0 w 1033762"/>
                                <a:gd name="connsiteY0" fmla="*/ 0 h 371362"/>
                                <a:gd name="connsiteX1" fmla="*/ 697819 w 1033762"/>
                                <a:gd name="connsiteY1" fmla="*/ 2534 h 371362"/>
                                <a:gd name="connsiteX2" fmla="*/ 1033762 w 1033762"/>
                                <a:gd name="connsiteY2" fmla="*/ 371362 h 371362"/>
                                <a:gd name="connsiteX3" fmla="*/ 166304 w 1033762"/>
                                <a:gd name="connsiteY3" fmla="*/ 366729 h 371362"/>
                                <a:gd name="connsiteX4" fmla="*/ 0 w 1033762"/>
                                <a:gd name="connsiteY4" fmla="*/ 0 h 371362"/>
                                <a:gd name="connsiteX0" fmla="*/ 0 w 1033762"/>
                                <a:gd name="connsiteY0" fmla="*/ 0 h 371362"/>
                                <a:gd name="connsiteX1" fmla="*/ 697819 w 1033762"/>
                                <a:gd name="connsiteY1" fmla="*/ 2534 h 371362"/>
                                <a:gd name="connsiteX2" fmla="*/ 1033762 w 1033762"/>
                                <a:gd name="connsiteY2" fmla="*/ 371362 h 371362"/>
                                <a:gd name="connsiteX3" fmla="*/ 100990 w 1033762"/>
                                <a:gd name="connsiteY3" fmla="*/ 366729 h 371362"/>
                                <a:gd name="connsiteX4" fmla="*/ 0 w 1033762"/>
                                <a:gd name="connsiteY4" fmla="*/ 0 h 371362"/>
                                <a:gd name="connsiteX0" fmla="*/ 0 w 1259394"/>
                                <a:gd name="connsiteY0" fmla="*/ 0 h 366729"/>
                                <a:gd name="connsiteX1" fmla="*/ 697819 w 1259394"/>
                                <a:gd name="connsiteY1" fmla="*/ 2534 h 366729"/>
                                <a:gd name="connsiteX2" fmla="*/ 1259394 w 1259394"/>
                                <a:gd name="connsiteY2" fmla="*/ 365424 h 366729"/>
                                <a:gd name="connsiteX3" fmla="*/ 100990 w 1259394"/>
                                <a:gd name="connsiteY3" fmla="*/ 366729 h 366729"/>
                                <a:gd name="connsiteX4" fmla="*/ 0 w 1259394"/>
                                <a:gd name="connsiteY4" fmla="*/ 0 h 366729"/>
                                <a:gd name="connsiteX0" fmla="*/ 0 w 1259394"/>
                                <a:gd name="connsiteY0" fmla="*/ 0 h 372666"/>
                                <a:gd name="connsiteX1" fmla="*/ 697819 w 1259394"/>
                                <a:gd name="connsiteY1" fmla="*/ 2534 h 372666"/>
                                <a:gd name="connsiteX2" fmla="*/ 1259394 w 1259394"/>
                                <a:gd name="connsiteY2" fmla="*/ 365424 h 372666"/>
                                <a:gd name="connsiteX3" fmla="*/ 350372 w 1259394"/>
                                <a:gd name="connsiteY3" fmla="*/ 372666 h 372666"/>
                                <a:gd name="connsiteX4" fmla="*/ 0 w 1259394"/>
                                <a:gd name="connsiteY4" fmla="*/ 0 h 372666"/>
                                <a:gd name="connsiteX0" fmla="*/ 0 w 1259394"/>
                                <a:gd name="connsiteY0" fmla="*/ 0 h 372666"/>
                                <a:gd name="connsiteX1" fmla="*/ 697819 w 1259394"/>
                                <a:gd name="connsiteY1" fmla="*/ 2534 h 372666"/>
                                <a:gd name="connsiteX2" fmla="*/ 1259394 w 1259394"/>
                                <a:gd name="connsiteY2" fmla="*/ 365424 h 372666"/>
                                <a:gd name="connsiteX3" fmla="*/ 335513 w 1259394"/>
                                <a:gd name="connsiteY3" fmla="*/ 372666 h 372666"/>
                                <a:gd name="connsiteX4" fmla="*/ 0 w 1259394"/>
                                <a:gd name="connsiteY4" fmla="*/ 0 h 372666"/>
                                <a:gd name="connsiteX0" fmla="*/ 0 w 1259394"/>
                                <a:gd name="connsiteY0" fmla="*/ 0 h 372666"/>
                                <a:gd name="connsiteX1" fmla="*/ 697819 w 1259394"/>
                                <a:gd name="connsiteY1" fmla="*/ 2534 h 372666"/>
                                <a:gd name="connsiteX2" fmla="*/ 1259394 w 1259394"/>
                                <a:gd name="connsiteY2" fmla="*/ 372248 h 372666"/>
                                <a:gd name="connsiteX3" fmla="*/ 335513 w 1259394"/>
                                <a:gd name="connsiteY3" fmla="*/ 372666 h 372666"/>
                                <a:gd name="connsiteX4" fmla="*/ 0 w 1259394"/>
                                <a:gd name="connsiteY4" fmla="*/ 0 h 3726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9394" h="372666">
                                  <a:moveTo>
                                    <a:pt x="0" y="0"/>
                                  </a:moveTo>
                                  <a:lnTo>
                                    <a:pt x="697819" y="2534"/>
                                  </a:lnTo>
                                  <a:lnTo>
                                    <a:pt x="1259394" y="372248"/>
                                  </a:lnTo>
                                  <a:lnTo>
                                    <a:pt x="335513" y="372666"/>
                                  </a:lnTo>
                                  <a:lnTo>
                                    <a:pt x="0" y="0"/>
                                  </a:lnTo>
                                  <a:close/>
                                </a:path>
                              </a:pathLst>
                            </a:custGeom>
                            <a:solidFill>
                              <a:srgbClr val="BDBDBD"/>
                            </a:solidFill>
                            <a:ln w="12700" cap="flat" cmpd="sng" algn="ctr">
                              <a:noFill/>
                              <a:prstDash val="solid"/>
                              <a:miter lim="800000"/>
                            </a:ln>
                            <a:effectLst/>
                          </wps:spPr>
                          <wps:bodyPr rtlCol="0" anchor="ctr"/>
                        </wps:wsp>
                        <wps:wsp>
                          <wps:cNvPr id="2074269530" name="Rectangle 2074269530"/>
                          <wps:cNvSpPr/>
                          <wps:spPr>
                            <a:xfrm rot="5400000">
                              <a:off x="5657315" y="1788631"/>
                              <a:ext cx="634880" cy="3167946"/>
                            </a:xfrm>
                            <a:prstGeom prst="rect">
                              <a:avLst/>
                            </a:prstGeom>
                            <a:solidFill>
                              <a:srgbClr val="BDBDBD"/>
                            </a:solidFill>
                            <a:ln w="12700" cap="flat" cmpd="sng" algn="ctr">
                              <a:noFill/>
                              <a:prstDash val="solid"/>
                              <a:miter lim="800000"/>
                            </a:ln>
                            <a:effectLst/>
                          </wps:spPr>
                          <wps:bodyPr rtlCol="0" anchor="ctr"/>
                        </wps:wsp>
                        <wps:wsp>
                          <wps:cNvPr id="2074269531" name="Rectangle 2074269531"/>
                          <wps:cNvSpPr/>
                          <wps:spPr>
                            <a:xfrm rot="5400000">
                              <a:off x="3357263" y="3535767"/>
                              <a:ext cx="847397" cy="504056"/>
                            </a:xfrm>
                            <a:prstGeom prst="rect">
                              <a:avLst/>
                            </a:prstGeom>
                            <a:solidFill>
                              <a:srgbClr val="BDBDBD"/>
                            </a:solidFill>
                            <a:ln w="12700" cap="flat" cmpd="sng" algn="ctr">
                              <a:noFill/>
                              <a:prstDash val="solid"/>
                              <a:miter lim="800000"/>
                            </a:ln>
                            <a:effectLst/>
                          </wps:spPr>
                          <wps:bodyPr rtlCol="0" anchor="ctr"/>
                        </wps:wsp>
                        <wps:wsp>
                          <wps:cNvPr id="2074269532" name="TextBox 69"/>
                          <wps:cNvSpPr txBox="1"/>
                          <wps:spPr>
                            <a:xfrm>
                              <a:off x="4256977" y="3186282"/>
                              <a:ext cx="3400097" cy="605380"/>
                            </a:xfrm>
                            <a:prstGeom prst="rect">
                              <a:avLst/>
                            </a:prstGeom>
                            <a:noFill/>
                          </wps:spPr>
                          <wps:txbx>
                            <w:txbxContent>
                              <w:p w:rsidR="00FD5841" w:rsidRPr="00F5066E" w:rsidRDefault="00FD5841"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استراتيجيات تعزيز الشفافية والمساءلة</w:t>
                                </w:r>
                              </w:p>
                            </w:txbxContent>
                          </wps:txbx>
                          <wps:bodyPr wrap="square">
                            <a:noAutofit/>
                          </wps:bodyPr>
                        </wps:wsp>
                        <wps:wsp>
                          <wps:cNvPr id="2074269533" name="TextBox 70"/>
                          <wps:cNvSpPr txBox="1"/>
                          <wps:spPr>
                            <a:xfrm>
                              <a:off x="3372321" y="3578361"/>
                              <a:ext cx="783225" cy="464244"/>
                            </a:xfrm>
                            <a:prstGeom prst="rect">
                              <a:avLst/>
                            </a:prstGeom>
                            <a:noFill/>
                          </wps:spPr>
                          <wps:txb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05</w:t>
                                </w:r>
                              </w:p>
                            </w:txbxContent>
                          </wps:txbx>
                          <wps:bodyPr wrap="square">
                            <a:noAutofit/>
                          </wps:bodyPr>
                        </wps:wsp>
                      </wpg:grpSp>
                    </wpg:wgp>
                  </a:graphicData>
                </a:graphic>
              </wp:inline>
            </w:drawing>
          </mc:Choice>
          <mc:Fallback>
            <w:pict>
              <v:group id="Group 71" o:spid="_x0000_s2339" style="width:392.9pt;height:235.05pt;mso-position-horizontal-relative:char;mso-position-vertical-relative:line" coordorigin="6169" coordsize="70400,42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">
                <v:group id="Group 2074269499" o:spid="_x0000_s2340" style="position:absolute;left:31539;width:39458;height:11585" coordorigin="31539" coordsize="39458,11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AtFF&#10;zAAAAOMAAAAPAAAAAAAAAAAAAAAAAKoCAABkcnMvZG93bnJldi54bWxQSwUGAAAAAAQABAD6AAAA&#10;owMAAAAA&#10;">
                  <v:shape id="Rectangle 15" o:spid="_x0000_s2341" style="position:absolute;left:36371;top:3953;width:11562;height:3701;rotation:90;visibility:visible;mso-wrap-style:square;v-text-anchor:middle" coordsize="1258787,370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Lz0coA&#10;AADjAAAADwAAAGRycy9kb3ducmV2LnhtbESPzU4CMRSF9ya8Q3NN3EnrBEFGCiEYE5cKmMjuZnqZ&#10;jk5vx7Yyw9vbBQnLk/OXb7EaXCtOFGLjWcPDWIEgrrxpuNaw373eP4GICdlg65k0nCnCajm6WWBp&#10;fM8fdNqmWuQRjiVqsCl1pZSxsuQwjn1HnL2jDw5TlqGWJmCfx10rC6Wm0mHD+cFiRxtL1c/2z2mo&#10;vj6bc2cPv/Pvw3s/aWe74ya8aH13O6yfQSQa0jV8ab8ZDYWaTYrp/FFlisyUeUAu/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i89HKAAAA4wAAAA8AAAAAAAAAAAAAAAAAmAIA&#10;AGRycy9kb3ducmV2LnhtbFBLBQYAAAAABAAEAPUAAACPAwAAAAA=&#10;" path="m560968,9340l1258787,,924074,369686,,370132,560968,9340xe" fillcolor="#ffcc5e" stroked="f" strokeweight="1pt">
                    <v:stroke joinstyle="miter"/>
                    <v:path arrowok="t" o:connecttype="custom" o:connectlocs="515246,9340;1156190,0;848758,369686;0,370132;515246,9340" o:connectangles="0,0,0,0,0"/>
                  </v:shape>
                  <v:shape id="Rectangle 15" o:spid="_x0000_s2342" style="position:absolute;left:27693;top:3867;width:11508;height:3816;rotation:90;flip:x;visibility:visible;mso-wrap-style:square;v-text-anchor:middle" coordsize="1252922,381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LS+swA&#10;AADjAAAADwAAAGRycy9kb3ducmV2LnhtbESPQWvCQBSE7wX/w/IEb7prWq2NrtJaLS30oi1Cb4/s&#10;MwnNvg3ZNcZ/7wqFHoeZ+YZZrDpbiZYaXzrWMB4pEMSZMyXnGr6/tsMZCB+QDVaOScOFPKyWvbsF&#10;psadeUftPuQiQtinqKEIoU6l9FlBFv3I1cTRO7rGYoiyyaVp8BzhtpKJUlNpseS4UGBN64Ky3/3J&#10;atjsyi6ZfXy+XO6z19q3m4P8eTtoPeh3z3MQgbrwH/5rvxsNiXp8SKZPEzWG26f4B+TyC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tLS+swAAADjAAAADwAAAAAAAAAAAAAAAACY&#10;AgAAZHJzL2Rvd25yZXYueG1sUEsFBgAAAAAEAAQA9QAAAJEDAAAAAA==&#10;" path="m558101,r694821,2993l917223,381599,,375103,558101,xe" fillcolor="#ffcc5e" stroked="f" strokeweight="1pt">
                    <v:stroke joinstyle="miter"/>
                    <v:path arrowok="t" o:connecttype="custom" o:connectlocs="512613,0;1150803,2993;842465,381599;0,375103;512613,0" o:connectangles="0,0,0,0,0"/>
                  </v:shape>
                  <v:rect id="Rectangle 2074269502" o:spid="_x0000_s2343" style="position:absolute;left:52209;top:-3170;width:6348;height:2295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k7PMsA&#10;AADjAAAADwAAAGRycy9kb3ducmV2LnhtbESPUUvDMBSF3wf7D+EKe9sSi06ty0YZOAYiY53i66W5&#10;tsXmpiRZV/31RhB8PJxzvsNZbUbbiYF8aB1ruF4oEMSVMy3XGl5PT/N7ECEiG+wck4YvCrBZTycr&#10;zI278JGGMtYiQTjkqKGJsc+lDFVDFsPC9cTJ+3DeYkzS19J4vCS47WSm1FJabDktNNjTtqHqszxb&#10;DWXlh1P3UuzeDsPzsZDfTr6z03p2NRaPICKN8T/8194bDZm6u8mWD7cqg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yWTs8ywAAAOMAAAAPAAAAAAAAAAAAAAAAAJgC&#10;AABkcnMvZG93bnJldi54bWxQSwUGAAAAAAQABAD1AAAAkAMAAAAA&#10;" fillcolor="#ffcc5e" stroked="f" strokeweight="1pt"/>
                  <v:rect id="Rectangle 2074269503" o:spid="_x0000_s2344" style="position:absolute;left:33572;top:1717;width:8473;height:50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Wep8sA&#10;AADjAAAADwAAAGRycy9kb3ducmV2LnhtbESPUUvDMBSF3wX/Q7iCby6x6px12SiCMhCRdRt7vTTX&#10;ttjclCR23X79Igg+Hs453+HMl6PtxEA+tI413E4UCOLKmZZrDdvN680MRIjIBjvHpOFIAZaLy4s5&#10;5sYdeE1DGWuRIBxy1NDE2OdShqohi2HieuLkfTlvMSbpa2k8HhLcdjJTaiottpwWGuzppaHqu/yx&#10;GsrKD5vuo3jbfQ7v60KenNyz0/r6aiyeQUQa43/4r70yGjL1eJ9Nnx7UHfx+Sn9ALs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dFZ6nywAAAOMAAAAPAAAAAAAAAAAAAAAAAJgC&#10;AABkcnMvZG93bnJldi54bWxQSwUGAAAAAAQABAD1AAAAkAMAAAAA&#10;" fillcolor="#ffcc5e" stroked="f" strokeweight="1pt"/>
                  <v:shape id="TextBox 41" o:spid="_x0000_s2345" type="#_x0000_t202" style="position:absolute;left:44890;top:5961;width:26107;height:4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968kA&#10;AADjAAAADwAAAGRycy9kb3ducmV2LnhtbESPQWvCQBSE74L/YXlCb3XXEK1GVykthZ4qWhW8PbLP&#10;JJh9G7Jbk/77rlDwOMzMN8xq09ta3Kj1lWMNk7ECQZw7U3Gh4fD98TwH4QOywdoxafglD5v1cLDC&#10;zLiOd3Tbh0JECPsMNZQhNJmUPi/Joh+7hjh6F9daDFG2hTQtdhFua5koNZMWK44LJTb0VlJ+3f9Y&#10;Dcevy/mUqm3xbqdN53ol2S6k1k+j/nUJIlAfHuH/9qfRkKiXNJktpiqF+6f4B+T6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p+968kAAADjAAAADwAAAAAAAAAAAAAAAACYAgAA&#10;ZHJzL2Rvd25yZXYueG1sUEsFBgAAAAAEAAQA9QAAAI4DAAAAAA==&#10;" filled="f" stroked="f">
                    <v:textbox>
                      <w:txbxContent>
                        <w:p w:rsidR="00FD5841" w:rsidRPr="00F5066E" w:rsidRDefault="00FD5841"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أهمية الشفافية</w:t>
                          </w:r>
                        </w:p>
                      </w:txbxContent>
                    </v:textbox>
                  </v:shape>
                  <v:shape id="TextBox 42" o:spid="_x0000_s2346" type="#_x0000_t202" style="position:absolute;left:33723;top:3260;width:7832;height:4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YcMkA&#10;AADjAAAADwAAAGRycy9kb3ducmV2LnhtbESPQWvCQBSE7wX/w/IEb3XXYKxGVymVQk8WrQreHtln&#10;Esy+DdmtSf+9Wyj0OMzMN8xq09ta3Kn1lWMNk7ECQZw7U3Gh4fj1/jwH4QOywdoxafghD5v14GmF&#10;mXEd7+l+CIWIEPYZaihDaDIpfV6SRT92DXH0rq61GKJsC2la7CLc1jJRaiYtVhwXSmzoraT8dvi2&#10;Gk676+U8VZ/F1qZN53ol2S6k1qNh/7oEEagP/+G/9ofRkKiXaTJbpCqF30/xD8j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dMYcMkAAADjAAAADwAAAAAAAAAAAAAAAACYAgAA&#10;ZHJzL2Rvd25yZXYueG1sUEsFBgAAAAAEAAQA9QAAAI4DAAAAAA==&#10;" filled="f" stroked="f">
                    <v:textbo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01</w:t>
                          </w:r>
                        </w:p>
                      </w:txbxContent>
                    </v:textbox>
                  </v:shape>
                </v:group>
                <v:group id="Group 2074269506" o:spid="_x0000_s2347" style="position:absolute;left:8593;top:8418;width:35402;height:9504" coordorigin="8593,8418" coordsize="35401,9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Idt8t&#10;zAAAAOMAAAAPAAAAAAAAAAAAAAAAAKoCAABkcnMvZG93bnJldi54bWxQSwUGAAAAAAQABAD6AAAA&#10;owMAAAAA&#10;">
                  <v:rect id="Rectangle 2074269507" o:spid="_x0000_s2348" style="position:absolute;left:17999;top:4221;width:6348;height:20842;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KtM0A&#10;AADjAAAADwAAAGRycy9kb3ducmV2LnhtbESPzU7DMBCE75V4B2uRuFTUJoX+hLoVQiq0FwSBA8dV&#10;vCSBeB3FbmreHiNV6nE0M99oVptoWzFQ7xvHGm4mCgRx6UzDlYaP9+31AoQPyAZbx6Thlzxs1hej&#10;FebGHfmNhiJUIkHY56ihDqHLpfRlTRb9xHXEyftyvcWQZF9J0+MxwW0rM6Vm0mLDaaHGjh5rKn+K&#10;g9WwD+6z2k6H8dPrd4zL58KXL8VC66vL+HAPIlAM5/CpvTMaMjW/zWbLOzWH/0/pD8j1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PirTNAAAA4wAAAA8AAAAAAAAAAAAAAAAA&#10;mAIAAGRycy9kb3ducmV2LnhtbFBLBQYAAAAABAAEAPUAAACSAwAAAAA=&#10;" fillcolor="#bdbdbd" stroked="f" strokeweight="1pt"/>
                  <v:shape id="Rectangle 15" o:spid="_x0000_s2349" style="position:absolute;left:37472;top:11330;width:9352;height:3695;rotation:90;visibility:visible;mso-wrap-style:square;v-text-anchor:middle" coordsize="1018153,369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flo8gA&#10;AADjAAAADwAAAGRycy9kb3ducmV2LnhtbERPz2vCMBS+D/Y/hDfYZWhi2bR2RtkGc4InaxGPj+at&#10;LTYvpYla/3tzGOz48f1erAbbigv1vnGsYTJWIIhLZxquNBT771EKwgdkg61j0nAjD6vl48MCM+Ou&#10;vKNLHioRQ9hnqKEOocuk9GVNFv3YdcSR+3W9xRBhX0nT4zWG21YmSk2lxYZjQ40dfdVUnvKz1bD7&#10;TI/0crileVFgIx0m5+3PWuvnp+HjHUSgIfyL/9wboyFRs9dkOn9TcXT8FP+AX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t+WjyAAAAOMAAAAPAAAAAAAAAAAAAAAAAJgCAABk&#10;cnMvZG93bnJldi54bWxQSwUGAAAAAAQABAD1AAAAjQMAAAAA&#10;" path="m326274,r691879,2535l912998,366188,,369483,326274,xe" fillcolor="#bdbdbd" stroked="f" strokeweight="1pt">
                    <v:stroke joinstyle="miter"/>
                    <v:path arrowok="t" o:connecttype="custom" o:connectlocs="299681,0;935168,2535;838584,366188;0,369483;299681,0" o:connectangles="0,0,0,0,0"/>
                  </v:shape>
                  <v:shape id="Rectangle 15" o:spid="_x0000_s2350" style="position:absolute;left:28671;top:11268;width:9504;height:3804;rotation:90;flip:x;visibility:visible;mso-wrap-style:square;v-text-anchor:middle" coordsize="1034721,380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gUSMoA&#10;AADjAAAADwAAAGRycy9kb3ducmV2LnhtbESP3WrCQBSE74W+w3IKvZG6a1Cr0VWkVPDWnwc4Zo9J&#10;MHs2ZLcx8endQsHLYWa+YVabzlaipcaXjjWMRwoEceZMybmG82n3OQfhA7LByjFp6MnDZv02WGFq&#10;3J0P1B5DLiKEfYoaihDqVEqfFWTRj1xNHL2rayyGKJtcmgbvEW4rmSg1kxZLjgsF1vRdUHY7/loN&#10;11Df7L7Ett9eduPLY9hPHz+91h/v3XYJIlAXXuH/9t5oSNTXJJktpmoBf5/iH5DrJ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e4FEjKAAAA4wAAAA8AAAAAAAAAAAAAAAAAmAIA&#10;AGRycy9kb3ducmV2LnhtbFBLBQYAAAAABAAEAPUAAACPAwAAAAA=&#10;" path="m342842,r691879,2535l923568,379959,,380380,342842,xe" fillcolor="#bdbdbd" stroked="f" strokeweight="1pt">
                    <v:stroke joinstyle="miter"/>
                    <v:path arrowok="t" o:connecttype="custom" o:connectlocs="314899,0;950386,2535;848293,379959;0,380380;314899,0" o:connectangles="0,0,0,0,0"/>
                  </v:shape>
                  <v:rect id="Rectangle 2074269510" o:spid="_x0000_s2351" style="position:absolute;left:33572;top:10176;width:8474;height:5040;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HcwA&#10;AADjAAAADwAAAGRycy9kb3ducmV2LnhtbESPy07CQBSG9ya8w+SQuDEwpSqXwkCMCYobAoUFy5PO&#10;oa12zjSdsYxv7yxMXP75b/lWm2Aa0VPnassKJuMEBHFhdc2lgvNpO5qDcB5ZY2OZFPyQg816cLfC&#10;TNsbH6nPfSniCLsMFVTet5mUrqjIoBvbljh6V9sZ9FF2pdQd3uK4aWSaJFNpsOb4UGFLrxUVX/m3&#10;UfDh7aXcPvYPb4fPEBbvuSv2+Vyp+2F4WYLwFPx/+K+90wrSZPaUThfPk0gRmSIPyP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df+EHcwAAADjAAAADwAAAAAAAAAAAAAAAACY&#10;AgAAZHJzL2Rvd25yZXYueG1sUEsFBgAAAAAEAAQA9QAAAJEDAAAAAA==&#10;" fillcolor="#bdbdbd" stroked="f" strokeweight="1pt"/>
                  <v:shape id="TextBox 48" o:spid="_x0000_s2352" type="#_x0000_t202" style="position:absolute;left:8593;top:12244;width:27440;height:4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GIrsoA&#10;AADjAAAADwAAAGRycy9kb3ducmV2LnhtbESPzWrDMBCE74W8g9hAb4lkk183SigthZxS4jaF3hZr&#10;Y5taK2OpsfP2USHQ4zAz3zCb3WAbcaHO1441JFMFgrhwpuZSw+fH22QFwgdkg41j0nAlD7vt6GGD&#10;mXE9H+mSh1JECPsMNVQhtJmUvqjIop+6ljh6Z9dZDFF2pTQd9hFuG5kqtZAWa44LFbb0UlHxk/9a&#10;DafD+ftrpt7LVztvezcoyXYttX4cD89PIAIN4T98b++NhlQtZ+liPU8S+PsU/4Dc3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cxiK7KAAAA4wAAAA8AAAAAAAAAAAAAAAAAmAIA&#10;AGRycy9kb3ducmV2LnhtbFBLBQYAAAAABAAEAPUAAACPAwAAAAA=&#10;" filled="f" stroked="f">
                    <v:textbox>
                      <w:txbxContent>
                        <w:p w:rsidR="00FD5841" w:rsidRPr="00F5066E" w:rsidRDefault="00FD5841"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دور المساءلة</w:t>
                          </w:r>
                        </w:p>
                      </w:txbxContent>
                    </v:textbox>
                  </v:shape>
                  <v:shape id="TextBox 49" o:spid="_x0000_s2353" type="#_x0000_t202" style="position:absolute;left:33723;top:11406;width:7832;height:4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W2csA&#10;AADjAAAADwAAAGRycy9kb3ducmV2LnhtbESPS2vDMBCE74H+B7GF3BopJo/GtRxKQyGnhKQP6G2x&#10;NraptTKWGjv/PgoUchxm5hsmWw+2EWfqfO1Yw3SiQBAXztRcavj8eH96BuEDssHGMWm4kId1/jDK&#10;MDWu5wOdj6EUEcI+RQ1VCG0qpS8qsugnriWO3sl1FkOUXSlNh32E20YmSi2kxZrjQoUtvVVU/B7/&#10;rIav3enne6b25cbO294NSrJdSa3Hj8PrC4hAQ7iH/9tboyFRy1myWM2nCdw+xT8g8y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H4xbZywAAAOMAAAAPAAAAAAAAAAAAAAAAAJgC&#10;AABkcnMvZG93bnJldi54bWxQSwUGAAAAAAQABAD1AAAAkAMAAAAA&#10;" filled="f" stroked="f">
                    <v:textbo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02</w:t>
                          </w:r>
                        </w:p>
                      </w:txbxContent>
                    </v:textbox>
                  </v:shape>
                </v:group>
                <v:group id="Group 2074269513" o:spid="_x0000_s2354" style="position:absolute;left:31509;top:16794;width:40845;height:8519" coordorigin="31509,16794" coordsize="40845,8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d2Opo&#10;zAAAAOMAAAAPAAAAAAAAAAAAAAAAAKoCAABkcnMvZG93bnJldi54bWxQSwUGAAAAAAQABAD6AAAA&#10;owMAAAAA&#10;">
                  <v:rect id="Rectangle 2074269514" o:spid="_x0000_s2355" style="position:absolute;left:54956;top:6798;width:6349;height:2844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6mMwA&#10;AADjAAAADwAAAGRycy9kb3ducmV2LnhtbESPT2vCQBTE74V+h+UJvdWNqY2aukoVLG1v/kE8vmaf&#10;STD7NuyuMf323UKhx2FmfsPMl71pREfO15YVjIYJCOLC6ppLBYf95nEKwgdkjY1lUvBNHpaL+7s5&#10;5treeEvdLpQiQtjnqKAKoc2l9EVFBv3QtsTRO1tnMETpSqkd3iLcNDJNkkwarDkuVNjSuqLisrsa&#10;BZNi66art8+v9Lo6yY/uhJenY6bUw6B/fQERqA//4b/2u1aQJpNxms2eR2P4/RT/gFz8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BmQ6mMwAAADjAAAADwAAAAAAAAAAAAAAAACY&#10;AgAAZHJzL2Rvd25yZXYueG1sUEsFBgAAAAAEAAQA9QAAAJEDAAAAAA==&#10;" fillcolor="#9fcfd1" stroked="f" strokeweight="1pt"/>
                  <v:shape id="Rectangle 15" o:spid="_x0000_s2356" style="position:absolute;left:37858;top:19204;width:8486;height:3665;rotation:90;visibility:visible;mso-wrap-style:square;v-text-anchor:middle" coordsize="923952,366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FO80A&#10;AADjAAAADwAAAGRycy9kb3ducmV2LnhtbESPQUvDQBSE74L/YXmCl2J3E0zU2G2x0kKpB7UVvT6y&#10;z2ww+zZk1zb9964geBxm5htmthhdJw40hNazhmyqQBDX3rTcaHjbr69uQYSIbLDzTBpOFGAxPz+b&#10;YWX8kV/psIuNSBAOFWqwMfaVlKG25DBMfU+cvE8/OIxJDo00Ax4T3HUyV6qUDltOCxZ7erRUf+2+&#10;nYbJZvLyvjfb5cfT8tkWpzJbqdVa68uL8eEeRKQx/of/2hujIVc313l5V2QF/H5Kf0DOf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f0BTvNAAAA4wAAAA8AAAAAAAAAAAAAAAAA&#10;mAIAAGRycy9kb3ducmV2LnhtbFBLBQYAAAAABAAEAPUAAACSAwAAAAA=&#10;" path="m112763,220l813581,,923952,366503,,362728,112763,220xe" fillcolor="#9fcfd1" stroked="f" strokeweight="1pt">
                    <v:stroke joinstyle="miter"/>
                    <v:path arrowok="t" o:connecttype="custom" o:connectlocs="103572,220;747271,0;848646,366503;0,362728;103572,220" o:connectangles="0,0,0,0,0"/>
                  </v:shape>
                  <v:shape id="Rectangle 15" o:spid="_x0000_s2357" style="position:absolute;left:29247;top:19152;width:8335;height:3812;rotation:90;flip:x;visibility:visible;mso-wrap-style:square;v-text-anchor:middle" coordsize="907528,381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HssA&#10;AADjAAAADwAAAGRycy9kb3ducmV2LnhtbESP0WrCQBRE34X+w3ILfdNN0prW6CptQRCfNPoB1+w1&#10;CWbvhuyqqV/fFQQfh5k5w8wWvWnEhTpXW1YQjyIQxIXVNZcK9rvl8AuE88gaG8uk4I8cLOYvgxlm&#10;2l55S5fclyJA2GWooPK+zaR0RUUG3ci2xME72s6gD7Irpe7wGuCmkUkUpdJgzWGhwpZ+KypO+dko&#10;WJ9vq5/9Uhfxe9qub4ddfow3tVJvr/33FISn3j/Dj/ZKK0iiz48knYzjFO6fwh+Q8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0r8keywAAAOMAAAAPAAAAAAAAAAAAAAAAAJgC&#10;AABkcnMvZG93bnJldi54bWxQSwUGAAAAAAQABAD1AAAAkAMAAAAA&#10;" path="m105336,l806870,2534,907528,377300,,381129,105336,xe" fillcolor="#9fcfd1" stroked="f" strokeweight="1pt">
                    <v:stroke joinstyle="miter"/>
                    <v:path arrowok="t" o:connecttype="custom" o:connectlocs="96751,0;741107,2534;833561,377300;0,381129;96751,0" o:connectangles="0,0,0,0,0"/>
                  </v:shape>
                  <v:rect id="Rectangle 2074269517" o:spid="_x0000_s2358" style="position:absolute;left:33572;top:18556;width:8474;height:50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ak78wA&#10;AADjAAAADwAAAGRycy9kb3ducmV2LnhtbESPQU/CQBSE7yb+h80z8SZbqrZQWYiYaMQbSAjHR/fZ&#10;NnTfNrtLqf+eJTHxOJmZbzKzxWBa0ZPzjWUF41ECgri0uuFKwfb7/WECwgdkja1lUvBLHhbz25sZ&#10;FtqeeU39JlQiQtgXqKAOoSuk9GVNBv3IdsTR+7HOYIjSVVI7PEe4aWWaJJk02HBcqLGjt5rK4+Zk&#10;FOTl2k2WH1+H9LTcy1W/x+PjLlPq/m54fQERaAj/4b/2p1aQJvlTmk2fxzlcP8U/IOc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9rak78wAAADjAAAADwAAAAAAAAAAAAAAAACY&#10;AgAAZHJzL2Rvd25yZXYueG1sUEsFBgAAAAAEAAQA9QAAAJEDAAAAAA==&#10;" fillcolor="#9fcfd1" stroked="f" strokeweight="1pt"/>
                  <v:shape id="TextBox 55" o:spid="_x0000_s2359" type="#_x0000_t202" style="position:absolute;left:45266;top:16934;width:27086;height:7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hM8cA&#10;AADjAAAADwAAAGRycy9kb3ducmV2LnhtbERPz2vCMBS+C/4P4Qm7adKiTjtTkY3BThM7N9jt0Tzb&#10;YvNSmsx2//1yGHj8+H7v9qNtxY163zjWkCwUCOLSmYYrDeeP1/kGhA/IBlvHpOGXPOzz6WSHmXED&#10;n+hWhErEEPYZaqhD6DIpfVmTRb9wHXHkLq63GCLsK2l6HGK4bWWq1FpabDg21NjRc03ltfixGj7f&#10;L99fS3WsXuyqG9yoJNut1PphNh6eQAQaw138734zGlL1uEzX21USR8dP8Q/I/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LITPHAAAA4wAAAA8AAAAAAAAAAAAAAAAAmAIAAGRy&#10;cy9kb3ducmV2LnhtbFBLBQYAAAAABAAEAPUAAACMAwAAAAA=&#10;" filled="f" stroked="f">
                    <v:textbox>
                      <w:txbxContent>
                        <w:p w:rsidR="00FD5841" w:rsidRPr="00F5066E" w:rsidRDefault="00FD5841" w:rsidP="00F5066E">
                          <w:pPr>
                            <w:jc w:val="center"/>
                            <w:rPr>
                              <w:rFonts w:eastAsia="Calibri" w:cs="Adobe Arabic"/>
                              <w:b/>
                              <w:bCs/>
                              <w:kern w:val="24"/>
                              <w:sz w:val="32"/>
                              <w:szCs w:val="32"/>
                            </w:rPr>
                          </w:pPr>
                          <w:r w:rsidRPr="00F5066E">
                            <w:rPr>
                              <w:rFonts w:eastAsia="Calibri" w:cs="Adobe Arabic"/>
                              <w:b/>
                              <w:bCs/>
                              <w:kern w:val="24"/>
                              <w:sz w:val="32"/>
                              <w:szCs w:val="32"/>
                            </w:rPr>
                            <w:t xml:space="preserve"> </w:t>
                          </w:r>
                          <w:r w:rsidRPr="00F5066E">
                            <w:rPr>
                              <w:rFonts w:eastAsia="Calibri" w:hAnsi="Adobe Arabic" w:cs="Adobe Arabic"/>
                              <w:b/>
                              <w:bCs/>
                              <w:kern w:val="24"/>
                              <w:sz w:val="32"/>
                              <w:szCs w:val="32"/>
                              <w:rtl/>
                              <w:lang w:bidi="ar-EG"/>
                            </w:rPr>
                            <w:t>التكنولوجيا ودورها في تعزيز الشفافية والمساءلة</w:t>
                          </w:r>
                        </w:p>
                      </w:txbxContent>
                    </v:textbox>
                  </v:shape>
                  <v:shape id="TextBox 56" o:spid="_x0000_s2360" type="#_x0000_t202" style="position:absolute;left:33723;top:19131;width:7832;height:4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eEqMoA&#10;AADjAAAADwAAAGRycy9kb3ducmV2LnhtbESPzWrDMBCE74W8g9hAb4kUkz+7UUJpKeSUErcp9LZY&#10;G9vUWhlLjZ23jwqBHoeZ+YbZ7AbbiAt1vnasYTZVIIgLZ2ouNXx+vE3WIHxANtg4Jg1X8rDbjh42&#10;mBnX85EueShFhLDPUEMVQptJ6YuKLPqpa4mjd3adxRBlV0rTYR/htpGJUktpsea4UGFLLxUVP/mv&#10;1XA6nL+/5uq9fLWLtneDkmxTqfXjeHh+AhFoCP/he3tvNCRqNU+W6WKWwt+n+Afk9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HhKjKAAAA4wAAAA8AAAAAAAAAAAAAAAAAmAIA&#10;AGRycy9kb3ducmV2LnhtbFBLBQYAAAAABAAEAPUAAACPAwAAAAA=&#10;" filled="f" stroked="f">
                    <v:textbo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03</w:t>
                          </w:r>
                        </w:p>
                      </w:txbxContent>
                    </v:textbox>
                  </v:shape>
                </v:group>
                <v:group id="Group 2074269520" o:spid="_x0000_s2361" style="position:absolute;left:6169;top:24195;width:37850;height:9574" coordorigin="6169,24195" coordsize="37849,9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NmvqLL&#10;AAAA4wAAAA8AAAAAAAAAAAAAAAAAqgIAAGRycy9kb3ducmV2LnhtbFBLBQYAAAAABAAEAPoAAACi&#10;AwAAAAA=&#10;">
                  <v:rect id="Rectangle 2074269521" o:spid="_x0000_s2362" style="position:absolute;left:15766;top:14680;width:6348;height:25542;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38OsoA&#10;AADjAAAADwAAAGRycy9kb3ducmV2LnhtbESPT2vCQBTE70K/w/IKvekmaU01ukooLUhvtfH+zL78&#10;wezbkF1j+u27QqHHYWZ+w2z3k+nESINrLSuIFxEI4tLqlmsFxffHfAXCeWSNnWVS8EMO9ruH2RYz&#10;bW/8RePR1yJA2GWooPG+z6R0ZUMG3cL2xMGr7GDQBznUUg94C3DTySSKUmmw5bDQYE9vDZWX49Uo&#10;WD4XaXteFfnpM32/lNdq1HlcKfX0OOUbEJ4m/x/+ax+0giR6fUnS9TKJ4f4p/AG5+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1d/DrKAAAA4wAAAA8AAAAAAAAAAAAAAAAAmAIA&#10;AGRycy9kb3ducmV2LnhtbFBLBQYAAAAABAAEAPUAAACPAwAAAAA=&#10;" fillcolor="#3d8e92" stroked="f" strokeweight="1pt"/>
                  <v:shape id="Rectangle 15" o:spid="_x0000_s2363" style="position:absolute;left:37383;top:27109;width:9549;height:3722;rotation:90;visibility:visible;mso-wrap-style:square;v-text-anchor:middle" coordsize="1039647,37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6KqsoA&#10;AADjAAAADwAAAGRycy9kb3ducmV2LnhtbESP0UoDMRRE3wX/IdyCbzbbqGu7Ni0iCFao4LYfcNlc&#10;N9HNzbJJ29WvbwTBx2FmzjDL9eg7caQhusAaZtMCBHETjONWw373fD0HEROywS4wafimCOvV5cUS&#10;KxNO/E7HOrUiQzhWqMGm1FdSxsaSxzgNPXH2PsLgMWU5tNIMeMpw30lVFKX06DgvWOzpyVLzVR+8&#10;hi19Wrqp+0XpXHqtd5u3H24OWl9NxscHEInG9B/+a78YDaq4v1Xl4k4p+P2U/4Bcn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Y+iqrKAAAA4wAAAA8AAAAAAAAAAAAAAAAAmAIA&#10;AGRycy9kb3ducmV2LnhtbFBLBQYAAAAABAAEAPUAAACPAwAAAAA=&#10;" path="m,l697819,13552r341827,357811l112985,372239,,xe" fillcolor="#3d8e92" stroked="f" strokeweight="1pt">
                    <v:stroke joinstyle="miter"/>
                    <v:path arrowok="t" o:connecttype="custom" o:connectlocs="0,0;640943,13552;954909,371363;103776,372239;0,0" o:connectangles="0,0,0,0,0"/>
                  </v:shape>
                  <v:shape id="Rectangle 15" o:spid="_x0000_s2364" style="position:absolute;left:28775;top:27082;width:9324;height:3769;rotation:90;flip:x;visibility:visible;mso-wrap-style:square;v-text-anchor:middle" coordsize="1015064,376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RVIcoA&#10;AADjAAAADwAAAGRycy9kb3ducmV2LnhtbESPQUsDMRSE70L/Q3gFbzZxq7WuTUsRC4oXtwpeH5vn&#10;Zu3mJWzi7vrvjSB4HGbmG2azm1wnBupj61nD5UKBIK69abnR8PZ6uFiDiAnZYOeZNHxThN12drbB&#10;0viRKxqOqREZwrFEDTalUEoZa0sO48IH4ux9+N5hyrJvpOlxzHDXyUKplXTYcl6wGOjeUn06fjkN&#10;w/O7VVW9PDxgWNvRvoS2+nzS+nw+7e9AJJrSf/iv/Wg0FOrmqljdXhdL+P2U/4D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30VSHKAAAA4wAAAA8AAAAAAAAAAAAAAAAAmAIA&#10;AGRycy9kb3ducmV2LnhtbFBLBQYAAAAABAAEAPUAAACPAwAAAAA=&#10;" path="m,l688821,5286r326243,371580l88990,372233,,xe" fillcolor="#3d8e92" stroked="f" strokeweight="1pt">
                    <v:stroke joinstyle="miter"/>
                    <v:path arrowok="t" o:connecttype="custom" o:connectlocs="0,0;632679,5286;932332,376866;81737,372233;0,0" o:connectangles="0,0,0,0,0"/>
                  </v:shape>
                  <v:rect id="Rectangle 2074269524" o:spid="_x0000_s2365" style="position:absolute;left:33572;top:27012;width:8474;height:5040;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pfosoA&#10;AADjAAAADwAAAGRycy9kb3ducmV2LnhtbESPT2vCQBTE74V+h+UVvNWNUaOmrhKKhdJbbbw/sy9/&#10;MPs2ZNcYv323UPA4zMxvmO1+NK0YqHeNZQWzaQSCuLC64UpB/vPxugbhPLLG1jIpuJOD/e75aYup&#10;tjf+puHoKxEg7FJUUHvfpVK6oiaDbmo74uCVtjfog+wrqXu8BbhpZRxFiTTYcFiosaP3morL8WoU&#10;LOd50pzXeXb6Sg6X4loOOpuVSk1exuwNhKfRP8L/7U+tII5WizjZLOMF/H0Kf0D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0qX6LKAAAA4wAAAA8AAAAAAAAAAAAAAAAAmAIA&#10;AGRycy9kb3ducmV2LnhtbFBLBQYAAAAABAAEAPUAAACPAwAAAAA=&#10;" fillcolor="#3d8e92" stroked="f" strokeweight="1pt"/>
                  <v:shape id="TextBox 62" o:spid="_x0000_s2366" type="#_x0000_t202" style="position:absolute;left:10752;top:25218;width:21853;height:4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ZEEMoA&#10;AADjAAAADwAAAGRycy9kb3ducmV2LnhtbESPQWvCQBSE7wX/w/IEb3XXYKxGVymVQk8WrQreHtln&#10;Esy+DdmtSf+9Wyj0OMzMN8xq09ta3Kn1lWMNk7ECQZw7U3Gh4fj1/jwH4QOywdoxafghD5v14GmF&#10;mXEd7+l+CIWIEPYZaihDaDIpfV6SRT92DXH0rq61GKJsC2la7CLc1jJRaiYtVhwXSmzoraT8dvi2&#10;Gk676+U8VZ/F1qZN53ol2S6k1qNh/7oEEagP/+G/9ofRkKiXaTJbpEkK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ZmRBDKAAAA4wAAAA8AAAAAAAAAAAAAAAAAmAIA&#10;AGRycy9kb3ducmV2LnhtbFBLBQYAAAAABAAEAPUAAACPAwAAAAA=&#10;" filled="f" stroked="f">
                    <v:textbox>
                      <w:txbxContent>
                        <w:p w:rsidR="00FD5841" w:rsidRPr="00F5066E" w:rsidRDefault="00FD5841" w:rsidP="00F5066E">
                          <w:pPr>
                            <w:jc w:val="center"/>
                            <w:rPr>
                              <w:rFonts w:eastAsia="Calibri" w:hAnsi="Adobe Arabic" w:cs="Adobe Arabic"/>
                              <w:b/>
                              <w:bCs/>
                              <w:color w:val="FFFFFF" w:themeColor="background1"/>
                              <w:kern w:val="24"/>
                              <w:sz w:val="32"/>
                              <w:szCs w:val="32"/>
                              <w:lang w:bidi="ar-EG"/>
                            </w:rPr>
                          </w:pPr>
                          <w:r w:rsidRPr="00F5066E">
                            <w:rPr>
                              <w:rFonts w:eastAsia="Calibri" w:hAnsi="Adobe Arabic" w:cs="Adobe Arabic"/>
                              <w:b/>
                              <w:bCs/>
                              <w:color w:val="FFFFFF" w:themeColor="background1"/>
                              <w:kern w:val="24"/>
                              <w:sz w:val="32"/>
                              <w:szCs w:val="32"/>
                              <w:rtl/>
                              <w:lang w:bidi="ar-EG"/>
                            </w:rPr>
                            <w:t>التحديات والحلول</w:t>
                          </w:r>
                        </w:p>
                      </w:txbxContent>
                    </v:textbox>
                  </v:shape>
                  <v:shape id="TextBox 63" o:spid="_x0000_s2367" type="#_x0000_t202" style="position:absolute;left:33723;top:27399;width:7832;height:4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aZ8oA&#10;AADjAAAADwAAAGRycy9kb3ducmV2LnhtbESPQWvCQBSE7wX/w/IEb3XXoKlGVymVQk8WrQreHtln&#10;Esy+DdmtSf+9Wyj0OMzMN8xq09ta3Kn1lWMNk7ECQZw7U3Gh4fj1/jwH4QOywdoxafghD5v14GmF&#10;mXEd7+l+CIWIEPYZaihDaDIpfV6SRT92DXH0rq61GKJsC2la7CLc1jJRKpUWK44LJTb0VlJ+O3xb&#10;Dafd9XKeqs9ia2dN53ol2S6k1qNh/7oEEagP/+G/9ofRkKiXaZIuZkkK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a02mfKAAAA4wAAAA8AAAAAAAAAAAAAAAAAmAIA&#10;AGRycy9kb3ducmV2LnhtbFBLBQYAAAAABAAEAPUAAACPAwAAAAA=&#10;" filled="f" stroked="f">
                    <v:textbo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04</w:t>
                          </w:r>
                        </w:p>
                      </w:txbxContent>
                    </v:textbox>
                  </v:shape>
                </v:group>
                <v:group id="Group 2074269527" o:spid="_x0000_s2368" style="position:absolute;left:31594;top:30547;width:44976;height:11567" coordorigin="31594,30547" coordsize="44976,11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8m1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nrLEn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sjybW&#10;zAAAAOMAAAAPAAAAAAAAAAAAAAAAAKoCAABkcnMvZG93bnJldi54bWxQSwUGAAAAAAQABAD6AAAA&#10;owMAAAAA&#10;">
                  <v:shape id="Rectangle 15" o:spid="_x0000_s2369" style="position:absolute;left:36275;top:34467;width:11567;height:3727;rotation:90;visibility:visible;mso-wrap-style:square;v-text-anchor:middle" coordsize="1259394,372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8y+sgA&#10;AADjAAAADwAAAGRycy9kb3ducmV2LnhtbERPz0/CMBS+m/g/NM/Em7Q2OHFSCCEY8YAZ6MHjy/rc&#10;FtbXsRYY/z09mHj88v2ezgfXihP1ofFs4HGkQBCX3jZcGfj+enuYgAgR2WLrmQxcKMB8dnszxdz6&#10;M2/ptIuVSCEccjRQx9jlUoayJodh5DvixP363mFMsK+k7fGcwl0rtVKZdNhwaqixo2VN5X53dAY2&#10;Kz4EPk4y1W4/f/TloyjeQ2HM/d2weAURaYj/4j/32hrQ6nmss5cnnUanT+kPy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zL6yAAAAOMAAAAPAAAAAAAAAAAAAAAAAJgCAABk&#10;cnMvZG93bnJldi54bWxQSwUGAAAAAAQABAD1AAAAjQMAAAAA&#10;" path="m,l697819,2534r561575,362890l350372,372666,,xe" fillcolor="#bdbdbd" stroked="f" strokeweight="1pt">
                    <v:stroke joinstyle="miter"/>
                    <v:path arrowok="t" o:connecttype="custom" o:connectlocs="0,0;640944,2534;1156748,365424;321815,372666;0,0" o:connectangles="0,0,0,0,0"/>
                  </v:shape>
                  <v:shape id="Rectangle 15" o:spid="_x0000_s2370" style="position:absolute;left:27674;top:34467;width:11567;height:3727;rotation:90;flip:x;visibility:visible;mso-wrap-style:square;v-text-anchor:middle" coordsize="1259394,372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WXGswA&#10;AADjAAAADwAAAGRycy9kb3ducmV2LnhtbESPQUvDQBSE70L/w/IKXqTdbdBoY7eltAq99GDsQW+P&#10;7DMbzL4N2TVN/fWuIHgcZuYbZrUZXSsG6kPjWcNirkAQV940XGs4vT7PHkCEiGyw9UwaLhRgs55c&#10;rbAw/swvNJSxFgnCoUANNsaukDJUlhyGue+Ik/fhe4cxyb6WpsdzgrtWZkrl0mHDacFiRztL1Wf5&#10;5TR8H2h/vNB7qW6sz99ClLv906D19XTcPoKINMb/8F/7YDRk6v42y5d32RJ+P6U/IN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7WXGswAAADjAAAADwAAAAAAAAAAAAAAAACY&#10;AgAAZHJzL2Rvd25yZXYueG1sUEsFBgAAAAAEAAQA9QAAAJEDAAAAAA==&#10;" path="m,l697819,2534r561575,369714l335513,372666,,xe" fillcolor="#bdbdbd" stroked="f" strokeweight="1pt">
                    <v:stroke joinstyle="miter"/>
                    <v:path arrowok="t" o:connecttype="custom" o:connectlocs="0,0;640944,2534;1156748,372248;308167,372666;0,0" o:connectangles="0,0,0,0,0"/>
                  </v:shape>
                  <v:rect id="Rectangle 2074269530" o:spid="_x0000_s2371" style="position:absolute;left:56572;top:17886;width:6349;height:3168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iMoA&#10;AADjAAAADwAAAGRycy9kb3ducmV2LnhtbESPy2oCMRSG9wXfIRyhu5qZsd6mRpFCoSuhtgXdHZLT&#10;mcHkZJykOvr0zULo8ue/8S3XvbPiTF1oPCvIRxkIYu1Nw5WCr8+3pzmIEJENWs+k4EoB1qvBwxJL&#10;4y/8QeddrEQa4VCigjrGtpQy6JochpFviZP34zuHMcmukqbDSxp3VhZZNpUOG04PNbb0WpM+7n6d&#10;AiPtdXzanrSm2yHffx/y40ZbpR6H/eYFRKQ+/ofv7XejoMhmz8V0MRknisSUeEC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s6v4jKAAAA4wAAAA8AAAAAAAAAAAAAAAAAmAIA&#10;AGRycy9kb3ducmV2LnhtbFBLBQYAAAAABAAEAPUAAACPAwAAAAA=&#10;" fillcolor="#bdbdbd" stroked="f" strokeweight="1pt"/>
                  <v:rect id="Rectangle 2074269531" o:spid="_x0000_s2372" style="position:absolute;left:33572;top:35357;width:8474;height:50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YaE8sA&#10;AADjAAAADwAAAGRycy9kb3ducmV2LnhtbESPQWsCMRSE74X+h/AKvdXsrlbbrVGkIHgSalvQ2yN5&#10;3V1MXtZN1NVf3xSEHoeZ+YaZzntnxYm60HhWkA8yEMTam4YrBV+fy6cXECEiG7SeScGFAsxn93dT&#10;LI0/8wedNrESCcKhRAV1jG0pZdA1OQwD3xIn78d3DmOSXSVNh+cEd1YWWTaWDhtOCzW29F6T3m+O&#10;ToGR9jI8rA9a03WXb793+X6hrVKPD/3iDUSkPv6Hb+2VUVBkk1Exfn0e5vD3Kf0BOfs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0dhoTywAAAOMAAAAPAAAAAAAAAAAAAAAAAJgC&#10;AABkcnMvZG93bnJldi54bWxQSwUGAAAAAAQABAD1AAAAkAMAAAAA&#10;" fillcolor="#bdbdbd" stroked="f" strokeweight="1pt"/>
                  <v:shape id="TextBox 69" o:spid="_x0000_s2373" type="#_x0000_t202" style="position:absolute;left:42569;top:31862;width:34001;height:6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KucoA&#10;AADjAAAADwAAAGRycy9kb3ducmV2LnhtbESPS2vDMBCE74X+B7GF3hopbp5OlFBaCjmlxHlAbou1&#10;sU2tlbHU2Pn3VSHQ4zAz3zDLdW9rcaXWV441DAcKBHHuTMWFhsP+82UGwgdkg7Vj0nAjD+vV48MS&#10;U+M63tE1C4WIEPYpaihDaFIpfV6SRT9wDXH0Lq61GKJsC2la7CLc1jJRaiItVhwXSmzovaT8O/ux&#10;Go7by/k0Ul/Fhx03neuVZDuXWj8/9W8LEIH68B++tzdGQ6Kmo2QyH78m8Pcp/g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xWSrnKAAAA4wAAAA8AAAAAAAAAAAAAAAAAmAIA&#10;AGRycy9kb3ducmV2LnhtbFBLBQYAAAAABAAEAPUAAACPAwAAAAA=&#10;" filled="f" stroked="f">
                    <v:textbox>
                      <w:txbxContent>
                        <w:p w:rsidR="00FD5841" w:rsidRPr="00F5066E" w:rsidRDefault="00FD5841" w:rsidP="00F5066E">
                          <w:pPr>
                            <w:jc w:val="center"/>
                            <w:rPr>
                              <w:rFonts w:eastAsia="Calibri" w:hAnsi="Adobe Arabic" w:cs="Adobe Arabic"/>
                              <w:b/>
                              <w:bCs/>
                              <w:kern w:val="24"/>
                              <w:sz w:val="32"/>
                              <w:szCs w:val="32"/>
                              <w:lang w:bidi="ar-EG"/>
                            </w:rPr>
                          </w:pPr>
                          <w:r w:rsidRPr="00F5066E">
                            <w:rPr>
                              <w:rFonts w:eastAsia="Calibri" w:hAnsi="Adobe Arabic" w:cs="Adobe Arabic"/>
                              <w:b/>
                              <w:bCs/>
                              <w:kern w:val="24"/>
                              <w:sz w:val="32"/>
                              <w:szCs w:val="32"/>
                              <w:rtl/>
                              <w:lang w:bidi="ar-EG"/>
                            </w:rPr>
                            <w:t>استراتيجيات تعزيز الشفافية والمساءلة</w:t>
                          </w:r>
                        </w:p>
                      </w:txbxContent>
                    </v:textbox>
                  </v:shape>
                  <v:shape id="TextBox 70" o:spid="_x0000_s2374" type="#_x0000_t202" style="position:absolute;left:33723;top:35783;width:7832;height:4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rvIsoA&#10;AADjAAAADwAAAGRycy9kb3ducmV2LnhtbESPS2vDMBCE74H8B7GF3hKpztuNEkpLIaeE5gW9LdbG&#10;NrFWxlJj599XhUCPw8x8wyzXna3EjRpfOtbwMlQgiDNnSs41HA+fgzkIH5ANVo5Jw508rFf93hJT&#10;41r+ots+5CJC2KeooQihTqX0WUEW/dDVxNG7uMZiiLLJpWmwjXBbyUSpqbRYclwosKb3grLr/sdq&#10;OG0v3+ex2uUfdlK3rlOS7UJq/fzUvb2CCNSF//CjvTEaEjUbJ9PFZDSCv0/xD8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a7yLKAAAA4wAAAA8AAAAAAAAAAAAAAAAAmAIA&#10;AGRycy9kb3ducmV2LnhtbFBLBQYAAAAABAAEAPUAAACPAwAAAAA=&#10;" filled="f" stroked="f">
                    <v:textbox>
                      <w:txbxContent>
                        <w:p w:rsidR="00FD5841" w:rsidRDefault="00FD5841" w:rsidP="00F5066E">
                          <w:pPr>
                            <w:jc w:val="center"/>
                            <w:rPr>
                              <w:rFonts w:eastAsia="Calibri" w:cs="Adobe Arabic"/>
                              <w:b/>
                              <w:bCs/>
                              <w:color w:val="000000"/>
                              <w:kern w:val="24"/>
                              <w:sz w:val="36"/>
                              <w:szCs w:val="36"/>
                            </w:rPr>
                          </w:pPr>
                          <w:r>
                            <w:rPr>
                              <w:rFonts w:eastAsia="Calibri" w:cs="Adobe Arabic"/>
                              <w:b/>
                              <w:bCs/>
                              <w:color w:val="000000"/>
                              <w:kern w:val="24"/>
                              <w:sz w:val="36"/>
                              <w:szCs w:val="36"/>
                            </w:rPr>
                            <w:t>05</w:t>
                          </w:r>
                        </w:p>
                      </w:txbxContent>
                    </v:textbox>
                  </v:shape>
                </v:group>
                <w10:wrap anchorx="page"/>
                <w10:anchorlock/>
              </v:group>
            </w:pict>
          </mc:Fallback>
        </mc:AlternateContent>
      </w:r>
    </w:p>
    <w:p w:rsidR="009762C9"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88FB127" wp14:editId="1D903A61">
                <wp:extent cx="5731510" cy="892088"/>
                <wp:effectExtent l="0" t="0" r="2540" b="22860"/>
                <wp:docPr id="207426850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09" name="مجموعة 47"/>
                        <wpg:cNvGrpSpPr/>
                        <wpg:grpSpPr>
                          <a:xfrm>
                            <a:off x="0" y="0"/>
                            <a:ext cx="5731510" cy="895351"/>
                            <a:chOff x="0" y="0"/>
                            <a:chExt cx="5878196" cy="918845"/>
                          </a:xfrm>
                        </wpg:grpSpPr>
                        <wpg:grpSp>
                          <wpg:cNvPr id="2074268510" name="مجموعة 48"/>
                          <wpg:cNvGrpSpPr/>
                          <wpg:grpSpPr>
                            <a:xfrm>
                              <a:off x="0" y="0"/>
                              <a:ext cx="5878196" cy="918845"/>
                              <a:chOff x="0" y="0"/>
                              <a:chExt cx="6240348" cy="919070"/>
                            </a:xfrm>
                          </wpg:grpSpPr>
                          <wpg:grpSp>
                            <wpg:cNvPr id="2074268511" name="مجموعة 49"/>
                            <wpg:cNvGrpSpPr/>
                            <wpg:grpSpPr>
                              <a:xfrm>
                                <a:off x="0" y="169208"/>
                                <a:ext cx="5433072" cy="580613"/>
                                <a:chOff x="0" y="169208"/>
                                <a:chExt cx="5433072" cy="580613"/>
                              </a:xfrm>
                            </wpg:grpSpPr>
                            <wps:wsp>
                              <wps:cNvPr id="20742685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15"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أهمية الشفافية</w:t>
                                </w:r>
                              </w:p>
                            </w:txbxContent>
                          </wps:txbx>
                          <wps:bodyPr wrap="square" rtlCol="1">
                            <a:spAutoFit/>
                          </wps:bodyPr>
                        </wps:wsp>
                      </wpg:grpSp>
                      <pic:pic xmlns:pic="http://schemas.openxmlformats.org/drawingml/2006/picture">
                        <pic:nvPicPr>
                          <pic:cNvPr id="207426851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4jQE2w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PziNAT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23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RMrDm&#10;zAAAAOMAAAAPAAAAAAAAAAAAAAAAAKoCAABkcnMvZG93bnJldi54bWxQSwUGAAAAAAQABAD6AAAA&#10;owMAAAAA&#10;">
                  <v:group id="مجموعة 48" o:spid="_x0000_s23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xdGPpsoA&#10;AADjAAAADwAAAAAAAAAAAAAAAACqAgAAZHJzL2Rvd25yZXYueG1sUEsFBgAAAAAEAAQA+gAAAKED&#10;AAAAAA==&#10;">
                    <v:group id="مجموعة 49" o:spid="_x0000_s23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nSo9&#10;zAAAAOMAAAAPAAAAAAAAAAAAAAAAAKoCAABkcnMvZG93bnJldi54bWxQSwUGAAAAAAQABAD6AAAA&#10;owMAAAAA&#10;">
                      <v:shape id="شكل حر 50" o:spid="_x0000_s23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rScoA&#10;AADjAAAADwAAAGRycy9kb3ducmV2LnhtbESPQWvCQBSE74L/YXlCb7oxNamkriKCIOLBpC29PrLP&#10;JJh9G7JbTf+9Wyh4HGbmG2a1GUwrbtS7xrKC+SwCQVxa3XCl4PNjP12CcB5ZY2uZFPySg816PFph&#10;pu2dc7oVvhIBwi5DBbX3XSalK2sy6Ga2Iw7exfYGfZB9JXWP9wA3rYyjKJUGGw4LNXa0q6m8Fj9G&#10;QXpMvs/ncp/kxeH15MjoL229Ui+TYfsOwtPgn+H/9kEriKO3RZwuk3kMf5/C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yZ60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omcMkA&#10;AADjAAAADwAAAGRycy9kb3ducmV2LnhtbESPQWvCQBSE74X+h+UVvIhuTBuV6CpiKXhsbfH8zD43&#10;wezbmN3G+O9dodDjMDPfMMt1b2vRUesrxwom4wQEceF0xUbBz/fHaA7CB2SNtWNScCMP69Xz0xJz&#10;7a78Rd0+GBEh7HNUUIbQ5FL6oiSLfuwa4uidXGsxRNkaqVu8RritZZokU2mx4rhQYkPbkorz/tcq&#10;wIv9PBxdcL47GvM+zJp+qDOlBi/9ZgEiUB/+w3/tnVaQJrO3dDrPJq/w+BT/gFz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0omcMkAAADjAAAADwAAAAAAAAAAAAAAAACYAgAA&#10;ZHJzL2Rvd25yZXYueG1sUEsFBgAAAAAEAAQA9QAAAI4DAAAAAA==&#10;" fillcolor="#a5a5a5 [2092]" stroked="f" strokeweight="1pt">
                        <v:stroke joinstyle="miter"/>
                      </v:roundrect>
                    </v:group>
                    <v:oval id="شكل بيضاوي 52" o:spid="_x0000_s23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sMsA&#10;AADjAAAADwAAAGRycy9kb3ducmV2LnhtbESPUUvDMBSF3wX/Q7iDvblkYdbRLRuiDBQUtHN7vjR3&#10;bVlzU5q4dv/eCIKPh3POdzjr7ehacaE+NJ4NzGcKBHHpbcOVga/97m4JIkRki61nMnClANvN7c0a&#10;c+sH/qRLESuRIBxyNFDH2OVShrImh2HmO+LknXzvMCbZV9L2OCS4a6VWKpMOG04LNXb0VFN5Lr6d&#10;gY/z6XA9vr6p98oPRTa4Z63t3pjpZHxcgYg0xv/wX/vFGtDqYaGz5f18Ab+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P+awywAAAOMAAAAPAAAAAAAAAAAAAAAAAJgC&#10;AABkcnMvZG93bnJldi54bWxQSwUGAAAAAAQABAD1AAAAkAMAAAAA&#10;" filled="f" strokecolor="#168489" strokeweight="1pt">
                      <v:stroke joinstyle="miter"/>
                    </v:oval>
                  </v:group>
                  <v:shape id="مربع نص 41" o:spid="_x0000_s238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UFT8kA&#10;AADjAAAADwAAAGRycy9kb3ducmV2LnhtbESPwWrDMBBE74X+g9hAb41kEyfBjRJCm0IOvTRx7ou1&#10;tUwsyVjb2Pn7qlDocZiZN8xmN7lO3GiIbfAasrkCQb4OpvWNhur8/rwGERm9wS540nCnCLvt48MG&#10;SxNG/0m3EzciQXwsUYNl7kspY23JYZyHnnzyvsLgkJMcGmkGHBPcdTJXaikdtj4tWOzp1VJ9PX07&#10;Dcxmn92rg4vHy/TxNlpVF1hp/TSb9i8gmCb+D/+1j0ZDrlaLfLkusgJ+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gUFT8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أهمية الشفافية</w:t>
                          </w:r>
                        </w:p>
                      </w:txbxContent>
                    </v:textbox>
                  </v:shape>
                </v:group>
                <v:shape id="صورة 54" o:spid="_x0000_s238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A0pjMAAAA4wAAAA8AAABkcnMvZG93bnJldi54bWxEj8FOwzAQRO9I/IO1SNyo0wBpCHUrQEVC&#10;6qkNII5LvCSh9jrYpg1/XyMhcRzNzBvNfDlaI/bkQ+9YwXSSgSBunO65VfBcP16UIEJE1mgck4If&#10;CrBcnJ7MsdLuwBvab2MrEoRDhQq6GIdKytB0ZDFM3ECcvA/nLcYkfSu1x0OCWyPzLCukxZ7TQocD&#10;PXTU7LbfVsHa379/3tSvpv7avK1Kczl72a3WSp2fjXe3ICKN8T/8137SCvJsdpUX5fW0gN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aQDSmMwAAADjAAAADwAAAAAA&#10;AAAAAAAAAACfAgAAZHJzL2Rvd25yZXYueG1sUEsFBgAAAAAEAAQA9wAAAJgDA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الشفافية تعني وضوح العمليات والممارسات داخل المؤسسة: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تعزيز الثقة: توضح المؤسسات سياساتها وإجراءاتها، مما يزيد من ثقة العملاء والشركاء.</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تحسين التواصل: توفير معلومات واضحة لجميع الأطراف المعنية.</w:t>
      </w:r>
    </w:p>
    <w:p w:rsidR="00181023" w:rsidRPr="00D75CDD" w:rsidRDefault="009762C9"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E6E2029" wp14:editId="4E62F9A7">
                <wp:extent cx="5731510" cy="892088"/>
                <wp:effectExtent l="0" t="0" r="2540" b="22860"/>
                <wp:docPr id="207426851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18" name="مجموعة 47"/>
                        <wpg:cNvGrpSpPr/>
                        <wpg:grpSpPr>
                          <a:xfrm>
                            <a:off x="0" y="0"/>
                            <a:ext cx="5731510" cy="895351"/>
                            <a:chOff x="0" y="0"/>
                            <a:chExt cx="5878196" cy="918845"/>
                          </a:xfrm>
                        </wpg:grpSpPr>
                        <wpg:grpSp>
                          <wpg:cNvPr id="2074268519" name="مجموعة 48"/>
                          <wpg:cNvGrpSpPr/>
                          <wpg:grpSpPr>
                            <a:xfrm>
                              <a:off x="0" y="0"/>
                              <a:ext cx="5878196" cy="918845"/>
                              <a:chOff x="0" y="0"/>
                              <a:chExt cx="6240348" cy="919070"/>
                            </a:xfrm>
                          </wpg:grpSpPr>
                          <wpg:grpSp>
                            <wpg:cNvPr id="2074268520" name="مجموعة 49"/>
                            <wpg:cNvGrpSpPr/>
                            <wpg:grpSpPr>
                              <a:xfrm>
                                <a:off x="0" y="169208"/>
                                <a:ext cx="5433072" cy="580613"/>
                                <a:chOff x="0" y="169208"/>
                                <a:chExt cx="5433072" cy="580613"/>
                              </a:xfrm>
                            </wpg:grpSpPr>
                            <wps:wsp>
                              <wps:cNvPr id="20742685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24"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دور المساءلة</w:t>
                                </w:r>
                              </w:p>
                            </w:txbxContent>
                          </wps:txbx>
                          <wps:bodyPr wrap="square" rtlCol="1">
                            <a:spAutoFit/>
                          </wps:bodyPr>
                        </wps:wsp>
                      </wpg:grpSp>
                      <pic:pic xmlns:pic="http://schemas.openxmlformats.org/drawingml/2006/picture">
                        <pic:nvPicPr>
                          <pic:cNvPr id="207426852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3eL74A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893i++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38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7p4OgyQAA&#10;AOMAAAAPAAAAAAAAAAAAAAAAAKoCAABkcnMvZG93bnJldi54bWxQSwUGAAAAAAQABAD6AAAAoAMA&#10;AAAA&#10;">
                  <v:group id="مجموعة 48" o:spid="_x0000_s238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smO8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tP4wX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U6yY7&#10;zAAAAOMAAAAPAAAAAAAAAAAAAAAAAKoCAABkcnMvZG93bnJldi54bWxQSwUGAAAAAAQABAD6AAAA&#10;owMAAAAA&#10;">
                    <v:group id="مجموعة 49" o:spid="_x0000_s238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71FG8oA&#10;AADjAAAADwAAAAAAAAAAAAAAAACqAgAAZHJzL2Rvd25yZXYueG1sUEsFBgAAAAAEAAQA+gAAAKED&#10;AAAAAA==&#10;">
                      <v:shape id="شكل حر 50" o:spid="_x0000_s238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e/g8oA&#10;AADjAAAADwAAAGRycy9kb3ducmV2LnhtbESPQWvCQBSE74L/YXlCb7oxNamkriKCIOLBpC29PrLP&#10;JJh9G7JbTf+9Wyh4HGbmG2a1GUwrbtS7xrKC+SwCQVxa3XCl4PNjP12CcB5ZY2uZFPySg816PFph&#10;pu2dc7oVvhIBwi5DBbX3XSalK2sy6Ga2Iw7exfYGfZB9JXWP9wA3rYyjKJUGGw4LNXa0q6m8Fj9G&#10;QXpMvs/ncp/kxeH15MjoL229Ui+TYfsOwtPgn+H/9kEriKO3RZwuk3gOf5/C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Inv4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pJVskA&#10;AADjAAAADwAAAGRycy9kb3ducmV2LnhtbESPQWsCMRSE74L/ITyhF6nZhq6VrVGKpdCjWvH83Lxm&#10;Fzcv6yau239vCoUeh5n5hlmuB9eInrpQe9bwNMtAEJfe1Gw1HL4+HhcgQkQ22HgmDT8UYL0aj5ZY&#10;GH/jHfX7aEWCcChQQxVjW0gZyoochplviZP37TuHMcnOStPhLcFdI1WWzaXDmtNChS1tKirP+6vT&#10;gBe3PZ589KE/Wfs+zdthanKtHybD2yuISEP8D/+1P40Glb08q/kiVwp+P6U/IF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mpJVskAAADjAAAADwAAAAAAAAAAAAAAAACYAgAA&#10;ZHJzL2Rvd25yZXYueG1sUEsFBgAAAAAEAAQA9QAAAI4DAAAAAA==&#10;" fillcolor="#a5a5a5 [2092]" stroked="f" strokeweight="1pt">
                        <v:stroke joinstyle="miter"/>
                      </v:roundrect>
                    </v:group>
                    <v:oval id="شكل بيضاوي 52" o:spid="_x0000_s239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q0ecsA&#10;AADjAAAADwAAAGRycy9kb3ducmV2LnhtbESPUUvDMBSF34X9h3AHvrlkUeuoy8ZQBAUH2m0+X5q7&#10;tqy5KU1cu39vBMHHwznnO5zlenStOFMfGs8G5jMFgrj0tuHKwH73crMAESKyxdYzGbhQgPVqcrXE&#10;3PqBP+lcxEokCIccDdQxdrmUoazJYZj5jjh5R987jEn2lbQ9DgnuWqmVyqTDhtNCjR091VSeim9n&#10;4ON0PFy+3t7VtvJDkQ3uWWu7M+Z6Om4eQUQa43/4r/1qDWj1cKezxb2+hd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WurR5ywAAAOMAAAAPAAAAAAAAAAAAAAAAAJgC&#10;AABkcnMvZG93bnJldi54bWxQSwUGAAAAAAQABAD1AAAAkAMAAAAA&#10;" filled="f" strokecolor="#168489" strokeweight="1pt">
                      <v:stroke joinstyle="miter"/>
                    </v:oval>
                  </v:group>
                  <v:shape id="مربع نص 41" o:spid="_x0000_s239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ackA&#10;AADjAAAADwAAAGRycy9kb3ducmV2LnhtbESPzWrDMBCE74W+g9hCb40Uk6TBjRJCfyCHXpq698Xa&#10;WCbWyljb2Hn7qlDocZiZb5jNbgqdutCQ2sgW5jMDiriOruXGQvX59rAGlQTZYReZLFwpwW57e7PB&#10;0sWRP+hylEZlCKcSLXiRvtQ61Z4CplnsibN3ikNAyXJotBtwzPDQ6cKYlQ7Ycl7w2NOzp/p8/A4W&#10;RNx+fq1eQzp8Te8vozf1Eitr7++m/RMooUn+w3/tg7NQmMdFsVoviw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Vqac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دور المساءلة</w:t>
                          </w:r>
                        </w:p>
                      </w:txbxContent>
                    </v:textbox>
                  </v:shape>
                </v:group>
                <v:shape id="صورة 54" o:spid="_x0000_s239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Fe+hlLNAAAA4wAAAA8AAAAA&#10;AAAAAAAAAAAAnwIAAGRycy9kb3ducmV2LnhtbFBLBQYAAAAABAAEAPcAAACZAw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المساءلة تعني تحمل المسؤولية عن القرارات والنتائج:</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المسؤوليات: وضوح أدوار ومسؤوليات الأفراد داخل المؤسسة.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تحفيز الأداء: يؤدي تحديد المسؤوليات إلى تحسين الأداء الفردي والجماعي.</w:t>
      </w:r>
    </w:p>
    <w:p w:rsidR="00181023" w:rsidRPr="00D75CDD" w:rsidRDefault="009762C9" w:rsidP="00D75CDD">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2A98D1E8" wp14:editId="52918B4C">
                <wp:extent cx="5731510" cy="892088"/>
                <wp:effectExtent l="0" t="0" r="2540" b="22860"/>
                <wp:docPr id="20742685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27" name="مجموعة 47"/>
                        <wpg:cNvGrpSpPr/>
                        <wpg:grpSpPr>
                          <a:xfrm>
                            <a:off x="0" y="0"/>
                            <a:ext cx="5731510" cy="895351"/>
                            <a:chOff x="0" y="0"/>
                            <a:chExt cx="5878196" cy="918845"/>
                          </a:xfrm>
                        </wpg:grpSpPr>
                        <wpg:grpSp>
                          <wpg:cNvPr id="2074268528" name="مجموعة 48"/>
                          <wpg:cNvGrpSpPr/>
                          <wpg:grpSpPr>
                            <a:xfrm>
                              <a:off x="0" y="0"/>
                              <a:ext cx="5878196" cy="918845"/>
                              <a:chOff x="0" y="0"/>
                              <a:chExt cx="6240348" cy="919070"/>
                            </a:xfrm>
                          </wpg:grpSpPr>
                          <wpg:grpSp>
                            <wpg:cNvPr id="2074268529" name="مجموعة 49"/>
                            <wpg:cNvGrpSpPr/>
                            <wpg:grpSpPr>
                              <a:xfrm>
                                <a:off x="0" y="169208"/>
                                <a:ext cx="5433072" cy="580613"/>
                                <a:chOff x="0" y="169208"/>
                                <a:chExt cx="5433072" cy="580613"/>
                              </a:xfrm>
                            </wpg:grpSpPr>
                            <wps:wsp>
                              <wps:cNvPr id="20742685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33" name="مربع نص 41"/>
                          <wps:cNvSpPr txBox="1"/>
                          <wps:spPr>
                            <a:xfrm>
                              <a:off x="204466" y="256607"/>
                              <a:ext cx="4615440" cy="389157"/>
                            </a:xfrm>
                            <a:prstGeom prst="rect">
                              <a:avLst/>
                            </a:prstGeom>
                            <a:noFill/>
                          </wps:spPr>
                          <wps:txbx>
                            <w:txbxContent>
                              <w:p w:rsidR="00FD5841" w:rsidRPr="00D75CDD"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 xml:space="preserve"> التكنولوجيا ودورها في تعزيز الشفافية والمساءلة</w:t>
                                </w:r>
                              </w:p>
                            </w:txbxContent>
                          </wps:txbx>
                          <wps:bodyPr wrap="square" rtlCol="1">
                            <a:spAutoFit/>
                          </wps:bodyPr>
                        </wps:wsp>
                      </wpg:grpSp>
                      <pic:pic xmlns:pic="http://schemas.openxmlformats.org/drawingml/2006/picture">
                        <pic:nvPicPr>
                          <pic:cNvPr id="207426853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qGaq2w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z3b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KGoZqr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23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EVN1v&#10;zAAAAOMAAAAPAAAAAAAAAAAAAAAAAKoCAABkcnMvZG93bnJldi54bWxQSwUGAAAAAAQABAD6AAAA&#10;owMAAAAA&#10;">
                  <v:group id="مجموعة 48" o:spid="_x0000_s23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1y0kdyQAA&#10;AOMAAAAPAAAAAAAAAAAAAAAAAKoCAABkcnMvZG93bnJldi54bWxQSwUGAAAAAAQABAD6AAAAoAMA&#10;AAAA&#10;">
                    <v:group id="مجموعة 49" o:spid="_x0000_s23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fshs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JMPmE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h+yG&#10;zAAAAOMAAAAPAAAAAAAAAAAAAAAAAKoCAABkcnMvZG93bnJldi54bWxQSwUGAAAAAAQABAD6AAAA&#10;owMAAAAA&#10;">
                      <v:shape id="شكل حر 50" o:spid="_x0000_s23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KMxcgA&#10;AADjAAAADwAAAGRycy9kb3ducmV2LnhtbESPzYrCMBSF94LvEK7gTlPrtErHKCIIMrjQzshsL82d&#10;tkxzU5qo9e3NQnB5OH98q01vGnGjztWWFcymEQjiwuqaSwU/3/vJEoTzyBoby6TgQQ426+FghZm2&#10;dz7TLfelCCPsMlRQed9mUrqiIoNualvi4P3ZzqAPsiul7vAexk0j4yhKpcGaw0OFLe0qKv7zq1GQ&#10;fiW/p1OxT875YX50ZPRFW6/UeNRvP0F46v07/GoftII4WnzE6TKZB4rAFHhAr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sozF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B/MkA&#10;AADjAAAADwAAAGRycy9kb3ducmV2LnhtbESPQWvCQBSE74X+h+UVvIhuTBuV6CpiKXhsbfH8zD43&#10;wezbmN3G+O9dodDjMDPfMMt1b2vRUesrxwom4wQEceF0xUbBz/fHaA7CB2SNtWNScCMP69Xz0xJz&#10;7a78Rd0+GBEh7HNUUIbQ5FL6oiSLfuwa4uidXGsxRNkaqVu8RritZZokU2mx4rhQYkPbkorz/tcq&#10;wIv9PBxdcL47GvM+zJp+qDOlBi/9ZgEiUB/+w3/tnVaQJrO3dDrPXifw+BT/gFz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2FB/MkAAADjAAAADwAAAAAAAAAAAAAAAACYAgAA&#10;ZHJzL2Rvd25yZXYueG1sUEsFBgAAAAAEAAQA9QAAAI4DAAAAAA==&#10;" fillcolor="#a5a5a5 [2092]" stroked="f" strokeweight="1pt">
                        <v:stroke joinstyle="miter"/>
                      </v:roundrect>
                    </v:group>
                    <v:oval id="شكل بيضاوي 52" o:spid="_x0000_s23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HP8sA&#10;AADjAAAADwAAAGRycy9kb3ducmV2LnhtbESPUUvDMBSF34X9h3AHvrlkUeuoy8ZQBAUH2m0+X5q7&#10;tqy5KU1cu39vBMHHwznnO5zlenStOFMfGs8G5jMFgrj0tuHKwH73crMAESKyxdYzGbhQgPVqcrXE&#10;3PqBP+lcxEokCIccDdQxdrmUoazJYZj5jjh5R987jEn2lbQ9DgnuWqmVyqTDhtNCjR091VSeim9n&#10;4ON0PFy+3t7VtvJDkQ3uWWu7M+Z6Om4eQUQa43/4r/1qDWj1cKezxf2tht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8L4c/ywAAAOMAAAAPAAAAAAAAAAAAAAAAAJgC&#10;AABkcnMvZG93bnJldi54bWxQSwUGAAAAAAQABAD1AAAAkAMAAAAA&#10;" filled="f" strokecolor="#168489" strokeweight="1pt">
                      <v:stroke joinstyle="miter"/>
                    </v:oval>
                  </v:group>
                  <v:shape id="مربع نص 41" o:spid="_x0000_s2400"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VkwMkA&#10;AADjAAAADwAAAGRycy9kb3ducmV2LnhtbESPzU7DMBCE70i8g7VI3KjdlJYq1K0qfqQeuLSE+ype&#10;4oh4HcVLk749RkLiOJqZbzSb3RQ6daYhtZEtzGcGFHEdXcuNher99W4NKgmywy4yWbhQgt32+mqD&#10;pYsjH+l8kkZlCKcSLXiRvtQ61Z4CplnsibP3GYeAkuXQaDfgmOGh04UxKx2w5bzgsacnT/XX6TtY&#10;EHH7+aV6CenwMb09j97US6ysvb2Z9o+ghCb5D/+1D85CYR7ui9V6uVj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RVkwMkAAADjAAAADwAAAAAAAAAAAAAAAACYAgAA&#10;ZHJzL2Rvd25yZXYueG1sUEsFBgAAAAAEAAQA9QAAAI4DAAAAAA==&#10;" filled="f" stroked="f">
                    <v:textbox style="mso-fit-shape-to-text:t">
                      <w:txbxContent>
                        <w:p w:rsidR="00FD5841" w:rsidRPr="00D75CDD"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 xml:space="preserve"> التكنولوجيا ودورها في تعزيز الشفافية والمساءلة</w:t>
                          </w:r>
                        </w:p>
                      </w:txbxContent>
                    </v:textbox>
                  </v:shape>
                </v:group>
                <v:shape id="صورة 54" o:spid="_x0000_s240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rtRTNAAAA4wAAAA8AAABkcnMvZG93bnJldi54bWxEj8FOwzAQRO9I/IO1SNyoQ1raEOpWgIqE&#10;1FObFnFc4iUJtdfBNm34e4yExHE0M2808+VgjTiSD51jBdejDARx7XTHjYJd9XRVgAgRWaNxTAq+&#10;KcBycX42x1K7E2/ouI2NSBAOJSpoY+xLKUPdksUwcj1x8t6dtxiT9I3UHk8Jbo3Ms2wqLXacFlrs&#10;6bGl+rD9sgrW/uHt47Z6MdXn5nVVmPFsf1itlbq8GO7vQEQa4n/4r/2sFeTZbJJPi5vxBH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0rtRTNAAAA4wAAAA8AAAAA&#10;AAAAAAAAAAAAnwIAAGRycy9kb3ducmV2LnhtbFBLBQYAAAAABAAEAPcAAACZAw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التكنولوجيا تساهم في تحسين هذه القيم من خلال:</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الأنظمة الرقمية: تسجيل العمليات والقرارات بشكل دقيق يمكن تتبعه.</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تحليلات البيانات: استخدام التحليلات لفهم الأنماط واتخاذ قرارات مستنيرة.</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3C85711" wp14:editId="4A489E6C">
                <wp:extent cx="5731510" cy="892088"/>
                <wp:effectExtent l="0" t="0" r="2540" b="22860"/>
                <wp:docPr id="20742685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36" name="مجموعة 47"/>
                        <wpg:cNvGrpSpPr/>
                        <wpg:grpSpPr>
                          <a:xfrm>
                            <a:off x="0" y="0"/>
                            <a:ext cx="5731510" cy="895351"/>
                            <a:chOff x="0" y="0"/>
                            <a:chExt cx="5878196" cy="918845"/>
                          </a:xfrm>
                        </wpg:grpSpPr>
                        <wpg:grpSp>
                          <wpg:cNvPr id="2074268537" name="مجموعة 48"/>
                          <wpg:cNvGrpSpPr/>
                          <wpg:grpSpPr>
                            <a:xfrm>
                              <a:off x="0" y="0"/>
                              <a:ext cx="5878196" cy="918845"/>
                              <a:chOff x="0" y="0"/>
                              <a:chExt cx="6240348" cy="919070"/>
                            </a:xfrm>
                          </wpg:grpSpPr>
                          <wpg:grpSp>
                            <wpg:cNvPr id="2074268538" name="مجموعة 49"/>
                            <wpg:cNvGrpSpPr/>
                            <wpg:grpSpPr>
                              <a:xfrm>
                                <a:off x="0" y="169208"/>
                                <a:ext cx="5433072" cy="580613"/>
                                <a:chOff x="0" y="169208"/>
                                <a:chExt cx="5433072" cy="580613"/>
                              </a:xfrm>
                            </wpg:grpSpPr>
                            <wps:wsp>
                              <wps:cNvPr id="20742685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42" name="مربع نص 41"/>
                          <wps:cNvSpPr txBox="1"/>
                          <wps:spPr>
                            <a:xfrm>
                              <a:off x="204466" y="256607"/>
                              <a:ext cx="4615440" cy="389157"/>
                            </a:xfrm>
                            <a:prstGeom prst="rect">
                              <a:avLst/>
                            </a:prstGeom>
                            <a:noFill/>
                          </wps:spPr>
                          <wps:txbx>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wps:txbx>
                          <wps:bodyPr wrap="square" rtlCol="1">
                            <a:spAutoFit/>
                          </wps:bodyPr>
                        </wps:wsp>
                      </wpg:grpSp>
                      <pic:pic xmlns:pic="http://schemas.openxmlformats.org/drawingml/2006/picture">
                        <pic:nvPicPr>
                          <pic:cNvPr id="207426854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1tAJ3A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i1tAJ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4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HuKc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5n0xT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uwe4p&#10;zAAAAOMAAAAPAAAAAAAAAAAAAAAAAKoCAABkcnMvZG93bnJldi54bWxQSwUGAAAAAAQABAD6AAAA&#10;owMAAAAA&#10;">
                  <v:group id="مجموعة 48" o:spid="_x0000_s24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GNS7LL&#10;AAAA4wAAAA8AAAAAAAAAAAAAAAAAqgIAAGRycy9kb3ducmV2LnhtbFBLBQYAAAAABAAEAPoAAACi&#10;AwAAAAA=&#10;">
                    <v:group id="مجموعة 49" o:spid="_x0000_s24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wEt/AyQAA&#10;AOMAAAAPAAAAAAAAAAAAAAAAAKoCAABkcnMvZG93bnJldi54bWxQSwUGAAAAAAQABAD6AAAAoAMA&#10;AAAA&#10;">
                      <v:shape id="شكل حر 50" o:spid="_x0000_s24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lWMoA&#10;AADjAAAADwAAAGRycy9kb3ducmV2LnhtbESPQWvCQBSE7wX/w/IEb3XTaKJNXaUUBJEeNCq9PrKv&#10;SWj2bciuGv+9WxA8DjPzDbNY9aYRF+pcbVnB2zgCQVxYXXOp4HhYv85BOI+ssbFMCm7kYLUcvCww&#10;0/bKe7rkvhQBwi5DBZX3bSalKyoy6Ma2JQ7er+0M+iC7UuoOrwFuGhlHUSoN1hwWKmzpq6LiLz8b&#10;Bek2+dntinWyzzeTb0dGn7T1So2G/ecHCE+9f4Yf7Y1WEEezaZzOk8k7/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mIJV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XGsgA&#10;AADjAAAADwAAAGRycy9kb3ducmV2LnhtbESPzWrCQBSF9wXfYbhCN2ImDUZDdBSpFLpsbXF9zVwn&#10;wcydmBlj+vadRaHLw/nj2+xG24qBet84VvCSpCCIK6cbNgq+v97mBQgfkDW2jknBD3nYbSdPGyy1&#10;e/AnDcdgRBxhX6KCOoSulNJXNVn0ieuIo3dxvcUQZW+k7vERx20rszRdSosNx4caO3qtqboe71YB&#10;3uzH6eyC88PZmMMs78aZzpV6no77NYhAY/gP/7XftYIsXS2yZZEvIkVkijw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K5cayAAAAOMAAAAPAAAAAAAAAAAAAAAAAJgCAABk&#10;cnMvZG93bnJldi54bWxQSwUGAAAAAAQABAD1AAAAjQMAAAAA&#10;" fillcolor="#a5a5a5 [2092]" stroked="f" strokeweight="1pt">
                        <v:stroke joinstyle="miter"/>
                      </v:roundrect>
                    </v:group>
                    <v:oval id="شكل بيضاوي 52" o:spid="_x0000_s24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tqNcsA&#10;AADjAAAADwAAAGRycy9kb3ducmV2LnhtbESPUUvDMBSF3wX/Q7iDvblkYdbRLRuiDBQUtHN7vjR3&#10;bVlzU5q4dv/eCIKPh3POdzjr7ehacaE+NJ4NzGcKBHHpbcOVga/97m4JIkRki61nMnClANvN7c0a&#10;c+sH/qRLESuRIBxyNFDH2OVShrImh2HmO+LknXzvMCbZV9L2OCS4a6VWKpMOG04LNXb0VFN5Lr6d&#10;gY/z6XA9vr6p98oPRTa4Z63t3pjpZHxcgYg0xv/wX/vFGtDqYaGz5f1iDr+f0h+Qm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U+2o1ywAAAOMAAAAPAAAAAAAAAAAAAAAAAJgC&#10;AABkcnMvZG93bnJldi54bWxQSwUGAAAAAAQABAD1AAAAkAMAAAAA&#10;" filled="f" strokecolor="#168489" strokeweight="1pt">
                      <v:stroke joinstyle="miter"/>
                    </v:oval>
                  </v:group>
                  <v:shape id="مربع نص 41" o:spid="_x0000_s2409"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JskA&#10;AADjAAAADwAAAGRycy9kb3ducmV2LnhtbESPzWrDMBCE74W+g9hCb40Uk6TBjRJCfyCHXpq698Xa&#10;WCbWyljb2Hn7qlDocZiZb5jNbgqdutCQ2sgW5jMDiriOruXGQvX59rAGlQTZYReZLFwpwW57e7PB&#10;0sWRP+hylEZlCKcSLXiRvtQ61Z4CplnsibN3ikNAyXJotBtwzPDQ6cKYlQ7Ycl7w2NOzp/p8/A4W&#10;RNx+fq1eQzp8Te8vozf1Eitr7++m/RMooUn+w3/tg7NQmMdFsVovFw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l+yJskAAADjAAAADwAAAAAAAAAAAAAAAACYAgAA&#10;ZHJzL2Rvd25yZXYueG1sUEsFBgAAAAAEAAQA9QAAAI4DAAAAAA==&#10;" filled="f" stroked="f">
                    <v:textbox style="mso-fit-shape-to-text:t">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v:textbox>
                  </v:shape>
                </v:group>
                <v:shape id="صورة 54" o:spid="_x0000_s241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GrEXh3NAAAA4wAAAA8AAAAA&#10;AAAAAAAAAAAAnwIAAGRycy9kb3ducmV2LnhtbFBLBQYAAAAABAAEAPcAAACZAwAAAAA=&#10;">
                  <v:imagedata r:id="rId70" o:title=""/>
                  <v:path arrowok="t"/>
                </v:shape>
                <w10:wrap anchorx="page"/>
                <w10:anchorlock/>
              </v:group>
            </w:pict>
          </mc:Fallback>
        </mc:AlternateContent>
      </w:r>
    </w:p>
    <w:p w:rsidR="00181023" w:rsidRPr="006B556E" w:rsidRDefault="00181023" w:rsidP="00181023">
      <w:pPr>
        <w:rPr>
          <w:rFonts w:ascii="Sakkal Majalla" w:hAnsi="Sakkal Majalla"/>
          <w:sz w:val="32"/>
          <w:szCs w:val="32"/>
        </w:rPr>
      </w:pPr>
      <w:r w:rsidRPr="006B556E">
        <w:rPr>
          <w:rFonts w:ascii="Sakkal Majalla" w:hAnsi="Sakkal Majalla"/>
          <w:sz w:val="32"/>
          <w:szCs w:val="32"/>
          <w:rtl/>
        </w:rPr>
        <w:t>تواجه المؤسسات تحديات في تحقيق الشفافية والمساءلة:</w:t>
      </w:r>
    </w:p>
    <w:p w:rsidR="00181023" w:rsidRPr="006B556E" w:rsidRDefault="00181023" w:rsidP="00181023">
      <w:pPr>
        <w:rPr>
          <w:rFonts w:ascii="Sakkal Majalla" w:hAnsi="Sakkal Majalla"/>
          <w:sz w:val="32"/>
          <w:szCs w:val="32"/>
        </w:rPr>
      </w:pPr>
      <w:r w:rsidRPr="006B556E">
        <w:rPr>
          <w:rFonts w:ascii="Sakkal Majalla" w:hAnsi="Sakkal Majalla"/>
          <w:sz w:val="32"/>
          <w:szCs w:val="32"/>
          <w:rtl/>
        </w:rPr>
        <w:t>- مقاومة التغيير: يمكن التغلب عليها من خلال التدريب والتوعية.</w:t>
      </w:r>
    </w:p>
    <w:p w:rsidR="00181023" w:rsidRPr="006B556E" w:rsidRDefault="00181023" w:rsidP="00181023">
      <w:pPr>
        <w:rPr>
          <w:rFonts w:ascii="Sakkal Majalla" w:hAnsi="Sakkal Majalla"/>
          <w:sz w:val="32"/>
          <w:szCs w:val="32"/>
        </w:rPr>
      </w:pPr>
      <w:r w:rsidRPr="006B556E">
        <w:rPr>
          <w:rFonts w:ascii="Sakkal Majalla" w:hAnsi="Sakkal Majalla"/>
          <w:sz w:val="32"/>
          <w:szCs w:val="32"/>
          <w:rtl/>
        </w:rPr>
        <w:t>- الأمان والخصوصية: يجب التوازن بين الشفافية وحماية البيانات الحساسة.</w:t>
      </w:r>
    </w:p>
    <w:p w:rsidR="00181023" w:rsidRPr="006B556E" w:rsidRDefault="009762C9" w:rsidP="002B74A4">
      <w:pPr>
        <w:pageBreakBefore/>
        <w:spacing w:line="360" w:lineRule="auto"/>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0183A12" wp14:editId="61DDF21E">
                <wp:extent cx="5731510" cy="892088"/>
                <wp:effectExtent l="0" t="0" r="2540" b="22860"/>
                <wp:docPr id="20742685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45" name="مجموعة 47"/>
                        <wpg:cNvGrpSpPr/>
                        <wpg:grpSpPr>
                          <a:xfrm>
                            <a:off x="0" y="0"/>
                            <a:ext cx="5731510" cy="895351"/>
                            <a:chOff x="0" y="0"/>
                            <a:chExt cx="5878196" cy="918845"/>
                          </a:xfrm>
                        </wpg:grpSpPr>
                        <wpg:grpSp>
                          <wpg:cNvPr id="2074268546" name="مجموعة 48"/>
                          <wpg:cNvGrpSpPr/>
                          <wpg:grpSpPr>
                            <a:xfrm>
                              <a:off x="0" y="0"/>
                              <a:ext cx="5878196" cy="918845"/>
                              <a:chOff x="0" y="0"/>
                              <a:chExt cx="6240348" cy="919070"/>
                            </a:xfrm>
                          </wpg:grpSpPr>
                          <wpg:grpSp>
                            <wpg:cNvPr id="2074268547" name="مجموعة 49"/>
                            <wpg:cNvGrpSpPr/>
                            <wpg:grpSpPr>
                              <a:xfrm>
                                <a:off x="0" y="169208"/>
                                <a:ext cx="5433072" cy="580613"/>
                                <a:chOff x="0" y="169208"/>
                                <a:chExt cx="5433072" cy="580613"/>
                              </a:xfrm>
                            </wpg:grpSpPr>
                            <wps:wsp>
                              <wps:cNvPr id="20742685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51"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استراتيجيات تعزيز الشفافية والمساءلة</w:t>
                                </w:r>
                              </w:p>
                            </w:txbxContent>
                          </wps:txbx>
                          <wps:bodyPr wrap="square" rtlCol="1">
                            <a:spAutoFit/>
                          </wps:bodyPr>
                        </wps:wsp>
                      </wpg:grpSp>
                      <pic:pic xmlns:pic="http://schemas.openxmlformats.org/drawingml/2006/picture">
                        <pic:nvPicPr>
                          <pic:cNvPr id="207426855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T33w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5Hu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&#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D+rT3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41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FQMj&#10;zAAAAOMAAAAPAAAAAAAAAAAAAAAAAKoCAABkcnMvZG93bnJldi54bWxQSwUGAAAAAAQABAD6AAAA&#10;owMAAAAA&#10;">
                  <v:group id="مجموعة 48" o:spid="_x0000_s241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edVM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Qxn6V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2x51U&#10;zAAAAOMAAAAPAAAAAAAAAAAAAAAAAKoCAABkcnMvZG93bnJldi54bWxQSwUGAAAAAAQABAD6AAAA&#10;owMAAAAA&#10;">
                    <v:group id="مجموعة 49" o:spid="_x0000_s241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izjP&#10;zAAAAOMAAAAPAAAAAAAAAAAAAAAAAKoCAABkcnMvZG93bnJldi54bWxQSwUGAAAAAAQABAD6AAAA&#10;owMAAAAA&#10;">
                      <v:shape id="شكل حر 50" o:spid="_x0000_s241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zvsYA&#10;AADjAAAADwAAAGRycy9kb3ducmV2LnhtbERPTYvCMBC9C/6HMAt703S7tivVKCIIsnjQ6uJ1aMa2&#10;2ExKE7X7781B8Ph43/Nlbxpxp87VlhV8jSMQxIXVNZcKTsfNaArCeWSNjWVS8E8OlovhYI6Ztg8+&#10;0D33pQgh7DJUUHnfZlK6oiKDbmxb4sBdbGfQB9iVUnf4COGmkXEUpdJgzaGhwpbWFRXX/GYUpL/J&#10;eb8vNskh337vHBn9p61X6vOjX81AeOr9W/xyb7WCOPqZxOk0mYTR4VP4A3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Lzv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E+h8kA&#10;AADjAAAADwAAAGRycy9kb3ducmV2LnhtbESPT2vCQBTE7wW/w/IEL6Ibg/FPdJViKfTYqnh+Zp+b&#10;YPZtmt3G9Nt3C4Ueh5n5DbPd97YWHbW+cqxgNk1AEBdOV2wUnE+vkxUIH5A11o5JwTd52O8GT1vM&#10;tXvwB3XHYESEsM9RQRlCk0vpi5Is+qlriKN3c63FEGVrpG7xEeG2lmmSLKTFiuNCiQ0dSiruxy+r&#10;AD/t++XqgvPd1ZiXcdb0Y50pNRr2zxsQgfrwH/5rv2kFabKcp4tVNl/D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RE+h8kAAADjAAAADwAAAAAAAAAAAAAAAACYAgAA&#10;ZHJzL2Rvd25yZXYueG1sUEsFBgAAAAAEAAQA9QAAAI4DAAAAAA==&#10;" fillcolor="#a5a5a5 [2092]" stroked="f" strokeweight="1pt">
                        <v:stroke joinstyle="miter"/>
                      </v:roundrect>
                    </v:group>
                    <v:oval id="شكل بيضاوي 52" o:spid="_x0000_s241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Zc8kA&#10;AADjAAAADwAAAGRycy9kb3ducmV2LnhtbESPXUvDMBSG7wX/QziCd2ticHXUZUMUwYGDrVOvD81Z&#10;W9aclCau3b9fLgQvX94vnuV6cp040xBazwYeMgWCuPK25drA1+F9tgARIrLFzjMZuFCA9er2ZomF&#10;9SPv6VzGWqQRDgUaaGLsCylD1ZDDkPmeOHlHPziMSQ61tAOOadx1UiuVS4ctp4cGe3ptqDqVv87A&#10;7nT8vvxsPtW29mOZj+5Na3sw5v5uenkGEWmK/+G/9oc1oNXTo84X83miSEyJB+Tq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5Zc8kAAADjAAAADwAAAAAAAAAAAAAAAACYAgAA&#10;ZHJzL2Rvd25yZXYueG1sUEsFBgAAAAAEAAQA9QAAAI4DAAAAAA==&#10;" filled="f" strokecolor="#168489" strokeweight="1pt">
                      <v:stroke joinstyle="miter"/>
                    </v:oval>
                  </v:group>
                  <v:shape id="مربع نص 41" o:spid="_x0000_s241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S6jMkA&#10;AADjAAAADwAAAGRycy9kb3ducmV2LnhtbESPwWrDMBBE74X+g9hAb41kEyfBjRJCm0IOvTRx7ou1&#10;tUwsyVjb2Pn7qlDocZiZN8xmN7lO3GiIbfAasrkCQb4OpvWNhur8/rwGERm9wS540nCnCLvt48MG&#10;SxNG/0m3EzciQXwsUYNl7kspY23JYZyHnnzyvsLgkJMcGmkGHBPcdTJXaikdtj4tWOzp1VJ9PX07&#10;Dcxmn92rg4vHy/TxNlpVF1hp/TSb9i8gmCb+D/+1j0ZDrlaLfLkuigx+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1S6jM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استراتيجيات تعزيز الشفافية والمساءلة</w:t>
                          </w:r>
                        </w:p>
                      </w:txbxContent>
                    </v:textbox>
                  </v:shape>
                </v:group>
                <v:shape id="صورة 54" o:spid="_x0000_s241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BRbVvNAAAA4wAAAA8AAAAA&#10;AAAAAAAAAAAAnwIAAGRycy9kb3ducmV2LnhtbFBLBQYAAAAABAAEAPcAAACZAwAAAAA=&#10;">
                  <v:imagedata r:id="rId70" o:title=""/>
                  <v:path arrowok="t"/>
                </v:shape>
                <w10:wrap anchorx="page"/>
                <w10:anchorlock/>
              </v:group>
            </w:pict>
          </mc:Fallback>
        </mc:AlternateContent>
      </w:r>
      <w:r w:rsidR="00181023" w:rsidRPr="006B556E">
        <w:rPr>
          <w:rFonts w:ascii="Sakkal Majalla" w:hAnsi="Sakkal Majalla"/>
          <w:sz w:val="32"/>
          <w:szCs w:val="32"/>
          <w:rtl/>
        </w:rPr>
        <w:t>بعض الاستراتيجيات تشمل:</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تطوير سياسات واضحة: وضع سياسات وإجراءات تضمن الشفافية والمساءلة.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استخدام الأدوات الرقمية: تبني التكنولوجيا لمراقبة الأداء وتقديم تقارير دقيقة.</w:t>
      </w:r>
    </w:p>
    <w:p w:rsidR="00181023" w:rsidRPr="004800E1" w:rsidRDefault="00181023" w:rsidP="004800E1">
      <w:pPr>
        <w:spacing w:line="360" w:lineRule="auto"/>
        <w:rPr>
          <w:rFonts w:ascii="Sakkal Majalla" w:hAnsi="Sakkal Majalla"/>
          <w:sz w:val="32"/>
          <w:szCs w:val="32"/>
          <w:rtl/>
        </w:rPr>
      </w:pPr>
      <w:r w:rsidRPr="004800E1">
        <w:rPr>
          <w:rFonts w:ascii="Sakkal Majalla" w:hAnsi="Sakkal Majalla"/>
          <w:sz w:val="32"/>
          <w:szCs w:val="32"/>
          <w:rtl/>
        </w:rPr>
        <w:t>خلاصة القول: الشفافية والمساءلة في العمليات الرقمية ليست فقط مطلبا</w:t>
      </w:r>
      <w:r w:rsidRPr="004800E1">
        <w:rPr>
          <w:rFonts w:ascii="Sakkal Majalla" w:hAnsi="Sakkal Majalla" w:hint="cs"/>
          <w:sz w:val="32"/>
          <w:szCs w:val="32"/>
          <w:rtl/>
        </w:rPr>
        <w:t>ً</w:t>
      </w:r>
      <w:r w:rsidRPr="004800E1">
        <w:rPr>
          <w:rFonts w:ascii="Sakkal Majalla" w:hAnsi="Sakkal Majalla"/>
          <w:sz w:val="32"/>
          <w:szCs w:val="32"/>
          <w:rtl/>
        </w:rPr>
        <w:t xml:space="preserve"> أخلاقيا</w:t>
      </w:r>
      <w:r w:rsidRPr="004800E1">
        <w:rPr>
          <w:rFonts w:ascii="Sakkal Majalla" w:hAnsi="Sakkal Majalla" w:hint="cs"/>
          <w:sz w:val="32"/>
          <w:szCs w:val="32"/>
          <w:rtl/>
        </w:rPr>
        <w:t>ً</w:t>
      </w:r>
      <w:r w:rsidRPr="004800E1">
        <w:rPr>
          <w:rFonts w:ascii="Sakkal Majalla" w:hAnsi="Sakkal Majalla"/>
          <w:sz w:val="32"/>
          <w:szCs w:val="32"/>
          <w:rtl/>
        </w:rPr>
        <w:t>، بل هي عنصر أساسي لتحقيق النجاح والاستدامة في العصر الرقمي. من خلال تعزيز هذه القيم، يمكن للمؤسسات بناء علاقات قوية وثقة مع عملائها وموظفيها.</w:t>
      </w:r>
    </w:p>
    <w:p w:rsidR="00181023" w:rsidRDefault="00181023" w:rsidP="002B74A4">
      <w:pPr>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mc:AlternateContent>
          <mc:Choice Requires="wpg">
            <w:drawing>
              <wp:inline distT="0" distB="0" distL="0" distR="0" wp14:anchorId="46183A07" wp14:editId="2A770233">
                <wp:extent cx="5633720" cy="593090"/>
                <wp:effectExtent l="0" t="4445" r="0" b="2540"/>
                <wp:docPr id="2074268239" name="Group 2074268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2074268240"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241"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242"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Default="00FD5841" w:rsidP="0018102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Group 2074268239" o:spid="_x0000_s242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9eBT&#10;jNoDAABkDgAADgAAAAAAAAAAAAAAAAAuAgAAZHJzL2Uyb0RvYy54bWxQSwECLQAUAAYACAAAACEA&#10;TRNt9d0AAAAEAQAADwAAAAAAAAAAAAAAAAA0BgAAZHJzL2Rvd25yZXYueG1sUEsFBgAAAAAEAAQA&#10;8wAAAD4HAAAAAA==&#10;">
                <v:rect id="Rectangle 2074265687" o:spid="_x0000_s2421"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jsQskA&#10;AADjAAAADwAAAGRycy9kb3ducmV2LnhtbESPTUvDQBCG74L/YRnBm911qbHGbosUil48WIPgbcyO&#10;STA7G7PbJv575yB4fHm/eNbbOfTqRGPqIju4XhhQxHX0HTcOqtf91QpUysge+8jk4IcSbDfnZ2ss&#10;fZz4hU6H3CgZ4VSigzbnodQ61S0FTIs4EIv3GceAWeTYaD/iJOOh19aYQgfsWB5aHGjXUv11OAYH&#10;tppv7PS8v3t7rz4eTXH83lkqnLu8mB/uQWWa83/4r/3kpWdul7ZY2aVQCJPw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NjsQskAAADjAAAADwAAAAAAAAAAAAAAAACYAgAA&#10;ZHJzL2Rvd25yZXYueG1sUEsFBgAAAAAEAAQA9QAAAI4DAAAAAA==&#10;" fillcolor="#f2f2f2 [3052]" stroked="f" strokeweight="1pt"/>
                <v:rect id="Rectangle 2074265688" o:spid="_x0000_s2422"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om68sA&#10;AADjAAAADwAAAGRycy9kb3ducmV2LnhtbESPQWvCQBSE74X+h+UVvJS6ySIqqavYQMGTtCo9P7Kv&#10;2dTs25DdatJf3y0UPA4z8w2z2gyuFRfqQ+NZQz7NQBBX3jRcazgdX5+WIEJENth6Jg0jBdis7+9W&#10;WBh/5Xe6HGItEoRDgRpsjF0hZagsOQxT3xEn79P3DmOSfS1Nj9cEd61UWTaXDhtOCxY7Ki1V58O3&#10;0/Bj31RZjvtzzB+349fLyX34vdJ68jBsn0FEGuIt/N/eGQ0qW8zUfKlmOfx9Sn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ZmibrywAAAOMAAAAPAAAAAAAAAAAAAAAAAJgC&#10;AABkcnMvZG93bnJldi54bWxQSwUGAAAAAAQABAD1AAAAkAMAAAAA&#10;" fillcolor="#168489" stroked="f" strokeweight="1pt"/>
                <v:shape id="TextBox 7" o:spid="_x0000_s2423"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PGMoA&#10;AADjAAAADwAAAGRycy9kb3ducmV2LnhtbESPQWsCMRSE74L/IbxCbzVp2FrdGkWUQk+W2ip4e2ye&#10;u0s3L8smdbf/3hQKHoeZ+YZZrAbXiAt1ofZs4HGiQBAX3tZcGvj6fH2YgQgR2WLjmQz8UoDVcjxa&#10;YG59zx902cdSJAiHHA1UMba5lKGoyGGY+JY4eWffOYxJdqW0HfYJ7hqplZpKhzWnhQpb2lRUfO9/&#10;nIHD7nw6Zuq93LqntveDkuzm0pj7u2H9AiLSEG/h//abNaDVc6anM51p+PuU/oB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whDxjKAAAA4wAAAA8AAAAAAAAAAAAAAAAAmAIA&#10;AGRycy9kb3ducmV2LnhtbFBLBQYAAAAABAAEAPUAAACPAwAAAAA=&#10;" filled="f" stroked="f">
                  <v:textbox>
                    <w:txbxContent>
                      <w:p w:rsidR="00FD5841" w:rsidRDefault="00FD5841" w:rsidP="0018102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181023" w:rsidRPr="00A84A2A" w:rsidRDefault="00181023" w:rsidP="00181023">
      <w:pPr>
        <w:pStyle w:val="a2"/>
        <w:rPr>
          <w:color w:val="168489"/>
        </w:rPr>
      </w:pPr>
      <w:r w:rsidRPr="00A84A2A">
        <w:rPr>
          <w:color w:val="168489"/>
          <w:rtl/>
        </w:rPr>
        <w:t>تم في هذه الجلسة مناقشة المواضيع والأفكار الآتية:</w:t>
      </w:r>
    </w:p>
    <w:p w:rsidR="00181023" w:rsidRPr="00181023" w:rsidRDefault="00181023">
      <w:pPr>
        <w:pStyle w:val="a2"/>
        <w:numPr>
          <w:ilvl w:val="1"/>
          <w:numId w:val="6"/>
        </w:numPr>
        <w:spacing w:line="360" w:lineRule="auto"/>
      </w:pPr>
      <w:r w:rsidRPr="00181023">
        <w:rPr>
          <w:rtl/>
        </w:rPr>
        <w:t>نماذج الحوكمة في عصر التحوّل الرقمي</w:t>
      </w:r>
      <w:r w:rsidRPr="00181023">
        <w:rPr>
          <w:rFonts w:hint="cs"/>
          <w:rtl/>
        </w:rPr>
        <w:t>.</w:t>
      </w:r>
    </w:p>
    <w:p w:rsidR="00181023" w:rsidRPr="00181023" w:rsidRDefault="00181023">
      <w:pPr>
        <w:pStyle w:val="a2"/>
        <w:numPr>
          <w:ilvl w:val="1"/>
          <w:numId w:val="6"/>
        </w:numPr>
        <w:spacing w:line="360" w:lineRule="auto"/>
      </w:pPr>
      <w:r w:rsidRPr="00181023">
        <w:rPr>
          <w:rtl/>
        </w:rPr>
        <w:t>دور القيادة في تعزيز الحوكمة الرقمية</w:t>
      </w:r>
      <w:r w:rsidRPr="00181023">
        <w:rPr>
          <w:rFonts w:hint="cs"/>
          <w:rtl/>
        </w:rPr>
        <w:t>.</w:t>
      </w:r>
    </w:p>
    <w:p w:rsidR="00181023" w:rsidRPr="00181023" w:rsidRDefault="00181023">
      <w:pPr>
        <w:pStyle w:val="a2"/>
        <w:numPr>
          <w:ilvl w:val="1"/>
          <w:numId w:val="6"/>
        </w:numPr>
        <w:spacing w:line="360" w:lineRule="auto"/>
      </w:pPr>
      <w:r w:rsidRPr="00181023">
        <w:rPr>
          <w:rtl/>
        </w:rPr>
        <w:t>إدارة المخاطر في البيئة الرقمية</w:t>
      </w:r>
      <w:r w:rsidRPr="00181023">
        <w:rPr>
          <w:rFonts w:hint="cs"/>
          <w:rtl/>
        </w:rPr>
        <w:t>.</w:t>
      </w:r>
    </w:p>
    <w:p w:rsidR="00181023" w:rsidRPr="00181023" w:rsidRDefault="00181023">
      <w:pPr>
        <w:pStyle w:val="a2"/>
        <w:numPr>
          <w:ilvl w:val="1"/>
          <w:numId w:val="6"/>
        </w:numPr>
        <w:spacing w:line="360" w:lineRule="auto"/>
        <w:rPr>
          <w:rtl/>
        </w:rPr>
      </w:pPr>
      <w:r w:rsidRPr="00181023">
        <w:rPr>
          <w:rtl/>
        </w:rPr>
        <w:t>الشفافية والمساءلة في العمليات الرقمية</w:t>
      </w:r>
      <w:r w:rsidRPr="00181023">
        <w:rPr>
          <w:rFonts w:hint="cs"/>
          <w:rtl/>
        </w:rPr>
        <w:t>.</w:t>
      </w:r>
    </w:p>
    <w:p w:rsidR="00181023" w:rsidRPr="00403819" w:rsidRDefault="00181023" w:rsidP="00181023"/>
    <w:p w:rsidR="00181023" w:rsidRPr="00F212B0" w:rsidRDefault="00181023" w:rsidP="00181023">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329C2855" wp14:editId="2BC41B7F">
            <wp:extent cx="1219200" cy="1219200"/>
            <wp:effectExtent l="0" t="0" r="0" b="0"/>
            <wp:docPr id="2074268243" name="Picture 2074268243"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C0289F" w:rsidRDefault="00C0289F" w:rsidP="00403E19">
      <w:pPr>
        <w:rPr>
          <w:rtl/>
        </w:rPr>
      </w:pPr>
    </w:p>
    <w:p w:rsidR="009F34C6" w:rsidRDefault="009F34C6">
      <w:pPr>
        <w:bidi w:val="0"/>
        <w:spacing w:after="160" w:line="259" w:lineRule="auto"/>
        <w:jc w:val="left"/>
      </w:pPr>
    </w:p>
    <w:p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D5841">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D5841">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D5841">
        <w:tc>
          <w:tcPr>
            <w:tcW w:w="2612"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1DE771E2" wp14:editId="5308BF8B">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11A92C8A" wp14:editId="221E52F9">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D5841">
            <w:pPr>
              <w:pStyle w:val="bold"/>
              <w:bidi w:val="0"/>
              <w:jc w:val="center"/>
              <w:rPr>
                <w:color w:val="168489"/>
                <w:sz w:val="40"/>
                <w:szCs w:val="40"/>
                <w:rtl/>
                <w:lang w:bidi="ar-EG"/>
              </w:rPr>
            </w:pPr>
            <w:r w:rsidRPr="00595B2E">
              <w:rPr>
                <w:noProof/>
              </w:rPr>
              <w:drawing>
                <wp:inline distT="0" distB="0" distL="0" distR="0" wp14:anchorId="0061CDB6" wp14:editId="431D7BE2">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0"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D5841">
        <w:tc>
          <w:tcPr>
            <w:tcW w:w="2612" w:type="pct"/>
            <w:tcBorders>
              <w:left w:val="single" w:sz="4" w:space="0" w:color="168489"/>
              <w:right w:val="single" w:sz="4" w:space="0" w:color="168489"/>
            </w:tcBorders>
            <w:vAlign w:val="center"/>
          </w:tcPr>
          <w:p w:rsid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C9209A">
              <w:rPr>
                <w:rFonts w:ascii="Adobe Arabic" w:eastAsia="Calibri" w:hAnsi="Adobe Arabic" w:cs="Adobe Arabic"/>
                <w:color w:val="0D0D0D" w:themeColor="text1" w:themeTint="F2"/>
                <w:sz w:val="32"/>
                <w:szCs w:val="32"/>
                <w:rtl/>
                <w:lang w:bidi="ar-EG"/>
              </w:rPr>
              <w:t xml:space="preserve">تقنيات البلوكتشين في تعزيز الحوكمة </w:t>
            </w:r>
          </w:p>
          <w:p w:rsid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C9209A">
              <w:rPr>
                <w:rFonts w:ascii="Adobe Arabic" w:eastAsia="Calibri" w:hAnsi="Adobe Arabic" w:cs="Adobe Arabic"/>
                <w:color w:val="0D0D0D" w:themeColor="text1" w:themeTint="F2"/>
                <w:sz w:val="32"/>
                <w:szCs w:val="32"/>
                <w:rtl/>
                <w:lang w:bidi="ar-EG"/>
              </w:rPr>
              <w:t>أنظمة إدارة البيانات وأهميتها في الحوكمة الرقمية</w:t>
            </w:r>
          </w:p>
          <w:p w:rsidR="00F01FA2" w:rsidRPr="00F01FA2"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9209A">
              <w:rPr>
                <w:rFonts w:ascii="Adobe Arabic" w:eastAsia="Calibri" w:hAnsi="Adobe Arabic" w:cs="Adobe Arabic"/>
                <w:color w:val="0D0D0D" w:themeColor="text1" w:themeTint="F2"/>
                <w:sz w:val="32"/>
                <w:szCs w:val="32"/>
                <w:rtl/>
                <w:lang w:bidi="ar-EG"/>
              </w:rPr>
              <w:t>دور الذكاء الاصطناعي في صنع القرار وإدارة الحوكمة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9209A">
              <w:rPr>
                <w:rFonts w:ascii="Adobe Arabic" w:eastAsia="Calibri" w:hAnsi="Adobe Arabic" w:cs="Adobe Arabic"/>
                <w:color w:val="0D0D0D" w:themeColor="text1" w:themeTint="F2"/>
                <w:sz w:val="32"/>
                <w:szCs w:val="32"/>
                <w:rtl/>
                <w:lang w:bidi="ar-EG"/>
              </w:rPr>
              <w:t>أدوات وبرمجيات لتطبيق الحوكمة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9209A">
              <w:rPr>
                <w:rFonts w:ascii="Adobe Arabic" w:eastAsia="Calibri" w:hAnsi="Adobe Arabic" w:cs="Adobe Arabic" w:hint="cs"/>
                <w:color w:val="0D0D0D" w:themeColor="text1" w:themeTint="F2"/>
                <w:sz w:val="28"/>
                <w:szCs w:val="28"/>
                <w:rtl/>
                <w:lang w:bidi="ar-EG"/>
              </w:rPr>
              <w:t>فيديوهات تدريبية.</w:t>
            </w:r>
          </w:p>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9209A">
              <w:rPr>
                <w:rFonts w:ascii="Adobe Arabic" w:eastAsia="Calibri" w:hAnsi="Adobe Arabic" w:cs="Adobe Arabic"/>
                <w:color w:val="0D0D0D" w:themeColor="text1" w:themeTint="F2"/>
                <w:sz w:val="28"/>
                <w:szCs w:val="28"/>
                <w:rtl/>
                <w:lang w:bidi="ar-EG"/>
              </w:rPr>
              <w:t>العصف الذهني.</w:t>
            </w:r>
          </w:p>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C9209A">
              <w:rPr>
                <w:rFonts w:ascii="Adobe Arabic" w:eastAsia="Calibri" w:hAnsi="Adobe Arabic" w:cs="Adobe Arabic"/>
                <w:color w:val="0D0D0D" w:themeColor="text1" w:themeTint="F2"/>
                <w:sz w:val="28"/>
                <w:szCs w:val="28"/>
                <w:rtl/>
                <w:lang w:bidi="ar-EG"/>
              </w:rPr>
              <w:t>المحاكاة في التدريب.</w:t>
            </w:r>
          </w:p>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C9209A">
              <w:rPr>
                <w:rFonts w:ascii="Adobe Arabic" w:eastAsia="Calibri" w:hAnsi="Adobe Arabic" w:cs="Adobe Arabic"/>
                <w:color w:val="0D0D0D" w:themeColor="text1" w:themeTint="F2"/>
                <w:sz w:val="28"/>
                <w:szCs w:val="28"/>
                <w:rtl/>
                <w:lang w:bidi="ar-EG"/>
              </w:rPr>
              <w:t>التدريب والتوجيه.</w:t>
            </w:r>
          </w:p>
          <w:p w:rsidR="00C9209A"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9209A">
              <w:rPr>
                <w:rFonts w:ascii="Adobe Arabic" w:eastAsia="Calibri" w:hAnsi="Adobe Arabic" w:cs="Adobe Arabic"/>
                <w:color w:val="0D0D0D" w:themeColor="text1" w:themeTint="F2"/>
                <w:sz w:val="28"/>
                <w:szCs w:val="28"/>
                <w:rtl/>
                <w:lang w:bidi="ar-EG"/>
              </w:rPr>
              <w:t>مناقشات جماعية.</w:t>
            </w:r>
          </w:p>
          <w:p w:rsidR="00F01FA2" w:rsidRPr="00C9209A" w:rsidRDefault="00C9209A">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9209A">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FD5841">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7472" behindDoc="0" locked="0" layoutInCell="1" allowOverlap="1" wp14:anchorId="4C9B020D" wp14:editId="0EECC437">
                <wp:simplePos x="0" y="0"/>
                <wp:positionH relativeFrom="column">
                  <wp:posOffset>121444</wp:posOffset>
                </wp:positionH>
                <wp:positionV relativeFrom="paragraph">
                  <wp:posOffset>-464344</wp:posOffset>
                </wp:positionV>
                <wp:extent cx="6352560" cy="6929438"/>
                <wp:effectExtent l="0" t="0" r="0" b="5080"/>
                <wp:wrapNone/>
                <wp:docPr id="1451488605" name="Group 1451488605"/>
                <wp:cNvGraphicFramePr/>
                <a:graphic xmlns:a="http://schemas.openxmlformats.org/drawingml/2006/main">
                  <a:graphicData uri="http://schemas.microsoft.com/office/word/2010/wordprocessingGroup">
                    <wpg:wgp>
                      <wpg:cNvGrpSpPr/>
                      <wpg:grpSpPr>
                        <a:xfrm>
                          <a:off x="0" y="0"/>
                          <a:ext cx="6352560" cy="6929438"/>
                          <a:chOff x="0" y="0"/>
                          <a:chExt cx="6352560" cy="6929438"/>
                        </a:xfrm>
                      </wpg:grpSpPr>
                      <wpg:grpSp>
                        <wpg:cNvPr id="1451488606" name="Group 1451488606"/>
                        <wpg:cNvGrpSpPr/>
                        <wpg:grpSpPr>
                          <a:xfrm>
                            <a:off x="161923" y="2571750"/>
                            <a:ext cx="5400004" cy="4357688"/>
                            <a:chOff x="-4" y="0"/>
                            <a:chExt cx="5400076" cy="4357997"/>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2"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3"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183646" y="532530"/>
                              <a:ext cx="2216426" cy="3825467"/>
                            </a:xfrm>
                            <a:prstGeom prst="rect">
                              <a:avLst/>
                            </a:prstGeom>
                            <a:noFill/>
                            <a:ln w="6350">
                              <a:noFill/>
                            </a:ln>
                          </wps:spPr>
                          <wps:txbx>
                            <w:txbxContent>
                              <w:p w:rsidR="00FD5841" w:rsidRPr="000F32C7" w:rsidRDefault="00FD5841"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دور </w:t>
                                </w:r>
                                <w:r w:rsidRPr="00C9209A">
                                  <w:rPr>
                                    <w:rFonts w:ascii="Adobe Arabic" w:eastAsia="GE Dinar One" w:hAnsi="Adobe Arabic" w:cs="Adobe Arabic"/>
                                    <w:color w:val="000000"/>
                                    <w:kern w:val="24"/>
                                    <w:sz w:val="34"/>
                                    <w:szCs w:val="34"/>
                                    <w:rtl/>
                                    <w:lang w:bidi="ar-SY"/>
                                  </w:rPr>
                                  <w:t>تقنيات البلوكتشين في تعزيز الحوكمة</w:t>
                                </w:r>
                                <w:r w:rsidRPr="00C9209A">
                                  <w:rPr>
                                    <w:rFonts w:ascii="Adobe Arabic" w:eastAsia="GE Dinar One" w:hAnsi="Adobe Arabic" w:cs="Adobe Arabic" w:hint="cs"/>
                                    <w:color w:val="000000"/>
                                    <w:kern w:val="24"/>
                                    <w:sz w:val="34"/>
                                    <w:szCs w:val="34"/>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w:t>
                                </w:r>
                                <w:r w:rsidRPr="00C9209A">
                                  <w:rPr>
                                    <w:rFonts w:ascii="Adobe Arabic" w:eastAsia="GE Dinar One" w:hAnsi="Adobe Arabic" w:cs="Adobe Arabic"/>
                                    <w:color w:val="000000"/>
                                    <w:kern w:val="24"/>
                                    <w:sz w:val="34"/>
                                    <w:szCs w:val="34"/>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4"/>
                                    <w:szCs w:val="34"/>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التعرّف على أهمية </w:t>
                                </w:r>
                                <w:r w:rsidRPr="00C9209A">
                                  <w:rPr>
                                    <w:rFonts w:ascii="Adobe Arabic" w:eastAsia="GE Dinar One" w:hAnsi="Adobe Arabic" w:cs="Adobe Arabic"/>
                                    <w:color w:val="000000"/>
                                    <w:kern w:val="24"/>
                                    <w:sz w:val="34"/>
                                    <w:szCs w:val="34"/>
                                    <w:rtl/>
                                    <w:lang w:bidi="ar-SY"/>
                                  </w:rPr>
                                  <w:t>أنظمة إدارة البيانات في الحوكمة الرقمية</w:t>
                                </w:r>
                                <w:r w:rsidRPr="00C9209A">
                                  <w:rPr>
                                    <w:rFonts w:ascii="Adobe Arabic" w:eastAsia="GE Dinar One" w:hAnsi="Adobe Arabic" w:cs="Adobe Arabic" w:hint="cs"/>
                                    <w:color w:val="000000"/>
                                    <w:kern w:val="24"/>
                                    <w:sz w:val="34"/>
                                    <w:szCs w:val="34"/>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التعرّف على أبرز ال</w:t>
                                </w:r>
                                <w:r w:rsidRPr="00C9209A">
                                  <w:rPr>
                                    <w:rFonts w:ascii="Adobe Arabic" w:eastAsia="GE Dinar One" w:hAnsi="Adobe Arabic" w:cs="Adobe Arabic"/>
                                    <w:color w:val="000000"/>
                                    <w:kern w:val="24"/>
                                    <w:sz w:val="34"/>
                                    <w:szCs w:val="34"/>
                                    <w:rtl/>
                                    <w:lang w:bidi="ar-SY"/>
                                  </w:rPr>
                                  <w:t>أدوات و</w:t>
                                </w:r>
                                <w:r w:rsidRPr="00C9209A">
                                  <w:rPr>
                                    <w:rFonts w:ascii="Adobe Arabic" w:eastAsia="GE Dinar One" w:hAnsi="Adobe Arabic" w:cs="Adobe Arabic" w:hint="cs"/>
                                    <w:color w:val="000000"/>
                                    <w:kern w:val="24"/>
                                    <w:sz w:val="34"/>
                                    <w:szCs w:val="34"/>
                                    <w:rtl/>
                                    <w:lang w:bidi="ar-SY"/>
                                  </w:rPr>
                                  <w:t>ال</w:t>
                                </w:r>
                                <w:r w:rsidRPr="00C9209A">
                                  <w:rPr>
                                    <w:rFonts w:ascii="Adobe Arabic" w:eastAsia="GE Dinar One" w:hAnsi="Adobe Arabic" w:cs="Adobe Arabic"/>
                                    <w:color w:val="000000"/>
                                    <w:kern w:val="24"/>
                                    <w:sz w:val="34"/>
                                    <w:szCs w:val="34"/>
                                    <w:rtl/>
                                    <w:lang w:bidi="ar-SY"/>
                                  </w:rPr>
                                  <w:t>برمجيات</w:t>
                                </w:r>
                                <w:r w:rsidRPr="00C9209A">
                                  <w:rPr>
                                    <w:rFonts w:ascii="Adobe Arabic" w:eastAsia="GE Dinar One" w:hAnsi="Adobe Arabic" w:cs="Adobe Arabic" w:hint="cs"/>
                                    <w:color w:val="000000"/>
                                    <w:kern w:val="24"/>
                                    <w:sz w:val="34"/>
                                    <w:szCs w:val="34"/>
                                    <w:rtl/>
                                    <w:lang w:bidi="ar-SY"/>
                                  </w:rPr>
                                  <w:t xml:space="preserve"> التي تساعد في </w:t>
                                </w:r>
                                <w:r w:rsidRPr="00C9209A">
                                  <w:rPr>
                                    <w:rFonts w:ascii="Adobe Arabic" w:eastAsia="GE Dinar One" w:hAnsi="Adobe Arabic" w:cs="Adobe Arabic"/>
                                    <w:color w:val="000000"/>
                                    <w:kern w:val="24"/>
                                    <w:sz w:val="34"/>
                                    <w:szCs w:val="34"/>
                                    <w:rtl/>
                                    <w:lang w:bidi="ar-SY"/>
                                  </w:rPr>
                                  <w:t>تطبيق الحوكمة الرقمية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4" y="532394"/>
                              <a:ext cx="2216426" cy="3825284"/>
                            </a:xfrm>
                            <a:prstGeom prst="rect">
                              <a:avLst/>
                            </a:prstGeom>
                            <a:noFill/>
                            <a:ln w="6350">
                              <a:noFill/>
                            </a:ln>
                          </wps:spPr>
                          <wps:txbx>
                            <w:txbxContent>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فيديو تدريبي.</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تقنيات البلوكتشين في تعزيز الحوكمة</w:t>
                                </w:r>
                                <w:r w:rsidRPr="00C9209A">
                                  <w:rPr>
                                    <w:rFonts w:ascii="Adobe Arabic" w:eastAsia="GE Dinar One" w:hAnsi="Adobe Arabic" w:cs="Adobe Arabic" w:hint="cs"/>
                                    <w:color w:val="000000"/>
                                    <w:kern w:val="24"/>
                                    <w:sz w:val="36"/>
                                    <w:szCs w:val="36"/>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أنظمة إدارة البيانات وأهميتها في الحوكمة الرقمية</w:t>
                                </w:r>
                                <w:r w:rsidRPr="00C9209A">
                                  <w:rPr>
                                    <w:rFonts w:ascii="Adobe Arabic" w:eastAsia="GE Dinar One" w:hAnsi="Adobe Arabic" w:cs="Adobe Arabic" w:hint="cs"/>
                                    <w:color w:val="000000"/>
                                    <w:kern w:val="24"/>
                                    <w:sz w:val="36"/>
                                    <w:szCs w:val="36"/>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تمرين.</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6"/>
                                    <w:szCs w:val="36"/>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أدوات وبرمجيات لتطبيق الحوكمة الرقمية</w:t>
                                </w:r>
                                <w:r w:rsidRPr="00C9209A">
                                  <w:rPr>
                                    <w:rFonts w:ascii="Adobe Arabic" w:eastAsia="GE Dinar One" w:hAnsi="Adobe Arabic" w:cs="Adobe Arabic" w:hint="cs"/>
                                    <w:color w:val="000000"/>
                                    <w:kern w:val="24"/>
                                    <w:sz w:val="36"/>
                                    <w:szCs w:val="36"/>
                                    <w:rtl/>
                                    <w:lang w:bidi="ar-SY"/>
                                  </w:rPr>
                                  <w:t>.</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hint="cs"/>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59"/>
                              <a:ext cx="4567555" cy="536575"/>
                            </a:xfrm>
                            <a:prstGeom prst="rect">
                              <a:avLst/>
                            </a:prstGeom>
                            <a:noFill/>
                          </wps:spPr>
                          <wps:txbx>
                            <w:txbxContent>
                              <w:p w:rsidR="00FD5841" w:rsidRPr="00C9209A" w:rsidRDefault="00FD5841" w:rsidP="00F01FA2">
                                <w:pPr>
                                  <w:bidi w:val="0"/>
                                  <w:jc w:val="center"/>
                                  <w:rPr>
                                    <w:rFonts w:ascii="Adobe Arabic" w:eastAsia="GE Dinar One" w:hAnsi="Adobe Arabic" w:cs="Adobe Arabic"/>
                                    <w:b/>
                                    <w:bCs/>
                                    <w:kern w:val="24"/>
                                    <w:sz w:val="56"/>
                                    <w:szCs w:val="56"/>
                                    <w:lang w:bidi="ar-SY"/>
                                  </w:rPr>
                                </w:pPr>
                                <w:r w:rsidRPr="00C9209A">
                                  <w:rPr>
                                    <w:rFonts w:ascii="Adobe Arabic" w:eastAsia="GE Dinar One" w:hAnsi="Adobe Arabic" w:cs="Adobe Arabic"/>
                                    <w:b/>
                                    <w:bCs/>
                                    <w:kern w:val="24"/>
                                    <w:sz w:val="56"/>
                                    <w:szCs w:val="56"/>
                                    <w:rtl/>
                                    <w:lang w:bidi="ar-SY"/>
                                  </w:rPr>
                                  <w:t>التكنولوجيا وأدوات الحوكمة الرقمية</w:t>
                                </w:r>
                              </w:p>
                            </w:txbxContent>
                          </wps:txbx>
                          <wps:bodyPr wrap="square" rtlCol="0">
                            <a:spAutoFit/>
                          </wps:bodyPr>
                        </wps:wsp>
                      </wpg:grpSp>
                    </wpg:wgp>
                  </a:graphicData>
                </a:graphic>
                <wp14:sizeRelV relativeFrom="margin">
                  <wp14:pctHeight>0</wp14:pctHeight>
                </wp14:sizeRelV>
              </wp:anchor>
            </w:drawing>
          </mc:Choice>
          <mc:Fallback>
            <w:pict>
              <v:group id="Group 1451488605" o:spid="_x0000_s2424" style="position:absolute;left:0;text-align:left;margin-left:9.55pt;margin-top:-36.55pt;width:500.2pt;height:545.65pt;z-index:252777472;mso-position-horizontal-relative:text;mso-position-vertical-relative:text;mso-height-relative:margin" coordsize="63525,69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Ozs7jQ&#10;UdIAAAD/dFJOU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">
                <v:group id="Group 1451488606" o:spid="_x0000_s2425" style="position:absolute;left:1619;top:25717;width:54000;height:43577" coordorigin="" coordsize="54000,435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THTsrIAAAA&#10;4wAAAA8AAAAAAAAAAAAAAAAAqgIAAGRycy9kb3ducmV2LnhtbFBLBQYAAAAABAAEAPoAAACfAwAA&#10;AAA=&#10;">
                  <v:group id="Group 25" o:spid="_x0000_s2426"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uL61HIAAAA&#10;4wAAAA8AAAAAAAAAAAAAAAAAqgIAAGRycy9kb3ducmV2LnhtbFBLBQYAAAAABAAEAPoAAACfAwAA&#10;AAA=&#10;">
                    <v:group id="Group 1451488608" o:spid="_x0000_s2427"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qFH8j&#10;zAAAAOMAAAAPAAAAAAAAAAAAAAAAAKoCAABkcnMvZG93bnJldi54bWxQSwUGAAAAAAQABAD6AAAA&#10;owMAAAAA&#10;">
                      <v:oval id="Oval 1451488609" o:spid="_x0000_s2428"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mtMcA&#10;AADjAAAADwAAAGRycy9kb3ducmV2LnhtbERPX2vCMBB/F/Ydwg32pqmuk64aZQxkIu5hVnw+mrMt&#10;NpeSZLV+eyMM9ni//7dcD6YVPTnfWFYwnSQgiEurG64UHIvNOAPhA7LG1jIpuJGH9epptMRc2yv/&#10;UH8IlYgh7HNUUIfQ5VL6siaDfmI74sidrTMY4ukqqR1eY7hp5SxJ5tJgw7Ghxo4+ayovh1+jYG9e&#10;i1Ofuq9bd9yfLjtnvjfFTKmX5+FjASLQEP7Ff+6tjvPTt2maZfPkHR4/RQD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JrTHAAAA4wAAAA8AAAAAAAAAAAAAAAAAmAIAAGRy&#10;cy9kb3ducmV2LnhtbFBLBQYAAAAABAAEAPUAAACMAwAAAAA=&#10;" fillcolor="#168489" stroked="f" strokeweight="1pt">
                        <v:fill opacity="49087f"/>
                        <v:stroke joinstyle="miter"/>
                      </v:oval>
                      <v:shape id="Picture 1451488610" o:spid="_x0000_s2429"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cu4HLAAAA4wAAAA8AAABkcnMvZG93bnJldi54bWxEj0FrwzAMhe+D/gejwm6rk5KVkNYtpTDY&#10;oTCa9dKbiNUkbWyH2HO9/frpMNhR0tN779vskhlEpMn3zirIFxkIso3TvW0VnD/fXkoQPqDVODhL&#10;Cr7Jw247e9pgpd3DnijWoRVsYn2FCroQxkpK33Rk0C/cSJZvVzcZDDxOrdQTPtjcDHKZZStpsLec&#10;0OFIh46ae/1lFHxEPPusLvQhHS9pf4q3ZTz+KPU8T/s1iEAp/Iv/vt811y9e86IsVzlTMBMvQG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3LuBywAAAOMAAAAPAAAAAAAA&#10;AAAAAAAAAJ8CAABkcnMvZG93bnJldi54bWxQSwUGAAAAAAQABAD3AAAAlwMAAAAA&#10;">
                        <v:imagedata r:id="rId45" o:title="Target " gain="19661f" blacklevel="22938f"/>
                      </v:shape>
                    </v:group>
                    <v:shape id="TextBox 34" o:spid="_x0000_s2430"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RpEsUA&#10;AADjAAAADwAAAGRycy9kb3ducmV2LnhtbERPS2vDMAy+D/YfjAq7rY5HW0JWt5Q9oIdd1mV3EWtx&#10;aCyHWGvSfz8PBjvqe2u7n0OvLjSmLrIFsyxAETfRddxaqD9e70tQSZAd9pHJwpUS7He3N1usXJz4&#10;nS4naVUO4VShBS8yVFqnxlPAtIwDcea+4hhQ8jm22o045fDQ64ei2OiAHecGjwM9eWrOp+9gQcQd&#10;zLV+Cen4Ob89T75o1lhbe7eYD4+ghGb5F/+5jy7PX63Nqiw3xs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GkSxQAAAOMAAAAPAAAAAAAAAAAAAAAAAJgCAABkcnMv&#10;ZG93bnJldi54bWxQSwUGAAAAAAQABAD1AAAAigM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431"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4l3hTIAAAA&#10;4wAAAA8AAAAAAAAAAAAAAAAAqgIAAGRycy9kb3ducmV2LnhtbFBLBQYAAAAABAAEAPoAAACfAwAA&#10;AAA=&#10;">
                    <v:oval id="Oval 1451488613" o:spid="_x0000_s2432"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g8cA&#10;AADjAAAADwAAAGRycy9kb3ducmV2LnhtbERPX2vCMBB/H/gdwgl7m2m1k9IZRQayMdzDrPh8NGdb&#10;bC4lyWr99stA8PF+/2+1GU0nBnK+tawgnSUgiCurW64VHMvdSw7CB2SNnWVScCMPm/XkaYWFtlf+&#10;oeEQahFD2BeooAmhL6T0VUMG/cz2xJE7W2cwxNPVUju8xnDTyXmSLKXBlmNDgz29N1RdDr9Gwd4s&#10;ytOQuY9bf9yfLl/OfO/KuVLP03H7BiLQGB7iu/tTx/nZa5rl+TJdwP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hh4PHAAAA4wAAAA8AAAAAAAAAAAAAAAAAmAIAAGRy&#10;cy9kb3ducmV2LnhtbFBLBQYAAAAABAAEAPUAAACMAwAAAAA=&#10;" fillcolor="#168489" stroked="f" strokeweight="1pt">
                      <v:fill opacity="49087f"/>
                      <v:stroke joinstyle="miter"/>
                    </v:oval>
                    <v:shape id="TextBox 34" o:spid="_x0000_s2433"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KisUA&#10;AADjAAAADwAAAGRycy9kb3ducmV2LnhtbERPzUrDQBC+C32HZQRvdhNJS4jdllIr9ODFGu9DdswG&#10;s7MhO23St3cFweN8/7PZzb5XVxpjF9hAvsxAETfBdtwaqD9eH0tQUZAt9oHJwI0i7LaLuw1WNkz8&#10;TteztCqFcKzQgBMZKq1j48hjXIaBOHFfYfQo6RxbbUecUrjv9VOWrbXHjlODw4EOjprv88UbELH7&#10;/FYffTx9zm8vk8uaFdbGPNzP+2dQQrP8i//cJ5vmF6u8KMt1XsD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8qKxQAAAOMAAAAPAAAAAAAAAAAAAAAAAJgCAABkcnMv&#10;ZG93bnJldi54bWxQSwUGAAAAAAQABAD1AAAAigM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2434"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7qrrJAAAA4wAAAA8AAABkcnMvZG93bnJldi54bWxET0trwkAQvhf8D8sIvRTdpPgIqauUQlsp&#10;9mDU+5Adk9TsbJrdaPz3rlDocb73LFa9qcWZWldZVhCPIxDEudUVFwr2u/dRAsJ5ZI21ZVJwJQer&#10;5eBhgam2F97SOfOFCCHsUlRQet+kUrq8JINubBviwB1ta9CHsy2kbvESwk0tn6NoJg1WHBpKbOit&#10;pPyUdUaB/8o212P2tP756KL57/eh++QTKfU47F9fQHjq/b/4z73WYf5kGk+SZBZP4f5TAEAub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fuquskAAADjAAAADwAAAAAAAAAA&#10;AAAAAACfAgAAZHJzL2Rvd25yZXYueG1sUEsFBgAAAAAEAAQA9wAAAJUDAAAAAA==&#10;">
                      <v:imagedata r:id="rId46" o:title="Note " gain="19661f" blacklevel="22938f"/>
                    </v:shape>
                  </v:group>
                  <v:shape id="Text Box 1451488616" o:spid="_x0000_s2435" type="#_x0000_t202" style="position:absolute;left:31836;top:5325;width:22164;height:38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cAcgA&#10;AADjAAAADwAAAGRycy9kb3ducmV2LnhtbERPzWrCQBC+C32HZYTedBPREKKrSEBaih60Xnobs2MS&#10;zM6m2a2mPr1bKHic738Wq9404kqdqy0riMcRCOLC6ppLBcfPzSgF4TyyxsYyKfglB6vly2CBmbY3&#10;3tP14EsRQthlqKDyvs2kdEVFBt3YtsSBO9vOoA9nV0rd4S2Em0ZOoiiRBmsODRW2lFdUXA4/RsFH&#10;vtnh/jQx6b3J37bndft9/Jop9Trs13MQnnr/FP+733WYP53F0zRN4gT+fgoA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BhwByAAAAOMAAAAPAAAAAAAAAAAAAAAAAJgCAABk&#10;cnMvZG93bnJldi54bWxQSwUGAAAAAAQABAD1AAAAjQMAAAAA&#10;" filled="f" stroked="f" strokeweight=".5pt">
                    <v:textbox>
                      <w:txbxContent>
                        <w:p w:rsidR="00FD5841" w:rsidRPr="000F32C7" w:rsidRDefault="00FD5841"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دور </w:t>
                          </w:r>
                          <w:r w:rsidRPr="00C9209A">
                            <w:rPr>
                              <w:rFonts w:ascii="Adobe Arabic" w:eastAsia="GE Dinar One" w:hAnsi="Adobe Arabic" w:cs="Adobe Arabic"/>
                              <w:color w:val="000000"/>
                              <w:kern w:val="24"/>
                              <w:sz w:val="34"/>
                              <w:szCs w:val="34"/>
                              <w:rtl/>
                              <w:lang w:bidi="ar-SY"/>
                            </w:rPr>
                            <w:t>تقنيات البلوكتشين في تعزيز الحوكمة</w:t>
                          </w:r>
                          <w:r w:rsidRPr="00C9209A">
                            <w:rPr>
                              <w:rFonts w:ascii="Adobe Arabic" w:eastAsia="GE Dinar One" w:hAnsi="Adobe Arabic" w:cs="Adobe Arabic" w:hint="cs"/>
                              <w:color w:val="000000"/>
                              <w:kern w:val="24"/>
                              <w:sz w:val="34"/>
                              <w:szCs w:val="34"/>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توضيح </w:t>
                          </w:r>
                          <w:r w:rsidRPr="00C9209A">
                            <w:rPr>
                              <w:rFonts w:ascii="Adobe Arabic" w:eastAsia="GE Dinar One" w:hAnsi="Adobe Arabic" w:cs="Adobe Arabic"/>
                              <w:color w:val="000000"/>
                              <w:kern w:val="24"/>
                              <w:sz w:val="34"/>
                              <w:szCs w:val="34"/>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4"/>
                              <w:szCs w:val="34"/>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 xml:space="preserve">التعرّف على أهمية </w:t>
                          </w:r>
                          <w:r w:rsidRPr="00C9209A">
                            <w:rPr>
                              <w:rFonts w:ascii="Adobe Arabic" w:eastAsia="GE Dinar One" w:hAnsi="Adobe Arabic" w:cs="Adobe Arabic"/>
                              <w:color w:val="000000"/>
                              <w:kern w:val="24"/>
                              <w:sz w:val="34"/>
                              <w:szCs w:val="34"/>
                              <w:rtl/>
                              <w:lang w:bidi="ar-SY"/>
                            </w:rPr>
                            <w:t>أنظمة إدارة البيانات في الحوكمة الرقمية</w:t>
                          </w:r>
                          <w:r w:rsidRPr="00C9209A">
                            <w:rPr>
                              <w:rFonts w:ascii="Adobe Arabic" w:eastAsia="GE Dinar One" w:hAnsi="Adobe Arabic" w:cs="Adobe Arabic" w:hint="cs"/>
                              <w:color w:val="000000"/>
                              <w:kern w:val="24"/>
                              <w:sz w:val="34"/>
                              <w:szCs w:val="34"/>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4"/>
                              <w:szCs w:val="34"/>
                              <w:lang w:bidi="ar-SY"/>
                            </w:rPr>
                          </w:pPr>
                          <w:r w:rsidRPr="00C9209A">
                            <w:rPr>
                              <w:rFonts w:ascii="Adobe Arabic" w:eastAsia="GE Dinar One" w:hAnsi="Adobe Arabic" w:cs="Adobe Arabic" w:hint="cs"/>
                              <w:color w:val="000000"/>
                              <w:kern w:val="24"/>
                              <w:sz w:val="34"/>
                              <w:szCs w:val="34"/>
                              <w:rtl/>
                              <w:lang w:bidi="ar-SY"/>
                            </w:rPr>
                            <w:t>التعرّف على أبرز ال</w:t>
                          </w:r>
                          <w:r w:rsidRPr="00C9209A">
                            <w:rPr>
                              <w:rFonts w:ascii="Adobe Arabic" w:eastAsia="GE Dinar One" w:hAnsi="Adobe Arabic" w:cs="Adobe Arabic"/>
                              <w:color w:val="000000"/>
                              <w:kern w:val="24"/>
                              <w:sz w:val="34"/>
                              <w:szCs w:val="34"/>
                              <w:rtl/>
                              <w:lang w:bidi="ar-SY"/>
                            </w:rPr>
                            <w:t>أدوات و</w:t>
                          </w:r>
                          <w:r w:rsidRPr="00C9209A">
                            <w:rPr>
                              <w:rFonts w:ascii="Adobe Arabic" w:eastAsia="GE Dinar One" w:hAnsi="Adobe Arabic" w:cs="Adobe Arabic" w:hint="cs"/>
                              <w:color w:val="000000"/>
                              <w:kern w:val="24"/>
                              <w:sz w:val="34"/>
                              <w:szCs w:val="34"/>
                              <w:rtl/>
                              <w:lang w:bidi="ar-SY"/>
                            </w:rPr>
                            <w:t>ال</w:t>
                          </w:r>
                          <w:r w:rsidRPr="00C9209A">
                            <w:rPr>
                              <w:rFonts w:ascii="Adobe Arabic" w:eastAsia="GE Dinar One" w:hAnsi="Adobe Arabic" w:cs="Adobe Arabic"/>
                              <w:color w:val="000000"/>
                              <w:kern w:val="24"/>
                              <w:sz w:val="34"/>
                              <w:szCs w:val="34"/>
                              <w:rtl/>
                              <w:lang w:bidi="ar-SY"/>
                            </w:rPr>
                            <w:t>برمجيات</w:t>
                          </w:r>
                          <w:r w:rsidRPr="00C9209A">
                            <w:rPr>
                              <w:rFonts w:ascii="Adobe Arabic" w:eastAsia="GE Dinar One" w:hAnsi="Adobe Arabic" w:cs="Adobe Arabic" w:hint="cs"/>
                              <w:color w:val="000000"/>
                              <w:kern w:val="24"/>
                              <w:sz w:val="34"/>
                              <w:szCs w:val="34"/>
                              <w:rtl/>
                              <w:lang w:bidi="ar-SY"/>
                            </w:rPr>
                            <w:t xml:space="preserve"> التي تساعد في </w:t>
                          </w:r>
                          <w:r w:rsidRPr="00C9209A">
                            <w:rPr>
                              <w:rFonts w:ascii="Adobe Arabic" w:eastAsia="GE Dinar One" w:hAnsi="Adobe Arabic" w:cs="Adobe Arabic"/>
                              <w:color w:val="000000"/>
                              <w:kern w:val="24"/>
                              <w:sz w:val="34"/>
                              <w:szCs w:val="34"/>
                              <w:rtl/>
                              <w:lang w:bidi="ar-SY"/>
                            </w:rPr>
                            <w:t>تطبيق الحوكمة الرقمية</w:t>
                          </w:r>
                        </w:p>
                      </w:txbxContent>
                    </v:textbox>
                  </v:shape>
                  <v:shape id="Text Box 1451488617" o:spid="_x0000_s2436" type="#_x0000_t202" style="position:absolute;top:5323;width:22164;height:38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5mskA&#10;AADjAAAADwAAAGRycy9kb3ducmV2LnhtbERPzWrCQBC+C77DMkJvuomoDamrSEAqUg9aL71Ns2MS&#10;mp1Ns1uNPr1bEDzO9z/zZWdqcabWVZYVxKMIBHFudcWFguPnepiAcB5ZY22ZFFzJwXLR780x1fbC&#10;ezoffCFCCLsUFZTeN6mULi/JoBvZhjhwJ9sa9OFsC6lbvIRwU8txFM2kwYpDQ4kNZSXlP4c/o2Cb&#10;rXe4/x6b5FZn7x+nVfN7/Joq9TLoVm8gPHX+KX64NzrMn0zjSZLM4lf4/ykAIB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Eq5mskAAADjAAAADwAAAAAAAAAAAAAAAACYAgAA&#10;ZHJzL2Rvd25yZXYueG1sUEsFBgAAAAAEAAQA9QAAAI4DAAAAAA==&#10;" filled="f" stroked="f" strokeweight=".5pt">
                    <v:textbox>
                      <w:txbxContent>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فيديو تدريبي.</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تقنيات البلوكتشين في تعزيز الحوكمة</w:t>
                          </w:r>
                          <w:r w:rsidRPr="00C9209A">
                            <w:rPr>
                              <w:rFonts w:ascii="Adobe Arabic" w:eastAsia="GE Dinar One" w:hAnsi="Adobe Arabic" w:cs="Adobe Arabic" w:hint="cs"/>
                              <w:color w:val="000000"/>
                              <w:kern w:val="24"/>
                              <w:sz w:val="36"/>
                              <w:szCs w:val="36"/>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أنظمة إدارة البيانات وأهميتها في الحوكمة الرقمية</w:t>
                          </w:r>
                          <w:r w:rsidRPr="00C9209A">
                            <w:rPr>
                              <w:rFonts w:ascii="Adobe Arabic" w:eastAsia="GE Dinar One" w:hAnsi="Adobe Arabic" w:cs="Adobe Arabic" w:hint="cs"/>
                              <w:color w:val="000000"/>
                              <w:kern w:val="24"/>
                              <w:sz w:val="36"/>
                              <w:szCs w:val="36"/>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hint="cs"/>
                              <w:color w:val="000000"/>
                              <w:kern w:val="24"/>
                              <w:sz w:val="36"/>
                              <w:szCs w:val="36"/>
                              <w:rtl/>
                              <w:lang w:bidi="ar-SY"/>
                            </w:rPr>
                            <w:t>تمرين.</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color w:val="000000"/>
                              <w:kern w:val="24"/>
                              <w:sz w:val="36"/>
                              <w:szCs w:val="36"/>
                              <w:rtl/>
                              <w:lang w:bidi="ar-SY"/>
                            </w:rPr>
                            <w:t>دور الذكاء الاصطناعي في صنع القرار وإدارة الحوكمة</w:t>
                          </w:r>
                          <w:r w:rsidRPr="00C9209A">
                            <w:rPr>
                              <w:rFonts w:ascii="Adobe Arabic" w:eastAsia="GE Dinar One" w:hAnsi="Adobe Arabic" w:cs="Adobe Arabic" w:hint="cs"/>
                              <w:color w:val="000000"/>
                              <w:kern w:val="24"/>
                              <w:sz w:val="36"/>
                              <w:szCs w:val="36"/>
                              <w:rtl/>
                              <w:lang w:bidi="ar-SY"/>
                            </w:rPr>
                            <w:t>.</w:t>
                          </w:r>
                        </w:p>
                        <w:p w:rsidR="00FD5841" w:rsidRPr="00C9209A"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9209A">
                            <w:rPr>
                              <w:rFonts w:ascii="Adobe Arabic" w:eastAsia="GE Dinar One" w:hAnsi="Adobe Arabic" w:cs="Adobe Arabic"/>
                              <w:color w:val="000000"/>
                              <w:kern w:val="24"/>
                              <w:sz w:val="36"/>
                              <w:szCs w:val="36"/>
                              <w:rtl/>
                              <w:lang w:bidi="ar-SY"/>
                            </w:rPr>
                            <w:t>أدوات وبرمجيات لتطبيق الحوكمة الرقمية</w:t>
                          </w:r>
                          <w:r w:rsidRPr="00C9209A">
                            <w:rPr>
                              <w:rFonts w:ascii="Adobe Arabic" w:eastAsia="GE Dinar One" w:hAnsi="Adobe Arabic" w:cs="Adobe Arabic" w:hint="cs"/>
                              <w:color w:val="000000"/>
                              <w:kern w:val="24"/>
                              <w:sz w:val="36"/>
                              <w:szCs w:val="36"/>
                              <w:rtl/>
                              <w:lang w:bidi="ar-SY"/>
                            </w:rPr>
                            <w:t>.</w:t>
                          </w:r>
                        </w:p>
                        <w:p w:rsidR="00FD5841" w:rsidRPr="000F32C7"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9209A">
                            <w:rPr>
                              <w:rFonts w:ascii="Adobe Arabic" w:eastAsia="GE Dinar One" w:hAnsi="Adobe Arabic" w:cs="Adobe Arabic" w:hint="cs"/>
                              <w:color w:val="000000"/>
                              <w:kern w:val="24"/>
                              <w:sz w:val="36"/>
                              <w:szCs w:val="36"/>
                              <w:rtl/>
                              <w:lang w:bidi="ar-SY"/>
                            </w:rPr>
                            <w:t>نشاط تدريبي</w:t>
                          </w:r>
                        </w:p>
                      </w:txbxContent>
                    </v:textbox>
                  </v:shape>
                </v:group>
                <v:group id="Group 1451488618" o:spid="_x0000_s2437"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zen+&#10;zAAAAOMAAAAPAAAAAAAAAAAAAAAAAKoCAABkcnMvZG93bnJldi54bWxQSwUGAAAAAAQABAD6AAAA&#10;owMAAAAA&#10;">
                  <v:shape id="Picture 1451488619" o:spid="_x0000_s2438"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B913HAAAA4wAAAA8AAABkcnMvZG93bnJldi54bWxET19LwzAQfxf2HcINfHNp5xy1LhujIBOF&#10;wepe9nY0Z1psLiWJXf32RhB8vN//2+wm24uRfOgcK8gXGQjixumOjYLz+/NdASJEZI29Y1LwTQF2&#10;29nNBkvtrnyisY5GpBAOJSpoYxxKKUPTksWwcANx4j6ctxjT6Y3UHq8p3PZymWVrabHj1NDiQFVL&#10;zWf9ZRXcvx7k0YzF5eDezMnXoardsVLqdj7tn0BEmuK/+M/9otP81UO+Kop1/gi/PyUA5P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FB913HAAAA4wAAAA8AAAAAAAAAAAAA&#10;AAAAnwIAAGRycy9kb3ducmV2LnhtbFBLBQYAAAAABAAEAPcAAACTAwAAAAA=&#10;">
                    <v:imagedata r:id="rId47" o:title="Calendar " gain="19661f" blacklevel="22938f"/>
                    <v:path arrowok="t"/>
                  </v:shape>
                  <v:shape id="TextBox 34" o:spid="_x0000_s2439"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GNMkA&#10;AADjAAAADwAAAGRycy9kb3ducmV2LnhtbESPQW/CMAyF75P4D5GRdhtpEaCqIyDEQOKwy1h3txqv&#10;qWicqvFo+ffLYdKOtp/fe992P/lO3WmIbWAD+SIDRVwH23JjoPo8vxSgoiBb7AKTgQdF2O9mT1ss&#10;bRj5g+5XaVQy4ViiASfSl1rH2pHHuAg9cbp9h8GjpHFotB1wTOa+08ss22iPLacEhz0dHdW36483&#10;IGIP+aM6+Xj5mt7fRpfVa6yMeZ5Ph1dQQpP8i/++LzbVX63zVVFslokiMaUF6N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HQGNMkAAADjAAAADwAAAAAAAAAAAAAAAACYAgAA&#10;ZHJzL2Rvd25yZXYueG1sUEsFBgAAAAAEAAQA9QAAAI4DA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440"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jr8UA&#10;AADjAAAADwAAAGRycy9kb3ducmV2LnhtbERPzWrCQBC+F3yHZYTe6iaiElJXEW3BQy/V9D5kp9nQ&#10;7GzITk18+26h0ON8/7PdT75TNxpiG9hAvshAEdfBttwYqK6vTwWoKMgWu8Bk4E4R9rvZwxZLG0Z+&#10;p9tFGpVCOJZowIn0pdaxduQxLkJPnLjPMHiUdA6NtgOOKdx3epllG+2x5dTgsKejo/rr8u0NiNhD&#10;fq9efDx/TG+n0WX1GitjHufT4RmU0CT/4j/32ab5q3W+KorN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OKOvxQAAAOMAAAAPAAAAAAAAAAAAAAAAAJgCAABkcnMv&#10;ZG93bnJldi54bWxQSwUGAAAAAAQABAD1AAAAigM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441" type="#_x0000_t202" style="position:absolute;top:12909;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2MUA&#10;AADjAAAADwAAAGRycy9kb3ducmV2LnhtbERPS2vDMAy+D/YfjAa7rU5CW0JWt5Q9oIdd1mZ3EWtx&#10;WCyHWGvSf18XBjvqe2uzm32vzjTGLrCBfJGBIm6C7bg1UJ/en0pQUZAt9oHJwIUi7Lb3dxusbJj4&#10;k85HaVUK4VihAScyVFrHxpHHuAgDceK+w+hR0jm22o44pXDf6yLL1tpjx6nB4UAvjpqf4683IGL3&#10;+aV+8/HwNX+8Ti5rVlgb8/gw759BCc3yL/5zH2yav1zly7JcFwXcfkoA6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j3YxQAAAOMAAAAPAAAAAAAAAAAAAAAAAJgCAABkcnMv&#10;ZG93bnJldi54bWxQSwUGAAAAAAQABAD1AAAAigMAAAAA&#10;" filled="f" stroked="f">
                    <v:textbox style="mso-fit-shape-to-text:t">
                      <w:txbxContent>
                        <w:p w:rsidR="00FD5841" w:rsidRPr="00C9209A" w:rsidRDefault="00FD5841" w:rsidP="00F01FA2">
                          <w:pPr>
                            <w:bidi w:val="0"/>
                            <w:jc w:val="center"/>
                            <w:rPr>
                              <w:rFonts w:ascii="Adobe Arabic" w:eastAsia="GE Dinar One" w:hAnsi="Adobe Arabic" w:cs="Adobe Arabic"/>
                              <w:b/>
                              <w:bCs/>
                              <w:kern w:val="24"/>
                              <w:sz w:val="56"/>
                              <w:szCs w:val="56"/>
                              <w:lang w:bidi="ar-SY"/>
                            </w:rPr>
                          </w:pPr>
                          <w:r w:rsidRPr="00C9209A">
                            <w:rPr>
                              <w:rFonts w:ascii="Adobe Arabic" w:eastAsia="GE Dinar One" w:hAnsi="Adobe Arabic" w:cs="Adobe Arabic"/>
                              <w:b/>
                              <w:bCs/>
                              <w:kern w:val="24"/>
                              <w:sz w:val="56"/>
                              <w:szCs w:val="56"/>
                              <w:rtl/>
                              <w:lang w:bidi="ar-SY"/>
                            </w:rPr>
                            <w:t>التكنولوجيا وأدوات الحوكمة الرقمية</w:t>
                          </w:r>
                        </w:p>
                      </w:txbxContent>
                    </v:textbox>
                  </v:shape>
                </v:group>
              </v:group>
            </w:pict>
          </mc:Fallback>
        </mc:AlternateContent>
      </w:r>
    </w:p>
    <w:p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p w:rsidR="00DB7FDB" w:rsidRDefault="00DB7FDB" w:rsidP="00DB7FDB">
      <w:pPr>
        <w:pStyle w:val="ListParagraph"/>
        <w:spacing w:line="360" w:lineRule="auto"/>
        <w:rPr>
          <w:rFonts w:ascii="Adobe Arabic" w:hAnsi="Adobe Arabic" w:cs="Adobe Arabic"/>
          <w:b/>
          <w:bCs/>
          <w:color w:val="002060"/>
          <w:sz w:val="48"/>
          <w:szCs w:val="36"/>
          <w:rtl/>
        </w:rPr>
      </w:pPr>
    </w:p>
    <w:p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rsidR="003F41BB" w:rsidRDefault="006A6738" w:rsidP="002B74A4">
      <w:pPr>
        <w:keepNext/>
        <w:ind w:left="-227"/>
        <w:jc w:val="center"/>
        <w:rPr>
          <w:rtl/>
        </w:rPr>
      </w:pPr>
      <w:r>
        <w:rPr>
          <w:noProof/>
        </w:rPr>
        <w:lastRenderedPageBreak/>
        <mc:AlternateContent>
          <mc:Choice Requires="wpg">
            <w:drawing>
              <wp:inline distT="0" distB="0" distL="0" distR="0" wp14:anchorId="57FA4BBE" wp14:editId="60421372">
                <wp:extent cx="5266690" cy="1388110"/>
                <wp:effectExtent l="0" t="22860" r="19685" b="17780"/>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783" cy="1388110"/>
                          <a:chOff x="9439" y="0"/>
                          <a:chExt cx="56778" cy="13883"/>
                        </a:xfrm>
                      </wpg:grpSpPr>
                      <wps:wsp>
                        <wps:cNvPr id="30"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FD5841" w:rsidRDefault="00FD5841" w:rsidP="006A6738">
                              <w:pPr>
                                <w:jc w:val="center"/>
                              </w:pPr>
                            </w:p>
                            <w:p w:rsidR="00FD5841" w:rsidRDefault="00FD5841" w:rsidP="006A6738">
                              <w:pPr>
                                <w:jc w:val="center"/>
                              </w:pPr>
                            </w:p>
                            <w:p w:rsidR="00FD5841" w:rsidRPr="00277E38" w:rsidRDefault="00FD5841" w:rsidP="006A6738">
                              <w:pPr>
                                <w:jc w:val="center"/>
                                <w:rPr>
                                  <w:rStyle w:val="Hyperlink"/>
                                  <w:rFonts w:ascii="Sakkal Majalla" w:eastAsia="Calibri" w:hAnsi="Sakkal Majalla"/>
                                  <w:b/>
                                  <w:bCs/>
                                  <w:kern w:val="24"/>
                                  <w:sz w:val="32"/>
                                  <w:szCs w:val="32"/>
                                </w:rPr>
                              </w:pPr>
                              <w:r>
                                <w:rPr>
                                  <w:rFonts w:hint="cs"/>
                                  <w:rtl/>
                                </w:rPr>
                                <w:t xml:space="preserve">    </w:t>
                              </w:r>
                              <w:r w:rsidRPr="00277E38">
                                <w:rPr>
                                  <w:rtl/>
                                </w:rPr>
                                <w:t>امسح الرمز لمشاهدة الفيديو</w:t>
                              </w:r>
                            </w:p>
                            <w:p w:rsidR="00FD5841" w:rsidRDefault="00FD5841" w:rsidP="006A6738">
                              <w:pPr>
                                <w:jc w:val="center"/>
                              </w:pPr>
                            </w:p>
                          </w:txbxContent>
                        </wps:txbx>
                        <wps:bodyPr rot="0" vert="horz" wrap="square" lIns="91440" tIns="45720" rIns="91440" bIns="45720" anchor="ctr" anchorCtr="0" upright="1">
                          <a:noAutofit/>
                        </wps:bodyPr>
                      </wps:wsp>
                      <wps:wsp>
                        <wps:cNvPr id="34"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162DA3" w:rsidRDefault="00FD5841" w:rsidP="006A67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5EF8D474" wp14:editId="6A9377B3">
                                    <wp:extent cx="826135" cy="8261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59">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5841" w:rsidRPr="00B43298" w:rsidRDefault="00FD5841" w:rsidP="006A6738">
                              <w:pPr>
                                <w:jc w:val="center"/>
                                <w:rPr>
                                  <w:rFonts w:asciiTheme="minorBidi" w:eastAsia="Calibri" w:hAnsiTheme="minorBidi"/>
                                  <w:b/>
                                  <w:bCs/>
                                  <w:color w:val="168489"/>
                                  <w:kern w:val="24"/>
                                  <w:sz w:val="32"/>
                                  <w:szCs w:val="32"/>
                                  <w:rtl/>
                                  <w:lang w:bidi="ar-SY"/>
                                </w:rPr>
                              </w:pPr>
                            </w:p>
                            <w:p w:rsidR="00FD5841" w:rsidRPr="00162DA3" w:rsidRDefault="00FD5841" w:rsidP="006A67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37"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C9209A" w:rsidRDefault="00FD5841" w:rsidP="00C9209A">
                              <w:pPr>
                                <w:spacing w:line="259" w:lineRule="auto"/>
                                <w:jc w:val="center"/>
                                <w:rPr>
                                  <w:rFonts w:ascii="Adobe Arabic" w:eastAsia="Calibri" w:hAnsi="Adobe Arabic" w:cs="Adobe Arabic"/>
                                  <w:b/>
                                  <w:bCs/>
                                  <w:color w:val="168489"/>
                                  <w:kern w:val="24"/>
                                  <w:szCs w:val="28"/>
                                  <w:rtl/>
                                  <w:lang w:bidi="ar-SY"/>
                                </w:rPr>
                              </w:pPr>
                              <w:r w:rsidRPr="00C9209A">
                                <w:rPr>
                                  <w:rFonts w:ascii="Adobe Arabic" w:eastAsia="Calibri" w:hAnsi="Adobe Arabic" w:cs="Adobe Arabic"/>
                                  <w:b/>
                                  <w:bCs/>
                                  <w:color w:val="168489"/>
                                  <w:kern w:val="24"/>
                                  <w:szCs w:val="28"/>
                                  <w:rtl/>
                                  <w:lang w:bidi="ar-SY"/>
                                </w:rPr>
                                <w:t xml:space="preserve">مقطع الفيديو الآتي يقدم معلومات </w:t>
                              </w:r>
                              <w:r w:rsidRPr="00C9209A">
                                <w:rPr>
                                  <w:rFonts w:ascii="Adobe Arabic" w:eastAsia="Calibri" w:hAnsi="Adobe Arabic" w:cs="Adobe Arabic" w:hint="cs"/>
                                  <w:b/>
                                  <w:bCs/>
                                  <w:color w:val="168489"/>
                                  <w:kern w:val="24"/>
                                  <w:szCs w:val="28"/>
                                  <w:rtl/>
                                  <w:lang w:bidi="ar-SY"/>
                                </w:rPr>
                                <w:t>عن حوكمة تقنية المعلومات</w:t>
                              </w:r>
                            </w:p>
                            <w:p w:rsidR="00FD5841" w:rsidRPr="00C9209A" w:rsidRDefault="00FD5841" w:rsidP="00C9209A">
                              <w:pPr>
                                <w:jc w:val="center"/>
                                <w:rPr>
                                  <w:rFonts w:ascii="Adobe Arabic" w:eastAsia="Calibri" w:hAnsi="Adobe Arabic" w:cs="Adobe Arabic"/>
                                  <w:b/>
                                  <w:bCs/>
                                  <w:color w:val="168489"/>
                                  <w:kern w:val="24"/>
                                  <w:szCs w:val="28"/>
                                  <w:rtl/>
                                  <w:lang w:bidi="ar-SY"/>
                                </w:rPr>
                              </w:pPr>
                            </w:p>
                            <w:p w:rsidR="00FD5841" w:rsidRPr="00C9209A" w:rsidRDefault="00FD5841" w:rsidP="006A6738">
                              <w:pPr>
                                <w:jc w:val="center"/>
                                <w:rPr>
                                  <w:rFonts w:ascii="Adobe Arabic" w:eastAsia="Calibri" w:hAnsi="Adobe Arabic" w:cs="Adobe Arabic"/>
                                  <w:b/>
                                  <w:bCs/>
                                  <w:color w:val="168489"/>
                                  <w:kern w:val="24"/>
                                  <w:szCs w:val="28"/>
                                  <w:rtl/>
                                  <w:lang w:bidi="ar-SY"/>
                                </w:rPr>
                              </w:pPr>
                            </w:p>
                          </w:txbxContent>
                        </wps:txbx>
                        <wps:bodyPr rot="0" vert="horz" wrap="square" lIns="91440" tIns="45720" rIns="91440" bIns="45720" anchor="t" anchorCtr="0" upright="1">
                          <a:noAutofit/>
                        </wps:bodyPr>
                      </wps:wsp>
                    </wpg:wgp>
                  </a:graphicData>
                </a:graphic>
              </wp:inline>
            </w:drawing>
          </mc:Choice>
          <mc:Fallback>
            <w:pict>
              <v:group id="Group 29" o:spid="_x0000_s2442" style="width:414.7pt;height:109.3pt;mso-position-horizontal-relative:char;mso-position-vertical-relative:line" coordorigin="9439" coordsize="56778,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">
                <v:rect id="Rectangle 164" o:spid="_x0000_s2443"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dxLMEA&#10;AADbAAAADwAAAGRycy9kb3ducmV2LnhtbERPz2vCMBS+D/Y/hDfYbaZTEK2mZRsIc6dVd5i3Z/Ns&#10;is1LSWKt//1yGHj8+H6vy9F2YiAfWscKXicZCOLa6ZYbBT/7zcsCRIjIGjvHpOBGAcri8WGNuXZX&#10;rmjYxUakEA45KjAx9rmUoTZkMUxcT5y4k/MWY4K+kdrjNYXbTk6zbC4ttpwaDPb0Yag+7y5WwbsZ&#10;fqc4q76wnm8P3407HpaVV+r5aXxbgYg0xrv43/2pFczS+vQl/QBZ/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3cSzBAAAA2wAAAA8AAAAAAAAAAAAAAAAAmAIAAGRycy9kb3du&#10;cmV2LnhtbFBLBQYAAAAABAAEAPUAAACGAwAAAAA=&#10;" fillcolor="#f2f2f2 [3052]" strokecolor="#168489" strokeweight="2.25pt">
                  <v:textbox>
                    <w:txbxContent>
                      <w:p w:rsidR="00FD5841" w:rsidRDefault="00FD5841" w:rsidP="006A6738">
                        <w:pPr>
                          <w:jc w:val="center"/>
                        </w:pPr>
                      </w:p>
                      <w:p w:rsidR="00FD5841" w:rsidRDefault="00FD5841" w:rsidP="006A6738">
                        <w:pPr>
                          <w:jc w:val="center"/>
                        </w:pPr>
                      </w:p>
                      <w:p w:rsidR="00FD5841" w:rsidRPr="00277E38" w:rsidRDefault="00FD5841" w:rsidP="006A6738">
                        <w:pPr>
                          <w:jc w:val="center"/>
                          <w:rPr>
                            <w:rStyle w:val="Hyperlink"/>
                            <w:rFonts w:ascii="Sakkal Majalla" w:eastAsia="Calibri" w:hAnsi="Sakkal Majalla"/>
                            <w:b/>
                            <w:bCs/>
                            <w:kern w:val="24"/>
                            <w:sz w:val="32"/>
                            <w:szCs w:val="32"/>
                          </w:rPr>
                        </w:pPr>
                        <w:r>
                          <w:rPr>
                            <w:rFonts w:hint="cs"/>
                            <w:rtl/>
                          </w:rPr>
                          <w:t xml:space="preserve">    </w:t>
                        </w:r>
                        <w:r w:rsidRPr="00277E38">
                          <w:rPr>
                            <w:rtl/>
                          </w:rPr>
                          <w:t>امسح الرمز لمشاهدة الفيديو</w:t>
                        </w:r>
                      </w:p>
                      <w:p w:rsidR="00FD5841" w:rsidRDefault="00FD5841" w:rsidP="006A6738">
                        <w:pPr>
                          <w:jc w:val="center"/>
                        </w:pPr>
                      </w:p>
                    </w:txbxContent>
                  </v:textbox>
                </v:rect>
                <v:shape id="TextBox 36" o:spid="_x0000_s2444"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FD5841" w:rsidRPr="00162DA3" w:rsidRDefault="00FD5841" w:rsidP="006A67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5EF8D474" wp14:editId="6A9377B3">
                              <wp:extent cx="826135" cy="8261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59">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5841" w:rsidRPr="00B43298" w:rsidRDefault="00FD5841" w:rsidP="006A6738">
                        <w:pPr>
                          <w:jc w:val="center"/>
                          <w:rPr>
                            <w:rFonts w:asciiTheme="minorBidi" w:eastAsia="Calibri" w:hAnsiTheme="minorBidi"/>
                            <w:b/>
                            <w:bCs/>
                            <w:color w:val="168489"/>
                            <w:kern w:val="24"/>
                            <w:sz w:val="32"/>
                            <w:szCs w:val="32"/>
                            <w:rtl/>
                            <w:lang w:bidi="ar-SY"/>
                          </w:rPr>
                        </w:pPr>
                      </w:p>
                      <w:p w:rsidR="00FD5841" w:rsidRPr="00162DA3" w:rsidRDefault="00FD5841" w:rsidP="006A67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2445"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FD5841" w:rsidRPr="00C9209A" w:rsidRDefault="00FD5841" w:rsidP="00C9209A">
                        <w:pPr>
                          <w:spacing w:line="259" w:lineRule="auto"/>
                          <w:jc w:val="center"/>
                          <w:rPr>
                            <w:rFonts w:ascii="Adobe Arabic" w:eastAsia="Calibri" w:hAnsi="Adobe Arabic" w:cs="Adobe Arabic"/>
                            <w:b/>
                            <w:bCs/>
                            <w:color w:val="168489"/>
                            <w:kern w:val="24"/>
                            <w:szCs w:val="28"/>
                            <w:rtl/>
                            <w:lang w:bidi="ar-SY"/>
                          </w:rPr>
                        </w:pPr>
                        <w:r w:rsidRPr="00C9209A">
                          <w:rPr>
                            <w:rFonts w:ascii="Adobe Arabic" w:eastAsia="Calibri" w:hAnsi="Adobe Arabic" w:cs="Adobe Arabic"/>
                            <w:b/>
                            <w:bCs/>
                            <w:color w:val="168489"/>
                            <w:kern w:val="24"/>
                            <w:szCs w:val="28"/>
                            <w:rtl/>
                            <w:lang w:bidi="ar-SY"/>
                          </w:rPr>
                          <w:t xml:space="preserve">مقطع الفيديو الآتي يقدم معلومات </w:t>
                        </w:r>
                        <w:r w:rsidRPr="00C9209A">
                          <w:rPr>
                            <w:rFonts w:ascii="Adobe Arabic" w:eastAsia="Calibri" w:hAnsi="Adobe Arabic" w:cs="Adobe Arabic" w:hint="cs"/>
                            <w:b/>
                            <w:bCs/>
                            <w:color w:val="168489"/>
                            <w:kern w:val="24"/>
                            <w:szCs w:val="28"/>
                            <w:rtl/>
                            <w:lang w:bidi="ar-SY"/>
                          </w:rPr>
                          <w:t>عن حوكمة تقنية المعلومات</w:t>
                        </w:r>
                      </w:p>
                      <w:p w:rsidR="00FD5841" w:rsidRPr="00C9209A" w:rsidRDefault="00FD5841" w:rsidP="00C9209A">
                        <w:pPr>
                          <w:jc w:val="center"/>
                          <w:rPr>
                            <w:rFonts w:ascii="Adobe Arabic" w:eastAsia="Calibri" w:hAnsi="Adobe Arabic" w:cs="Adobe Arabic"/>
                            <w:b/>
                            <w:bCs/>
                            <w:color w:val="168489"/>
                            <w:kern w:val="24"/>
                            <w:szCs w:val="28"/>
                            <w:rtl/>
                            <w:lang w:bidi="ar-SY"/>
                          </w:rPr>
                        </w:pPr>
                      </w:p>
                      <w:p w:rsidR="00FD5841" w:rsidRPr="00C9209A" w:rsidRDefault="00FD5841" w:rsidP="006A6738">
                        <w:pPr>
                          <w:jc w:val="center"/>
                          <w:rPr>
                            <w:rFonts w:ascii="Adobe Arabic" w:eastAsia="Calibri" w:hAnsi="Adobe Arabic" w:cs="Adobe Arabic"/>
                            <w:b/>
                            <w:bCs/>
                            <w:color w:val="168489"/>
                            <w:kern w:val="24"/>
                            <w:szCs w:val="28"/>
                            <w:rtl/>
                            <w:lang w:bidi="ar-SY"/>
                          </w:rPr>
                        </w:pPr>
                      </w:p>
                    </w:txbxContent>
                  </v:textbox>
                </v:shape>
                <w10:wrap anchorx="page"/>
                <w10:anchorlock/>
              </v:group>
            </w:pict>
          </mc:Fallback>
        </mc:AlternateContent>
      </w:r>
    </w:p>
    <w:p w:rsidR="00181023" w:rsidRPr="00D75CDD" w:rsidRDefault="009762C9" w:rsidP="002B74A4">
      <w:pPr>
        <w:spacing w:line="278" w:lineRule="auto"/>
        <w:rPr>
          <w:rFonts w:ascii="Sakkal Majalla" w:hAnsi="Sakkal Majalla"/>
          <w:b/>
          <w:bCs/>
          <w:color w:val="FF0000"/>
          <w:sz w:val="32"/>
          <w:szCs w:val="32"/>
        </w:rPr>
      </w:pPr>
      <w:r w:rsidRPr="002A078C">
        <w:rPr>
          <w:rFonts w:ascii="Sakkal Majalla" w:hAnsi="Sakkal Majalla"/>
          <w:noProof/>
          <w:color w:val="002060"/>
          <w:sz w:val="34"/>
        </w:rPr>
        <mc:AlternateContent>
          <mc:Choice Requires="wpg">
            <w:drawing>
              <wp:inline distT="0" distB="0" distL="0" distR="0" wp14:anchorId="31352380" wp14:editId="419FBC2B">
                <wp:extent cx="5731510" cy="895350"/>
                <wp:effectExtent l="0" t="0" r="21590" b="19050"/>
                <wp:docPr id="20742683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38"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39" name="مجموعة 39"/>
                        <wpg:cNvGrpSpPr/>
                        <wpg:grpSpPr>
                          <a:xfrm>
                            <a:off x="0" y="0"/>
                            <a:ext cx="5731510" cy="895350"/>
                            <a:chOff x="0" y="0"/>
                            <a:chExt cx="5878196" cy="918845"/>
                          </a:xfrm>
                        </wpg:grpSpPr>
                        <wpg:grpSp>
                          <wpg:cNvPr id="2074268340" name="مجموعة 40"/>
                          <wpg:cNvGrpSpPr/>
                          <wpg:grpSpPr>
                            <a:xfrm>
                              <a:off x="0" y="0"/>
                              <a:ext cx="5878196" cy="918845"/>
                              <a:chOff x="0" y="0"/>
                              <a:chExt cx="6240348" cy="919070"/>
                            </a:xfrm>
                          </wpg:grpSpPr>
                          <wpg:grpSp>
                            <wpg:cNvPr id="2074268341" name="مجموعة 41"/>
                            <wpg:cNvGrpSpPr/>
                            <wpg:grpSpPr>
                              <a:xfrm>
                                <a:off x="0" y="169208"/>
                                <a:ext cx="5433072" cy="580613"/>
                                <a:chOff x="0" y="169208"/>
                                <a:chExt cx="5433072" cy="580613"/>
                              </a:xfrm>
                            </wpg:grpSpPr>
                            <wps:wsp>
                              <wps:cNvPr id="20742683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4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45" name="مربع نص 41"/>
                          <wps:cNvSpPr txBox="1"/>
                          <wps:spPr>
                            <a:xfrm>
                              <a:off x="204484" y="257055"/>
                              <a:ext cx="4616071" cy="387740"/>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تقنيات البلوكتشين في تعزيز الحوكمة</w:t>
                                </w:r>
                              </w:p>
                            </w:txbxContent>
                          </wps:txbx>
                          <wps:bodyPr wrap="square" rtlCol="1">
                            <a:spAutoFit/>
                          </wps:bodyPr>
                        </wps:wsp>
                      </wpg:grpSp>
                    </wpg:wgp>
                  </a:graphicData>
                </a:graphic>
              </wp:inline>
            </w:drawing>
          </mc:Choice>
          <mc:Fallback>
            <w:pict>
              <v:group id="_x0000_s244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">
                <v:shape id="صورة 38" o:spid="_x0000_s244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q4ebHAAAA4wAAAA8AAABkcnMvZG93bnJldi54bWxET89rwjAUvgv+D+EJu2lqO1Q6o4go7DKm&#10;Vdj10bw1Zc1LbWLt/vvlMPD48f1ebwfbiJ46XztWMJ8lIIhLp2uuFFwvx+kKhA/IGhvHpOCXPGw3&#10;49Eac+0efKa+CJWIIexzVGBCaHMpfWnIop+5ljhy366zGCLsKqk7fMRw28g0SRbSYs2xwWBLe0Pl&#10;T3G3CrJDPxyy/eeH/zLt5VbYXe3PJ6VeJsPuDUSgITzF/+53rSBNlq/pYpVlcXT8FP+A3P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Cq4ebHAAAA4wAAAA8AAAAAAAAAAAAA&#10;AAAAnwIAAGRycy9kb3ducmV2LnhtbFBLBQYAAAAABAAEAPcAAACTAwAAAAA=&#10;">
                  <v:imagedata r:id="rId56" o:title=""/>
                </v:shape>
                <v:group id="مجموعة 39" o:spid="_x0000_s24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Fbij&#10;zAAAAOMAAAAPAAAAAAAAAAAAAAAAAKoCAABkcnMvZG93bnJldi54bWxQSwUGAAAAAAQABAD6AAAA&#10;owMAAAAA&#10;">
                  <v:group id="مجموعة 40" o:spid="_x0000_s24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CliQ8oA&#10;AADjAAAADwAAAAAAAAAAAAAAAACqAgAAZHJzL2Rvd25yZXYueG1sUEsFBgAAAAAEAAQA+gAAAKED&#10;AAAAAA==&#10;">
                    <v:group id="مجموعة 41" o:spid="_x0000_s24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ZcfY&#10;zAAAAOMAAAAPAAAAAAAAAAAAAAAAAKoCAABkcnMvZG93bnJldi54bWxQSwUGAAAAAAQABAD6AAAA&#10;owMAAAAA&#10;">
                      <v:shape id="شكل حر 42" o:spid="_x0000_s24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0sIskA&#10;AADjAAAADwAAAGRycy9kb3ducmV2LnhtbESPwW7CMBBE75X6D9Yi9VZsQkRQikEVoioHLqX9gFW8&#10;jQPxOsQuhL/HSEg9jmbmjWaxGlwrztSHxrOGyViBIK68abjW8PP98ToHESKywdYzabhSgNXy+WmB&#10;pfEX/qLzPtYiQTiUqMHG2JVShsqSwzD2HXHyfn3vMCbZ19L0eElw18pMqZl02HBasNjR2lJ13P85&#10;DUblG5cXnwWtTzurDhMTj1Oj9ctoeH8DEWmI/+FHe2s0ZKrIs9l8mmdw/5T+gFz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z0sIs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GlS8wA&#10;AADjAAAADwAAAGRycy9kb3ducmV2LnhtbESPT0sDMRTE74LfITzBm03clm3ZNi1VqIh66B+x18fm&#10;ubuYvCybtLt++6YgeBxm5jfMYjU4K87UhcazhseRAkFcetNwpeHzsHmYgQgR2aD1TBp+KcBqeXuz&#10;wML4nnd03sdKJAiHAjXUMbaFlKGsyWEY+ZY4ed++cxiT7CppOuwT3FmZKZVLhw2nhRpbeq6p/Nmf&#10;nIbpdnPqw0t+eHv6sh+Nssd19s5a398N6zmISEP8D/+1X42GTE0nWT4bT8Zw/ZT+gFx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eGlS8wAAADjAAAADwAAAAAAAAAAAAAAAACY&#10;AgAAZHJzL2Rvd25yZXYueG1sUEsFBgAAAAAEAAQA9QAAAJEDAAAAAA==&#10;" fillcolor="#168489" stroked="f" strokeweight="1pt">
                        <v:stroke joinstyle="miter"/>
                      </v:roundrect>
                    </v:group>
                    <v:oval id="شكل بيضاوي 44" o:spid="_x0000_s24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mvi8sA&#10;AADjAAAADwAAAGRycy9kb3ducmV2LnhtbESPUWvCMBSF3wf+h3CFvc3UrjjpjCIDUQYyjPsBd821&#10;6WxuuibT7t8vwmCPh3POdziL1eBacaE+NJ4VTCcZCOLKm4ZrBe/HzcMcRIjIBlvPpOCHAqyWo7sF&#10;lsZf+UAXHWuRIBxKVGBj7EopQ2XJYZj4jjh5J987jEn2tTQ9XhPctTLPspl02HBasNjRi6XqrL+d&#10;Aj0c9dv2VEu/1/b1Y/rpv9xhp9T9eFg/g4g0xP/wX3tnFOTZU5HP5o9FAbdP6Q/I5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aa+LywAAAOMAAAAPAAAAAAAAAAAAAAAAAJgC&#10;AABkcnMvZG93bnJldi54bWxQSwUGAAAAAAQABAD1AAAAkAMAAAAA&#10;" filled="f" strokecolor="#a5a5a5 [2092]" strokeweight="1pt">
                      <v:stroke joinstyle="miter"/>
                    </v:oval>
                  </v:group>
                  <v:shape id="مربع نص 41" o:spid="_x0000_s2454"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qskA&#10;AADjAAAADwAAAGRycy9kb3ducmV2LnhtbESPzU7DMBCE70i8g7VI3Kjd0JYq1K0qfqQeuLSE+ype&#10;4oh4HcVLk749RkLiOJqZbzSb3RQ6daYhtZEtzGcGFHEdXcuNher99W4NKgmywy4yWbhQgt32+mqD&#10;pYsjH+l8kkZlCKcSLXiRvtQ61Z4CplnsibP3GYeAkuXQaDfgmOGh04UxKx2w5bzgsacnT/XX6TtY&#10;EHH7+aV6CenwMb09j97US6ysvb2Z9o+ghCb5D/+1D85CYR4WxWp9v1jC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oqs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تقنيات البلوكتشين في تعزيز الحوكمة</w:t>
                          </w:r>
                        </w:p>
                      </w:txbxContent>
                    </v:textbox>
                  </v:shape>
                </v:group>
                <w10:wrap anchorx="page"/>
                <w10:anchorlock/>
              </v:group>
            </w:pict>
          </mc:Fallback>
        </mc:AlternateContent>
      </w:r>
    </w:p>
    <w:p w:rsidR="00181023" w:rsidRPr="004800E1" w:rsidRDefault="00181023" w:rsidP="004800E1">
      <w:pPr>
        <w:spacing w:line="360" w:lineRule="auto"/>
        <w:rPr>
          <w:rFonts w:ascii="Sakkal Majalla" w:hAnsi="Sakkal Majalla"/>
          <w:sz w:val="32"/>
          <w:szCs w:val="32"/>
          <w:rtl/>
        </w:rPr>
      </w:pPr>
      <w:r w:rsidRPr="004800E1">
        <w:rPr>
          <w:rFonts w:ascii="Sakkal Majalla" w:hAnsi="Sakkal Majalla"/>
          <w:sz w:val="32"/>
          <w:szCs w:val="32"/>
          <w:rtl/>
        </w:rPr>
        <w:t>ت</w:t>
      </w:r>
      <w:r w:rsidRPr="004800E1">
        <w:rPr>
          <w:rFonts w:ascii="Sakkal Majalla" w:hAnsi="Sakkal Majalla" w:hint="cs"/>
          <w:sz w:val="32"/>
          <w:szCs w:val="32"/>
          <w:rtl/>
        </w:rPr>
        <w:t>ُ</w:t>
      </w:r>
      <w:r w:rsidRPr="004800E1">
        <w:rPr>
          <w:rFonts w:ascii="Sakkal Majalla" w:hAnsi="Sakkal Majalla"/>
          <w:sz w:val="32"/>
          <w:szCs w:val="32"/>
          <w:rtl/>
        </w:rPr>
        <w:t>عتبر تقنية البلوكتشين من الأدوات الفع</w:t>
      </w:r>
      <w:r w:rsidRPr="004800E1">
        <w:rPr>
          <w:rFonts w:ascii="Sakkal Majalla" w:hAnsi="Sakkal Majalla" w:hint="cs"/>
          <w:sz w:val="32"/>
          <w:szCs w:val="32"/>
          <w:rtl/>
        </w:rPr>
        <w:t>ّ</w:t>
      </w:r>
      <w:r w:rsidRPr="004800E1">
        <w:rPr>
          <w:rFonts w:ascii="Sakkal Majalla" w:hAnsi="Sakkal Majalla"/>
          <w:sz w:val="32"/>
          <w:szCs w:val="32"/>
          <w:rtl/>
        </w:rPr>
        <w:t>الة لتعزيز الحوكمة في المؤسسات، حيث توفر مستويات عالية من الشفافية والأمان.</w:t>
      </w:r>
    </w:p>
    <w:p w:rsidR="00BC2A7E" w:rsidRDefault="00BC2A7E" w:rsidP="00BC2A7E">
      <w:pPr>
        <w:jc w:val="center"/>
        <w:rPr>
          <w:rFonts w:ascii="Sakkal Majalla" w:hAnsi="Sakkal Majalla"/>
          <w:sz w:val="32"/>
          <w:szCs w:val="32"/>
          <w:rtl/>
        </w:rPr>
      </w:pPr>
      <w:r w:rsidRPr="00BC2A7E">
        <w:rPr>
          <w:rFonts w:ascii="Sakkal Majalla" w:hAnsi="Sakkal Majalla"/>
          <w:noProof/>
          <w:sz w:val="32"/>
          <w:szCs w:val="32"/>
        </w:rPr>
        <mc:AlternateContent>
          <mc:Choice Requires="wpg">
            <w:drawing>
              <wp:inline distT="0" distB="0" distL="0" distR="0" wp14:anchorId="4928696C" wp14:editId="45A6DF67">
                <wp:extent cx="4055615" cy="4539778"/>
                <wp:effectExtent l="0" t="0" r="0" b="0"/>
                <wp:docPr id="2074270065" name="Group 99"/>
                <wp:cNvGraphicFramePr/>
                <a:graphic xmlns:a="http://schemas.openxmlformats.org/drawingml/2006/main">
                  <a:graphicData uri="http://schemas.microsoft.com/office/word/2010/wordprocessingGroup">
                    <wpg:wgp>
                      <wpg:cNvGrpSpPr/>
                      <wpg:grpSpPr>
                        <a:xfrm>
                          <a:off x="0" y="0"/>
                          <a:ext cx="4055615" cy="4539778"/>
                          <a:chOff x="0" y="0"/>
                          <a:chExt cx="5574244" cy="6239703"/>
                        </a:xfrm>
                      </wpg:grpSpPr>
                      <wpg:grpSp>
                        <wpg:cNvPr id="2074270066" name="Group 2074270066"/>
                        <wpg:cNvGrpSpPr/>
                        <wpg:grpSpPr>
                          <a:xfrm>
                            <a:off x="3602643" y="0"/>
                            <a:ext cx="1971601" cy="3545248"/>
                            <a:chOff x="3602643" y="0"/>
                            <a:chExt cx="1971601" cy="3545248"/>
                          </a:xfrm>
                        </wpg:grpSpPr>
                        <wpg:grpSp>
                          <wpg:cNvPr id="2074270067" name="Graphic 2"/>
                          <wpg:cNvGrpSpPr/>
                          <wpg:grpSpPr>
                            <a:xfrm>
                              <a:off x="3796577" y="0"/>
                              <a:ext cx="1517291" cy="2927533"/>
                              <a:chOff x="3796577" y="0"/>
                              <a:chExt cx="1517291" cy="2927533"/>
                            </a:xfrm>
                            <a:solidFill>
                              <a:srgbClr val="FFC000"/>
                            </a:solidFill>
                          </wpg:grpSpPr>
                          <wps:wsp>
                            <wps:cNvPr id="2074270068" name="Freeform: Shape 2074270068"/>
                            <wps:cNvSpPr/>
                            <wps:spPr>
                              <a:xfrm>
                                <a:off x="3883474" y="603665"/>
                                <a:ext cx="1348340" cy="1487126"/>
                              </a:xfrm>
                              <a:custGeom>
                                <a:avLst/>
                                <a:gdLst>
                                  <a:gd name="connsiteX0" fmla="*/ 1235793 w 1348340"/>
                                  <a:gd name="connsiteY0" fmla="*/ 289383 h 1487126"/>
                                  <a:gd name="connsiteX1" fmla="*/ 786783 w 1348340"/>
                                  <a:gd name="connsiteY1" fmla="*/ 30133 h 1487126"/>
                                  <a:gd name="connsiteX2" fmla="*/ 561557 w 1348340"/>
                                  <a:gd name="connsiteY2" fmla="*/ 30133 h 1487126"/>
                                  <a:gd name="connsiteX3" fmla="*/ 112547 w 1348340"/>
                                  <a:gd name="connsiteY3" fmla="*/ 289383 h 1487126"/>
                                  <a:gd name="connsiteX4" fmla="*/ 0 w 1348340"/>
                                  <a:gd name="connsiteY4" fmla="*/ 484378 h 1487126"/>
                                  <a:gd name="connsiteX5" fmla="*/ 0 w 1348340"/>
                                  <a:gd name="connsiteY5" fmla="*/ 1002749 h 1487126"/>
                                  <a:gd name="connsiteX6" fmla="*/ 112547 w 1348340"/>
                                  <a:gd name="connsiteY6" fmla="*/ 1197743 h 1487126"/>
                                  <a:gd name="connsiteX7" fmla="*/ 561557 w 1348340"/>
                                  <a:gd name="connsiteY7" fmla="*/ 1456994 h 1487126"/>
                                  <a:gd name="connsiteX8" fmla="*/ 786783 w 1348340"/>
                                  <a:gd name="connsiteY8" fmla="*/ 1456994 h 1487126"/>
                                  <a:gd name="connsiteX9" fmla="*/ 1235793 w 1348340"/>
                                  <a:gd name="connsiteY9" fmla="*/ 1197743 h 1487126"/>
                                  <a:gd name="connsiteX10" fmla="*/ 1348340 w 1348340"/>
                                  <a:gd name="connsiteY10" fmla="*/ 1002749 h 1487126"/>
                                  <a:gd name="connsiteX11" fmla="*/ 1348340 w 1348340"/>
                                  <a:gd name="connsiteY11" fmla="*/ 484378 h 1487126"/>
                                  <a:gd name="connsiteX12" fmla="*/ 1235793 w 1348340"/>
                                  <a:gd name="connsiteY12" fmla="*/ 289383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3" y="289383"/>
                                    </a:moveTo>
                                    <a:lnTo>
                                      <a:pt x="786783" y="30133"/>
                                    </a:lnTo>
                                    <a:cubicBezTo>
                                      <a:pt x="717160" y="-10044"/>
                                      <a:pt x="631311" y="-10044"/>
                                      <a:pt x="561557" y="30133"/>
                                    </a:cubicBezTo>
                                    <a:lnTo>
                                      <a:pt x="112547" y="289383"/>
                                    </a:lnTo>
                                    <a:cubicBezTo>
                                      <a:pt x="42925" y="329560"/>
                                      <a:pt x="0" y="403894"/>
                                      <a:pt x="0" y="484378"/>
                                    </a:cubicBezTo>
                                    <a:lnTo>
                                      <a:pt x="0" y="1002749"/>
                                    </a:lnTo>
                                    <a:cubicBezTo>
                                      <a:pt x="0" y="1083233"/>
                                      <a:pt x="42925" y="1157567"/>
                                      <a:pt x="112547" y="1197743"/>
                                    </a:cubicBezTo>
                                    <a:lnTo>
                                      <a:pt x="561557" y="1456994"/>
                                    </a:lnTo>
                                    <a:cubicBezTo>
                                      <a:pt x="631180" y="1497171"/>
                                      <a:pt x="717029" y="1497171"/>
                                      <a:pt x="786783" y="1456994"/>
                                    </a:cubicBezTo>
                                    <a:lnTo>
                                      <a:pt x="1235793" y="1197743"/>
                                    </a:lnTo>
                                    <a:cubicBezTo>
                                      <a:pt x="1305416" y="1157567"/>
                                      <a:pt x="1348340" y="1083233"/>
                                      <a:pt x="1348340" y="1002749"/>
                                    </a:cubicBezTo>
                                    <a:lnTo>
                                      <a:pt x="1348340" y="484378"/>
                                    </a:lnTo>
                                    <a:cubicBezTo>
                                      <a:pt x="1348340" y="403894"/>
                                      <a:pt x="1305416" y="329560"/>
                                      <a:pt x="1235793" y="289383"/>
                                    </a:cubicBezTo>
                                    <a:close/>
                                  </a:path>
                                </a:pathLst>
                              </a:custGeom>
                              <a:solidFill>
                                <a:srgbClr val="FFCC5E"/>
                              </a:solidFill>
                              <a:ln w="13082" cap="flat">
                                <a:noFill/>
                                <a:prstDash val="solid"/>
                                <a:miter/>
                              </a:ln>
                            </wps:spPr>
                            <wps:bodyPr rtlCol="0" anchor="ctr"/>
                          </wps:wsp>
                          <wps:wsp>
                            <wps:cNvPr id="2074270069" name="Freeform: Shape 2074270069"/>
                            <wps:cNvSpPr/>
                            <wps:spPr>
                              <a:xfrm>
                                <a:off x="4003742" y="0"/>
                                <a:ext cx="1131752" cy="742287"/>
                              </a:xfrm>
                              <a:custGeom>
                                <a:avLst/>
                                <a:gdLst>
                                  <a:gd name="connsiteX0" fmla="*/ 583544 w 1131752"/>
                                  <a:gd name="connsiteY0" fmla="*/ 384231 h 742287"/>
                                  <a:gd name="connsiteX1" fmla="*/ 583544 w 1131752"/>
                                  <a:gd name="connsiteY1" fmla="*/ 0 h 742287"/>
                                  <a:gd name="connsiteX2" fmla="*/ 548340 w 1131752"/>
                                  <a:gd name="connsiteY2" fmla="*/ 0 h 742287"/>
                                  <a:gd name="connsiteX3" fmla="*/ 548340 w 1131752"/>
                                  <a:gd name="connsiteY3" fmla="*/ 384231 h 742287"/>
                                  <a:gd name="connsiteX4" fmla="*/ 0 w 1131752"/>
                                  <a:gd name="connsiteY4" fmla="*/ 712188 h 742287"/>
                                  <a:gd name="connsiteX5" fmla="*/ 18060 w 1131752"/>
                                  <a:gd name="connsiteY5" fmla="*/ 742287 h 742287"/>
                                  <a:gd name="connsiteX6" fmla="*/ 565877 w 1131752"/>
                                  <a:gd name="connsiteY6" fmla="*/ 414723 h 742287"/>
                                  <a:gd name="connsiteX7" fmla="*/ 1113693 w 1131752"/>
                                  <a:gd name="connsiteY7" fmla="*/ 742287 h 742287"/>
                                  <a:gd name="connsiteX8" fmla="*/ 1131753 w 1131752"/>
                                  <a:gd name="connsiteY8" fmla="*/ 712188 h 742287"/>
                                  <a:gd name="connsiteX9" fmla="*/ 583544 w 1131752"/>
                                  <a:gd name="connsiteY9" fmla="*/ 384231 h 7422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42287">
                                    <a:moveTo>
                                      <a:pt x="583544" y="384231"/>
                                    </a:moveTo>
                                    <a:lnTo>
                                      <a:pt x="583544" y="0"/>
                                    </a:lnTo>
                                    <a:lnTo>
                                      <a:pt x="548340" y="0"/>
                                    </a:lnTo>
                                    <a:lnTo>
                                      <a:pt x="548340" y="384231"/>
                                    </a:lnTo>
                                    <a:lnTo>
                                      <a:pt x="0" y="712188"/>
                                    </a:lnTo>
                                    <a:lnTo>
                                      <a:pt x="18060" y="742287"/>
                                    </a:lnTo>
                                    <a:lnTo>
                                      <a:pt x="565877" y="414723"/>
                                    </a:lnTo>
                                    <a:lnTo>
                                      <a:pt x="1113693" y="742287"/>
                                    </a:lnTo>
                                    <a:lnTo>
                                      <a:pt x="1131753" y="712188"/>
                                    </a:lnTo>
                                    <a:lnTo>
                                      <a:pt x="583544" y="384231"/>
                                    </a:lnTo>
                                    <a:close/>
                                  </a:path>
                                </a:pathLst>
                              </a:custGeom>
                              <a:solidFill>
                                <a:srgbClr val="FFCC5E"/>
                              </a:solidFill>
                              <a:ln w="13082" cap="flat">
                                <a:noFill/>
                                <a:prstDash val="solid"/>
                                <a:miter/>
                              </a:ln>
                            </wps:spPr>
                            <wps:bodyPr rtlCol="0" anchor="ctr"/>
                          </wps:wsp>
                          <wps:wsp>
                            <wps:cNvPr id="2074270070" name="Freeform: Shape 2074270070"/>
                            <wps:cNvSpPr/>
                            <wps:spPr>
                              <a:xfrm>
                                <a:off x="4003742" y="1939082"/>
                                <a:ext cx="1131752" cy="988451"/>
                              </a:xfrm>
                              <a:custGeom>
                                <a:avLst/>
                                <a:gdLst>
                                  <a:gd name="connsiteX0" fmla="*/ 548340 w 1131752"/>
                                  <a:gd name="connsiteY0" fmla="*/ 358057 h 988451"/>
                                  <a:gd name="connsiteX1" fmla="*/ 548340 w 1131752"/>
                                  <a:gd name="connsiteY1" fmla="*/ 988452 h 988451"/>
                                  <a:gd name="connsiteX2" fmla="*/ 583544 w 1131752"/>
                                  <a:gd name="connsiteY2" fmla="*/ 988452 h 988451"/>
                                  <a:gd name="connsiteX3" fmla="*/ 583544 w 1131752"/>
                                  <a:gd name="connsiteY3" fmla="*/ 358057 h 988451"/>
                                  <a:gd name="connsiteX4" fmla="*/ 1131753 w 1131752"/>
                                  <a:gd name="connsiteY4" fmla="*/ 30231 h 988451"/>
                                  <a:gd name="connsiteX5" fmla="*/ 1113693 w 1131752"/>
                                  <a:gd name="connsiteY5" fmla="*/ 0 h 988451"/>
                                  <a:gd name="connsiteX6" fmla="*/ 565877 w 1131752"/>
                                  <a:gd name="connsiteY6" fmla="*/ 327565 h 988451"/>
                                  <a:gd name="connsiteX7" fmla="*/ 18060 w 1131752"/>
                                  <a:gd name="connsiteY7" fmla="*/ 0 h 988451"/>
                                  <a:gd name="connsiteX8" fmla="*/ 0 w 1131752"/>
                                  <a:gd name="connsiteY8" fmla="*/ 30231 h 988451"/>
                                  <a:gd name="connsiteX9" fmla="*/ 548340 w 1131752"/>
                                  <a:gd name="connsiteY9" fmla="*/ 358057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48340" y="358057"/>
                                    </a:moveTo>
                                    <a:lnTo>
                                      <a:pt x="548340" y="988452"/>
                                    </a:lnTo>
                                    <a:lnTo>
                                      <a:pt x="583544" y="988452"/>
                                    </a:lnTo>
                                    <a:lnTo>
                                      <a:pt x="583544" y="358057"/>
                                    </a:lnTo>
                                    <a:lnTo>
                                      <a:pt x="1131753" y="30231"/>
                                    </a:lnTo>
                                    <a:lnTo>
                                      <a:pt x="1113693" y="0"/>
                                    </a:lnTo>
                                    <a:lnTo>
                                      <a:pt x="565877" y="327565"/>
                                    </a:lnTo>
                                    <a:lnTo>
                                      <a:pt x="18060" y="0"/>
                                    </a:lnTo>
                                    <a:lnTo>
                                      <a:pt x="0" y="30231"/>
                                    </a:lnTo>
                                    <a:lnTo>
                                      <a:pt x="548340" y="358057"/>
                                    </a:lnTo>
                                    <a:close/>
                                  </a:path>
                                </a:pathLst>
                              </a:custGeom>
                              <a:solidFill>
                                <a:srgbClr val="FFCC5E"/>
                              </a:solidFill>
                              <a:ln w="13082" cap="flat">
                                <a:noFill/>
                                <a:prstDash val="solid"/>
                                <a:miter/>
                              </a:ln>
                            </wps:spPr>
                            <wps:bodyPr rtlCol="0" anchor="ctr"/>
                          </wps:wsp>
                          <wps:wsp>
                            <wps:cNvPr id="2074270071" name="Freeform: Shape 2074270071"/>
                            <wps:cNvSpPr/>
                            <wps:spPr>
                              <a:xfrm>
                                <a:off x="3796577"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solidFill>
                                <a:srgbClr val="FFCC5E"/>
                              </a:solidFill>
                              <a:ln w="13082" cap="flat">
                                <a:noFill/>
                                <a:prstDash val="solid"/>
                                <a:miter/>
                              </a:ln>
                            </wps:spPr>
                            <wps:bodyPr rtlCol="0" anchor="ctr"/>
                          </wps:wsp>
                          <wps:wsp>
                            <wps:cNvPr id="2074270072" name="Freeform: Shape 2074270072"/>
                            <wps:cNvSpPr/>
                            <wps:spPr>
                              <a:xfrm>
                                <a:off x="5285732"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solidFill>
                                <a:srgbClr val="FFCC5E"/>
                              </a:solidFill>
                              <a:ln w="13082" cap="flat">
                                <a:noFill/>
                                <a:prstDash val="solid"/>
                                <a:miter/>
                              </a:ln>
                            </wps:spPr>
                            <wps:bodyPr rtlCol="0" anchor="ctr"/>
                          </wps:wsp>
                        </wpg:grpSp>
                        <wps:wsp>
                          <wps:cNvPr id="2074270073" name="TextBox 54"/>
                          <wps:cNvSpPr txBox="1"/>
                          <wps:spPr>
                            <a:xfrm>
                              <a:off x="3602643" y="3025946"/>
                              <a:ext cx="1971601" cy="519302"/>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wps:txbx>
                          <wps:bodyPr wrap="square">
                            <a:spAutoFit/>
                          </wps:bodyPr>
                        </wps:wsp>
                      </wpg:grpSp>
                      <wpg:grpSp>
                        <wpg:cNvPr id="2074270074" name="Group 2074270074"/>
                        <wpg:cNvGrpSpPr/>
                        <wpg:grpSpPr>
                          <a:xfrm>
                            <a:off x="1753609" y="0"/>
                            <a:ext cx="1971601" cy="3541187"/>
                            <a:chOff x="1753609" y="0"/>
                            <a:chExt cx="1971601" cy="3541187"/>
                          </a:xfrm>
                        </wpg:grpSpPr>
                        <wpg:grpSp>
                          <wpg:cNvPr id="2074270075" name="Graphic 2"/>
                          <wpg:cNvGrpSpPr/>
                          <wpg:grpSpPr>
                            <a:xfrm>
                              <a:off x="1948370" y="0"/>
                              <a:ext cx="1517291" cy="2927533"/>
                              <a:chOff x="1948370" y="0"/>
                              <a:chExt cx="1517291" cy="2927533"/>
                            </a:xfrm>
                            <a:solidFill>
                              <a:srgbClr val="63B1B5"/>
                            </a:solidFill>
                          </wpg:grpSpPr>
                          <wps:wsp>
                            <wps:cNvPr id="2074270076" name="Freeform: Shape 2074270076"/>
                            <wps:cNvSpPr/>
                            <wps:spPr>
                              <a:xfrm>
                                <a:off x="2035267" y="603665"/>
                                <a:ext cx="1348340" cy="1487126"/>
                              </a:xfrm>
                              <a:custGeom>
                                <a:avLst/>
                                <a:gdLst>
                                  <a:gd name="connsiteX0" fmla="*/ 1235794 w 1348340"/>
                                  <a:gd name="connsiteY0" fmla="*/ 289383 h 1487126"/>
                                  <a:gd name="connsiteX1" fmla="*/ 786783 w 1348340"/>
                                  <a:gd name="connsiteY1" fmla="*/ 30133 h 1487126"/>
                                  <a:gd name="connsiteX2" fmla="*/ 561558 w 1348340"/>
                                  <a:gd name="connsiteY2" fmla="*/ 30133 h 1487126"/>
                                  <a:gd name="connsiteX3" fmla="*/ 112547 w 1348340"/>
                                  <a:gd name="connsiteY3" fmla="*/ 289383 h 1487126"/>
                                  <a:gd name="connsiteX4" fmla="*/ 0 w 1348340"/>
                                  <a:gd name="connsiteY4" fmla="*/ 484378 h 1487126"/>
                                  <a:gd name="connsiteX5" fmla="*/ 0 w 1348340"/>
                                  <a:gd name="connsiteY5" fmla="*/ 1002749 h 1487126"/>
                                  <a:gd name="connsiteX6" fmla="*/ 112547 w 1348340"/>
                                  <a:gd name="connsiteY6" fmla="*/ 1197743 h 1487126"/>
                                  <a:gd name="connsiteX7" fmla="*/ 561558 w 1348340"/>
                                  <a:gd name="connsiteY7" fmla="*/ 1456994 h 1487126"/>
                                  <a:gd name="connsiteX8" fmla="*/ 786783 w 1348340"/>
                                  <a:gd name="connsiteY8" fmla="*/ 1456994 h 1487126"/>
                                  <a:gd name="connsiteX9" fmla="*/ 1235794 w 1348340"/>
                                  <a:gd name="connsiteY9" fmla="*/ 1197743 h 1487126"/>
                                  <a:gd name="connsiteX10" fmla="*/ 1348340 w 1348340"/>
                                  <a:gd name="connsiteY10" fmla="*/ 1002749 h 1487126"/>
                                  <a:gd name="connsiteX11" fmla="*/ 1348340 w 1348340"/>
                                  <a:gd name="connsiteY11" fmla="*/ 484378 h 1487126"/>
                                  <a:gd name="connsiteX12" fmla="*/ 1235794 w 1348340"/>
                                  <a:gd name="connsiteY12" fmla="*/ 289383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4" y="289383"/>
                                    </a:moveTo>
                                    <a:lnTo>
                                      <a:pt x="786783" y="30133"/>
                                    </a:lnTo>
                                    <a:cubicBezTo>
                                      <a:pt x="717161" y="-10044"/>
                                      <a:pt x="631311" y="-10044"/>
                                      <a:pt x="561558" y="30133"/>
                                    </a:cubicBezTo>
                                    <a:lnTo>
                                      <a:pt x="112547" y="289383"/>
                                    </a:lnTo>
                                    <a:cubicBezTo>
                                      <a:pt x="42925" y="329560"/>
                                      <a:pt x="0" y="403894"/>
                                      <a:pt x="0" y="484378"/>
                                    </a:cubicBezTo>
                                    <a:lnTo>
                                      <a:pt x="0" y="1002749"/>
                                    </a:lnTo>
                                    <a:cubicBezTo>
                                      <a:pt x="0" y="1083233"/>
                                      <a:pt x="42925" y="1157567"/>
                                      <a:pt x="112547" y="1197743"/>
                                    </a:cubicBezTo>
                                    <a:lnTo>
                                      <a:pt x="561558" y="1456994"/>
                                    </a:lnTo>
                                    <a:cubicBezTo>
                                      <a:pt x="631180" y="1497171"/>
                                      <a:pt x="717030" y="1497171"/>
                                      <a:pt x="786783" y="1456994"/>
                                    </a:cubicBezTo>
                                    <a:lnTo>
                                      <a:pt x="1235794" y="1197743"/>
                                    </a:lnTo>
                                    <a:cubicBezTo>
                                      <a:pt x="1305416" y="1157567"/>
                                      <a:pt x="1348340" y="1083233"/>
                                      <a:pt x="1348340" y="1002749"/>
                                    </a:cubicBezTo>
                                    <a:lnTo>
                                      <a:pt x="1348340" y="484378"/>
                                    </a:lnTo>
                                    <a:cubicBezTo>
                                      <a:pt x="1348340" y="403894"/>
                                      <a:pt x="1305416" y="329560"/>
                                      <a:pt x="1235794" y="289383"/>
                                    </a:cubicBezTo>
                                    <a:close/>
                                  </a:path>
                                </a:pathLst>
                              </a:custGeom>
                              <a:grpFill/>
                              <a:ln w="13082" cap="flat">
                                <a:noFill/>
                                <a:prstDash val="solid"/>
                                <a:miter/>
                              </a:ln>
                            </wps:spPr>
                            <wps:bodyPr rtlCol="0" anchor="ctr"/>
                          </wps:wsp>
                          <wps:wsp>
                            <wps:cNvPr id="2074270077" name="Freeform: Shape 2074270077"/>
                            <wps:cNvSpPr/>
                            <wps:spPr>
                              <a:xfrm>
                                <a:off x="2155535" y="0"/>
                                <a:ext cx="1131752" cy="742287"/>
                              </a:xfrm>
                              <a:custGeom>
                                <a:avLst/>
                                <a:gdLst>
                                  <a:gd name="connsiteX0" fmla="*/ 583544 w 1131752"/>
                                  <a:gd name="connsiteY0" fmla="*/ 384231 h 742287"/>
                                  <a:gd name="connsiteX1" fmla="*/ 583544 w 1131752"/>
                                  <a:gd name="connsiteY1" fmla="*/ 0 h 742287"/>
                                  <a:gd name="connsiteX2" fmla="*/ 548340 w 1131752"/>
                                  <a:gd name="connsiteY2" fmla="*/ 0 h 742287"/>
                                  <a:gd name="connsiteX3" fmla="*/ 548340 w 1131752"/>
                                  <a:gd name="connsiteY3" fmla="*/ 384231 h 742287"/>
                                  <a:gd name="connsiteX4" fmla="*/ 0 w 1131752"/>
                                  <a:gd name="connsiteY4" fmla="*/ 712188 h 742287"/>
                                  <a:gd name="connsiteX5" fmla="*/ 18060 w 1131752"/>
                                  <a:gd name="connsiteY5" fmla="*/ 742287 h 742287"/>
                                  <a:gd name="connsiteX6" fmla="*/ 565876 w 1131752"/>
                                  <a:gd name="connsiteY6" fmla="*/ 414723 h 742287"/>
                                  <a:gd name="connsiteX7" fmla="*/ 1113693 w 1131752"/>
                                  <a:gd name="connsiteY7" fmla="*/ 742287 h 742287"/>
                                  <a:gd name="connsiteX8" fmla="*/ 1131753 w 1131752"/>
                                  <a:gd name="connsiteY8" fmla="*/ 712188 h 742287"/>
                                  <a:gd name="connsiteX9" fmla="*/ 583544 w 1131752"/>
                                  <a:gd name="connsiteY9" fmla="*/ 384231 h 7422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42287">
                                    <a:moveTo>
                                      <a:pt x="583544" y="384231"/>
                                    </a:moveTo>
                                    <a:lnTo>
                                      <a:pt x="583544" y="0"/>
                                    </a:lnTo>
                                    <a:lnTo>
                                      <a:pt x="548340" y="0"/>
                                    </a:lnTo>
                                    <a:lnTo>
                                      <a:pt x="548340" y="384231"/>
                                    </a:lnTo>
                                    <a:lnTo>
                                      <a:pt x="0" y="712188"/>
                                    </a:lnTo>
                                    <a:lnTo>
                                      <a:pt x="18060" y="742287"/>
                                    </a:lnTo>
                                    <a:lnTo>
                                      <a:pt x="565876" y="414723"/>
                                    </a:lnTo>
                                    <a:lnTo>
                                      <a:pt x="1113693" y="742287"/>
                                    </a:lnTo>
                                    <a:lnTo>
                                      <a:pt x="1131753" y="712188"/>
                                    </a:lnTo>
                                    <a:lnTo>
                                      <a:pt x="583544" y="384231"/>
                                    </a:lnTo>
                                    <a:close/>
                                  </a:path>
                                </a:pathLst>
                              </a:custGeom>
                              <a:grpFill/>
                              <a:ln w="13082" cap="flat">
                                <a:noFill/>
                                <a:prstDash val="solid"/>
                                <a:miter/>
                              </a:ln>
                            </wps:spPr>
                            <wps:bodyPr rtlCol="0" anchor="ctr"/>
                          </wps:wsp>
                          <wps:wsp>
                            <wps:cNvPr id="2074270078" name="Freeform: Shape 2074270078"/>
                            <wps:cNvSpPr/>
                            <wps:spPr>
                              <a:xfrm>
                                <a:off x="2155535" y="1939082"/>
                                <a:ext cx="1131752" cy="988451"/>
                              </a:xfrm>
                              <a:custGeom>
                                <a:avLst/>
                                <a:gdLst>
                                  <a:gd name="connsiteX0" fmla="*/ 548340 w 1131752"/>
                                  <a:gd name="connsiteY0" fmla="*/ 358057 h 988451"/>
                                  <a:gd name="connsiteX1" fmla="*/ 548340 w 1131752"/>
                                  <a:gd name="connsiteY1" fmla="*/ 988452 h 988451"/>
                                  <a:gd name="connsiteX2" fmla="*/ 583544 w 1131752"/>
                                  <a:gd name="connsiteY2" fmla="*/ 988452 h 988451"/>
                                  <a:gd name="connsiteX3" fmla="*/ 583544 w 1131752"/>
                                  <a:gd name="connsiteY3" fmla="*/ 358057 h 988451"/>
                                  <a:gd name="connsiteX4" fmla="*/ 1131753 w 1131752"/>
                                  <a:gd name="connsiteY4" fmla="*/ 30231 h 988451"/>
                                  <a:gd name="connsiteX5" fmla="*/ 1113693 w 1131752"/>
                                  <a:gd name="connsiteY5" fmla="*/ 0 h 988451"/>
                                  <a:gd name="connsiteX6" fmla="*/ 565876 w 1131752"/>
                                  <a:gd name="connsiteY6" fmla="*/ 327565 h 988451"/>
                                  <a:gd name="connsiteX7" fmla="*/ 18060 w 1131752"/>
                                  <a:gd name="connsiteY7" fmla="*/ 0 h 988451"/>
                                  <a:gd name="connsiteX8" fmla="*/ 0 w 1131752"/>
                                  <a:gd name="connsiteY8" fmla="*/ 30231 h 988451"/>
                                  <a:gd name="connsiteX9" fmla="*/ 548340 w 1131752"/>
                                  <a:gd name="connsiteY9" fmla="*/ 358057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48340" y="358057"/>
                                    </a:moveTo>
                                    <a:lnTo>
                                      <a:pt x="548340" y="988452"/>
                                    </a:lnTo>
                                    <a:lnTo>
                                      <a:pt x="583544" y="988452"/>
                                    </a:lnTo>
                                    <a:lnTo>
                                      <a:pt x="583544" y="358057"/>
                                    </a:lnTo>
                                    <a:lnTo>
                                      <a:pt x="1131753" y="30231"/>
                                    </a:lnTo>
                                    <a:lnTo>
                                      <a:pt x="1113693" y="0"/>
                                    </a:lnTo>
                                    <a:lnTo>
                                      <a:pt x="565876" y="327565"/>
                                    </a:lnTo>
                                    <a:lnTo>
                                      <a:pt x="18060" y="0"/>
                                    </a:lnTo>
                                    <a:lnTo>
                                      <a:pt x="0" y="30231"/>
                                    </a:lnTo>
                                    <a:lnTo>
                                      <a:pt x="548340" y="358057"/>
                                    </a:lnTo>
                                    <a:close/>
                                  </a:path>
                                </a:pathLst>
                              </a:custGeom>
                              <a:grpFill/>
                              <a:ln w="13082" cap="flat">
                                <a:noFill/>
                                <a:prstDash val="solid"/>
                                <a:miter/>
                              </a:ln>
                            </wps:spPr>
                            <wps:bodyPr rtlCol="0" anchor="ctr"/>
                          </wps:wsp>
                          <wps:wsp>
                            <wps:cNvPr id="2074270079" name="Freeform: Shape 2074270079"/>
                            <wps:cNvSpPr/>
                            <wps:spPr>
                              <a:xfrm>
                                <a:off x="1948370"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s:wsp>
                            <wps:cNvPr id="2074270080" name="Freeform: Shape 2074270080"/>
                            <wps:cNvSpPr/>
                            <wps:spPr>
                              <a:xfrm>
                                <a:off x="3437525"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g:grpSp>
                        <wps:wsp>
                          <wps:cNvPr id="2074270081" name="TextBox 62"/>
                          <wps:cNvSpPr txBox="1"/>
                          <wps:spPr>
                            <a:xfrm>
                              <a:off x="1753609" y="3021885"/>
                              <a:ext cx="1971601" cy="519302"/>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الأمان</w:t>
                                </w:r>
                              </w:p>
                            </w:txbxContent>
                          </wps:txbx>
                          <wps:bodyPr wrap="square">
                            <a:spAutoFit/>
                          </wps:bodyPr>
                        </wps:wsp>
                      </wpg:grpSp>
                      <wpg:grpSp>
                        <wpg:cNvPr id="2074270082" name="Group 2074270082"/>
                        <wpg:cNvGrpSpPr/>
                        <wpg:grpSpPr>
                          <a:xfrm>
                            <a:off x="0" y="0"/>
                            <a:ext cx="1971601" cy="3545248"/>
                            <a:chOff x="0" y="0"/>
                            <a:chExt cx="1971601" cy="3545248"/>
                          </a:xfrm>
                        </wpg:grpSpPr>
                        <wpg:grpSp>
                          <wpg:cNvPr id="2074270083" name="Graphic 2"/>
                          <wpg:cNvGrpSpPr/>
                          <wpg:grpSpPr>
                            <a:xfrm>
                              <a:off x="200567" y="0"/>
                              <a:ext cx="1517291" cy="2927533"/>
                              <a:chOff x="200567" y="0"/>
                              <a:chExt cx="1517291" cy="2927533"/>
                            </a:xfrm>
                            <a:solidFill>
                              <a:srgbClr val="B0B0B0"/>
                            </a:solidFill>
                          </wpg:grpSpPr>
                          <wps:wsp>
                            <wps:cNvPr id="2074270084" name="Freeform: Shape 2074270084"/>
                            <wps:cNvSpPr/>
                            <wps:spPr>
                              <a:xfrm>
                                <a:off x="287463" y="603665"/>
                                <a:ext cx="1348340" cy="1487126"/>
                              </a:xfrm>
                              <a:custGeom>
                                <a:avLst/>
                                <a:gdLst>
                                  <a:gd name="connsiteX0" fmla="*/ 1235793 w 1348340"/>
                                  <a:gd name="connsiteY0" fmla="*/ 289383 h 1487126"/>
                                  <a:gd name="connsiteX1" fmla="*/ 786783 w 1348340"/>
                                  <a:gd name="connsiteY1" fmla="*/ 30133 h 1487126"/>
                                  <a:gd name="connsiteX2" fmla="*/ 561558 w 1348340"/>
                                  <a:gd name="connsiteY2" fmla="*/ 30133 h 1487126"/>
                                  <a:gd name="connsiteX3" fmla="*/ 112547 w 1348340"/>
                                  <a:gd name="connsiteY3" fmla="*/ 289383 h 1487126"/>
                                  <a:gd name="connsiteX4" fmla="*/ 0 w 1348340"/>
                                  <a:gd name="connsiteY4" fmla="*/ 484378 h 1487126"/>
                                  <a:gd name="connsiteX5" fmla="*/ 0 w 1348340"/>
                                  <a:gd name="connsiteY5" fmla="*/ 1002749 h 1487126"/>
                                  <a:gd name="connsiteX6" fmla="*/ 112547 w 1348340"/>
                                  <a:gd name="connsiteY6" fmla="*/ 1197743 h 1487126"/>
                                  <a:gd name="connsiteX7" fmla="*/ 561558 w 1348340"/>
                                  <a:gd name="connsiteY7" fmla="*/ 1456994 h 1487126"/>
                                  <a:gd name="connsiteX8" fmla="*/ 786783 w 1348340"/>
                                  <a:gd name="connsiteY8" fmla="*/ 1456994 h 1487126"/>
                                  <a:gd name="connsiteX9" fmla="*/ 1235793 w 1348340"/>
                                  <a:gd name="connsiteY9" fmla="*/ 1197743 h 1487126"/>
                                  <a:gd name="connsiteX10" fmla="*/ 1348340 w 1348340"/>
                                  <a:gd name="connsiteY10" fmla="*/ 1002749 h 1487126"/>
                                  <a:gd name="connsiteX11" fmla="*/ 1348340 w 1348340"/>
                                  <a:gd name="connsiteY11" fmla="*/ 484378 h 1487126"/>
                                  <a:gd name="connsiteX12" fmla="*/ 1235793 w 1348340"/>
                                  <a:gd name="connsiteY12" fmla="*/ 289383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3" y="289383"/>
                                    </a:moveTo>
                                    <a:lnTo>
                                      <a:pt x="786783" y="30133"/>
                                    </a:lnTo>
                                    <a:cubicBezTo>
                                      <a:pt x="717161" y="-10044"/>
                                      <a:pt x="631311" y="-10044"/>
                                      <a:pt x="561558" y="30133"/>
                                    </a:cubicBezTo>
                                    <a:lnTo>
                                      <a:pt x="112547" y="289383"/>
                                    </a:lnTo>
                                    <a:cubicBezTo>
                                      <a:pt x="42925" y="329560"/>
                                      <a:pt x="0" y="403894"/>
                                      <a:pt x="0" y="484378"/>
                                    </a:cubicBezTo>
                                    <a:lnTo>
                                      <a:pt x="0" y="1002749"/>
                                    </a:lnTo>
                                    <a:cubicBezTo>
                                      <a:pt x="0" y="1083233"/>
                                      <a:pt x="42925" y="1157567"/>
                                      <a:pt x="112547" y="1197743"/>
                                    </a:cubicBezTo>
                                    <a:lnTo>
                                      <a:pt x="561558" y="1456994"/>
                                    </a:lnTo>
                                    <a:cubicBezTo>
                                      <a:pt x="631180" y="1497171"/>
                                      <a:pt x="717030" y="1497171"/>
                                      <a:pt x="786783" y="1456994"/>
                                    </a:cubicBezTo>
                                    <a:lnTo>
                                      <a:pt x="1235793" y="1197743"/>
                                    </a:lnTo>
                                    <a:cubicBezTo>
                                      <a:pt x="1305416" y="1157567"/>
                                      <a:pt x="1348340" y="1083233"/>
                                      <a:pt x="1348340" y="1002749"/>
                                    </a:cubicBezTo>
                                    <a:lnTo>
                                      <a:pt x="1348340" y="484378"/>
                                    </a:lnTo>
                                    <a:cubicBezTo>
                                      <a:pt x="1348340" y="403894"/>
                                      <a:pt x="1305416" y="329560"/>
                                      <a:pt x="1235793" y="289383"/>
                                    </a:cubicBezTo>
                                    <a:close/>
                                  </a:path>
                                </a:pathLst>
                              </a:custGeom>
                              <a:grpFill/>
                              <a:ln w="13082" cap="flat">
                                <a:noFill/>
                                <a:prstDash val="solid"/>
                                <a:miter/>
                              </a:ln>
                            </wps:spPr>
                            <wps:bodyPr rtlCol="0" anchor="ctr"/>
                          </wps:wsp>
                          <wps:wsp>
                            <wps:cNvPr id="2074270085" name="Freeform: Shape 2074270085"/>
                            <wps:cNvSpPr/>
                            <wps:spPr>
                              <a:xfrm>
                                <a:off x="407732" y="0"/>
                                <a:ext cx="1131752" cy="742287"/>
                              </a:xfrm>
                              <a:custGeom>
                                <a:avLst/>
                                <a:gdLst>
                                  <a:gd name="connsiteX0" fmla="*/ 583413 w 1131752"/>
                                  <a:gd name="connsiteY0" fmla="*/ 384231 h 742287"/>
                                  <a:gd name="connsiteX1" fmla="*/ 583413 w 1131752"/>
                                  <a:gd name="connsiteY1" fmla="*/ 0 h 742287"/>
                                  <a:gd name="connsiteX2" fmla="*/ 548340 w 1131752"/>
                                  <a:gd name="connsiteY2" fmla="*/ 0 h 742287"/>
                                  <a:gd name="connsiteX3" fmla="*/ 548340 w 1131752"/>
                                  <a:gd name="connsiteY3" fmla="*/ 384231 h 742287"/>
                                  <a:gd name="connsiteX4" fmla="*/ 0 w 1131752"/>
                                  <a:gd name="connsiteY4" fmla="*/ 712188 h 742287"/>
                                  <a:gd name="connsiteX5" fmla="*/ 18060 w 1131752"/>
                                  <a:gd name="connsiteY5" fmla="*/ 742287 h 742287"/>
                                  <a:gd name="connsiteX6" fmla="*/ 565876 w 1131752"/>
                                  <a:gd name="connsiteY6" fmla="*/ 414723 h 742287"/>
                                  <a:gd name="connsiteX7" fmla="*/ 1113693 w 1131752"/>
                                  <a:gd name="connsiteY7" fmla="*/ 742287 h 742287"/>
                                  <a:gd name="connsiteX8" fmla="*/ 1131753 w 1131752"/>
                                  <a:gd name="connsiteY8" fmla="*/ 712188 h 742287"/>
                                  <a:gd name="connsiteX9" fmla="*/ 583413 w 1131752"/>
                                  <a:gd name="connsiteY9" fmla="*/ 384231 h 7422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42287">
                                    <a:moveTo>
                                      <a:pt x="583413" y="384231"/>
                                    </a:moveTo>
                                    <a:lnTo>
                                      <a:pt x="583413" y="0"/>
                                    </a:lnTo>
                                    <a:lnTo>
                                      <a:pt x="548340" y="0"/>
                                    </a:lnTo>
                                    <a:lnTo>
                                      <a:pt x="548340" y="384231"/>
                                    </a:lnTo>
                                    <a:lnTo>
                                      <a:pt x="0" y="712188"/>
                                    </a:lnTo>
                                    <a:lnTo>
                                      <a:pt x="18060" y="742287"/>
                                    </a:lnTo>
                                    <a:lnTo>
                                      <a:pt x="565876" y="414723"/>
                                    </a:lnTo>
                                    <a:lnTo>
                                      <a:pt x="1113693" y="742287"/>
                                    </a:lnTo>
                                    <a:lnTo>
                                      <a:pt x="1131753" y="712188"/>
                                    </a:lnTo>
                                    <a:lnTo>
                                      <a:pt x="583413" y="384231"/>
                                    </a:lnTo>
                                    <a:close/>
                                  </a:path>
                                </a:pathLst>
                              </a:custGeom>
                              <a:grpFill/>
                              <a:ln w="13082" cap="flat">
                                <a:noFill/>
                                <a:prstDash val="solid"/>
                                <a:miter/>
                              </a:ln>
                            </wps:spPr>
                            <wps:bodyPr rtlCol="0" anchor="ctr"/>
                          </wps:wsp>
                          <wps:wsp>
                            <wps:cNvPr id="2074270086" name="Freeform: Shape 2074270086"/>
                            <wps:cNvSpPr/>
                            <wps:spPr>
                              <a:xfrm>
                                <a:off x="407732" y="1939082"/>
                                <a:ext cx="1131752" cy="988451"/>
                              </a:xfrm>
                              <a:custGeom>
                                <a:avLst/>
                                <a:gdLst>
                                  <a:gd name="connsiteX0" fmla="*/ 548340 w 1131752"/>
                                  <a:gd name="connsiteY0" fmla="*/ 358057 h 988451"/>
                                  <a:gd name="connsiteX1" fmla="*/ 548340 w 1131752"/>
                                  <a:gd name="connsiteY1" fmla="*/ 988452 h 988451"/>
                                  <a:gd name="connsiteX2" fmla="*/ 583413 w 1131752"/>
                                  <a:gd name="connsiteY2" fmla="*/ 988452 h 988451"/>
                                  <a:gd name="connsiteX3" fmla="*/ 583413 w 1131752"/>
                                  <a:gd name="connsiteY3" fmla="*/ 358057 h 988451"/>
                                  <a:gd name="connsiteX4" fmla="*/ 1131753 w 1131752"/>
                                  <a:gd name="connsiteY4" fmla="*/ 30231 h 988451"/>
                                  <a:gd name="connsiteX5" fmla="*/ 1113693 w 1131752"/>
                                  <a:gd name="connsiteY5" fmla="*/ 0 h 988451"/>
                                  <a:gd name="connsiteX6" fmla="*/ 565876 w 1131752"/>
                                  <a:gd name="connsiteY6" fmla="*/ 327565 h 988451"/>
                                  <a:gd name="connsiteX7" fmla="*/ 18060 w 1131752"/>
                                  <a:gd name="connsiteY7" fmla="*/ 0 h 988451"/>
                                  <a:gd name="connsiteX8" fmla="*/ 0 w 1131752"/>
                                  <a:gd name="connsiteY8" fmla="*/ 30231 h 988451"/>
                                  <a:gd name="connsiteX9" fmla="*/ 548340 w 1131752"/>
                                  <a:gd name="connsiteY9" fmla="*/ 358057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48340" y="358057"/>
                                    </a:moveTo>
                                    <a:lnTo>
                                      <a:pt x="548340" y="988452"/>
                                    </a:lnTo>
                                    <a:lnTo>
                                      <a:pt x="583413" y="988452"/>
                                    </a:lnTo>
                                    <a:lnTo>
                                      <a:pt x="583413" y="358057"/>
                                    </a:lnTo>
                                    <a:lnTo>
                                      <a:pt x="1131753" y="30231"/>
                                    </a:lnTo>
                                    <a:lnTo>
                                      <a:pt x="1113693" y="0"/>
                                    </a:lnTo>
                                    <a:lnTo>
                                      <a:pt x="565876" y="327565"/>
                                    </a:lnTo>
                                    <a:lnTo>
                                      <a:pt x="18060" y="0"/>
                                    </a:lnTo>
                                    <a:lnTo>
                                      <a:pt x="0" y="30231"/>
                                    </a:lnTo>
                                    <a:lnTo>
                                      <a:pt x="548340" y="358057"/>
                                    </a:lnTo>
                                    <a:close/>
                                  </a:path>
                                </a:pathLst>
                              </a:custGeom>
                              <a:grpFill/>
                              <a:ln w="13082" cap="flat">
                                <a:noFill/>
                                <a:prstDash val="solid"/>
                                <a:miter/>
                              </a:ln>
                            </wps:spPr>
                            <wps:bodyPr rtlCol="0" anchor="ctr"/>
                          </wps:wsp>
                          <wps:wsp>
                            <wps:cNvPr id="2074270087" name="Freeform: Shape 2074270087"/>
                            <wps:cNvSpPr/>
                            <wps:spPr>
                              <a:xfrm>
                                <a:off x="200567"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s:wsp>
                            <wps:cNvPr id="2074270088" name="Freeform: Shape 2074270088"/>
                            <wps:cNvSpPr/>
                            <wps:spPr>
                              <a:xfrm>
                                <a:off x="1689722" y="1003502"/>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g:grpSp>
                        <wps:wsp>
                          <wps:cNvPr id="2074270089" name="TextBox 70"/>
                          <wps:cNvSpPr txBox="1"/>
                          <wps:spPr>
                            <a:xfrm>
                              <a:off x="0" y="3025946"/>
                              <a:ext cx="1971601" cy="519302"/>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المساءلة</w:t>
                                </w:r>
                              </w:p>
                            </w:txbxContent>
                          </wps:txbx>
                          <wps:bodyPr wrap="square">
                            <a:spAutoFit/>
                          </wps:bodyPr>
                        </wps:wsp>
                      </wpg:grpSp>
                      <pic:pic xmlns:pic="http://schemas.openxmlformats.org/drawingml/2006/picture">
                        <pic:nvPicPr>
                          <pic:cNvPr id="2074270090" name="Picture 2074270090"/>
                          <pic:cNvPicPr>
                            <a:picLocks noChangeAspect="1"/>
                          </pic:cNvPicPr>
                        </pic:nvPicPr>
                        <pic:blipFill>
                          <a:blip r:embed="rId160">
                            <a:biLevel thresh="75000"/>
                          </a:blip>
                          <a:stretch>
                            <a:fillRect/>
                          </a:stretch>
                        </pic:blipFill>
                        <pic:spPr>
                          <a:xfrm>
                            <a:off x="4190233" y="1022976"/>
                            <a:ext cx="797012" cy="797012"/>
                          </a:xfrm>
                          <a:prstGeom prst="rect">
                            <a:avLst/>
                          </a:prstGeom>
                        </pic:spPr>
                      </pic:pic>
                      <pic:pic xmlns:pic="http://schemas.openxmlformats.org/drawingml/2006/picture">
                        <pic:nvPicPr>
                          <pic:cNvPr id="2074270091" name="Picture 2074270091"/>
                          <pic:cNvPicPr>
                            <a:picLocks noChangeAspect="1"/>
                          </pic:cNvPicPr>
                        </pic:nvPicPr>
                        <pic:blipFill>
                          <a:blip r:embed="rId97"/>
                          <a:stretch>
                            <a:fillRect/>
                          </a:stretch>
                        </pic:blipFill>
                        <pic:spPr>
                          <a:xfrm>
                            <a:off x="2440957" y="1047147"/>
                            <a:ext cx="597610" cy="597610"/>
                          </a:xfrm>
                          <a:prstGeom prst="rect">
                            <a:avLst/>
                          </a:prstGeom>
                        </pic:spPr>
                      </pic:pic>
                      <pic:pic xmlns:pic="http://schemas.openxmlformats.org/drawingml/2006/picture">
                        <pic:nvPicPr>
                          <pic:cNvPr id="2074270092" name="Picture 2074270092"/>
                          <pic:cNvPicPr>
                            <a:picLocks noChangeAspect="1"/>
                          </pic:cNvPicPr>
                        </pic:nvPicPr>
                        <pic:blipFill>
                          <a:blip r:embed="rId81"/>
                          <a:stretch>
                            <a:fillRect/>
                          </a:stretch>
                        </pic:blipFill>
                        <pic:spPr>
                          <a:xfrm>
                            <a:off x="559619" y="980229"/>
                            <a:ext cx="778029" cy="778029"/>
                          </a:xfrm>
                          <a:prstGeom prst="rect">
                            <a:avLst/>
                          </a:prstGeom>
                        </pic:spPr>
                      </pic:pic>
                      <wpg:grpSp>
                        <wpg:cNvPr id="2074270093" name="Group 2074270093"/>
                        <wpg:cNvGrpSpPr/>
                        <wpg:grpSpPr>
                          <a:xfrm>
                            <a:off x="2605903" y="2587838"/>
                            <a:ext cx="1971601" cy="3651766"/>
                            <a:chOff x="2605903" y="2587838"/>
                            <a:chExt cx="1971601" cy="3651766"/>
                          </a:xfrm>
                        </wpg:grpSpPr>
                        <wpg:grpSp>
                          <wpg:cNvPr id="2074270094" name="Group 2074270094"/>
                          <wpg:cNvGrpSpPr/>
                          <wpg:grpSpPr>
                            <a:xfrm>
                              <a:off x="2605903" y="2587838"/>
                              <a:ext cx="1971601" cy="3651766"/>
                              <a:chOff x="2605903" y="2587838"/>
                              <a:chExt cx="1971601" cy="3651766"/>
                            </a:xfrm>
                          </wpg:grpSpPr>
                          <wpg:grpSp>
                            <wpg:cNvPr id="2074270095" name="Graphic 2"/>
                            <wpg:cNvGrpSpPr/>
                            <wpg:grpSpPr>
                              <a:xfrm rot="10800000">
                                <a:off x="2898709" y="2587838"/>
                                <a:ext cx="1517160" cy="2980142"/>
                                <a:chOff x="2898708" y="2587838"/>
                                <a:chExt cx="1517160" cy="2980142"/>
                              </a:xfrm>
                              <a:solidFill>
                                <a:srgbClr val="3D8E92"/>
                              </a:solidFill>
                            </wpg:grpSpPr>
                            <wps:wsp>
                              <wps:cNvPr id="2074270096" name="Freeform: Shape 2074270096"/>
                              <wps:cNvSpPr/>
                              <wps:spPr>
                                <a:xfrm>
                                  <a:off x="2985474" y="3437667"/>
                                  <a:ext cx="1348340" cy="1487126"/>
                                </a:xfrm>
                                <a:custGeom>
                                  <a:avLst/>
                                  <a:gdLst>
                                    <a:gd name="connsiteX0" fmla="*/ 1235793 w 1348340"/>
                                    <a:gd name="connsiteY0" fmla="*/ 289384 h 1487126"/>
                                    <a:gd name="connsiteX1" fmla="*/ 786783 w 1348340"/>
                                    <a:gd name="connsiteY1" fmla="*/ 30133 h 1487126"/>
                                    <a:gd name="connsiteX2" fmla="*/ 561558 w 1348340"/>
                                    <a:gd name="connsiteY2" fmla="*/ 30133 h 1487126"/>
                                    <a:gd name="connsiteX3" fmla="*/ 112547 w 1348340"/>
                                    <a:gd name="connsiteY3" fmla="*/ 289384 h 1487126"/>
                                    <a:gd name="connsiteX4" fmla="*/ 0 w 1348340"/>
                                    <a:gd name="connsiteY4" fmla="*/ 484378 h 1487126"/>
                                    <a:gd name="connsiteX5" fmla="*/ 0 w 1348340"/>
                                    <a:gd name="connsiteY5" fmla="*/ 1002749 h 1487126"/>
                                    <a:gd name="connsiteX6" fmla="*/ 112547 w 1348340"/>
                                    <a:gd name="connsiteY6" fmla="*/ 1197743 h 1487126"/>
                                    <a:gd name="connsiteX7" fmla="*/ 561558 w 1348340"/>
                                    <a:gd name="connsiteY7" fmla="*/ 1456994 h 1487126"/>
                                    <a:gd name="connsiteX8" fmla="*/ 786783 w 1348340"/>
                                    <a:gd name="connsiteY8" fmla="*/ 1456994 h 1487126"/>
                                    <a:gd name="connsiteX9" fmla="*/ 1235793 w 1348340"/>
                                    <a:gd name="connsiteY9" fmla="*/ 1197743 h 1487126"/>
                                    <a:gd name="connsiteX10" fmla="*/ 1348340 w 1348340"/>
                                    <a:gd name="connsiteY10" fmla="*/ 1002749 h 1487126"/>
                                    <a:gd name="connsiteX11" fmla="*/ 1348340 w 1348340"/>
                                    <a:gd name="connsiteY11" fmla="*/ 484378 h 1487126"/>
                                    <a:gd name="connsiteX12" fmla="*/ 1235793 w 1348340"/>
                                    <a:gd name="connsiteY12" fmla="*/ 289384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3" y="289384"/>
                                      </a:moveTo>
                                      <a:lnTo>
                                        <a:pt x="786783" y="30133"/>
                                      </a:lnTo>
                                      <a:cubicBezTo>
                                        <a:pt x="717160" y="-10044"/>
                                        <a:pt x="631311" y="-10044"/>
                                        <a:pt x="561558" y="30133"/>
                                      </a:cubicBezTo>
                                      <a:lnTo>
                                        <a:pt x="112547" y="289384"/>
                                      </a:lnTo>
                                      <a:cubicBezTo>
                                        <a:pt x="42925" y="329560"/>
                                        <a:pt x="0" y="403894"/>
                                        <a:pt x="0" y="484378"/>
                                      </a:cubicBezTo>
                                      <a:lnTo>
                                        <a:pt x="0" y="1002749"/>
                                      </a:lnTo>
                                      <a:cubicBezTo>
                                        <a:pt x="0" y="1083233"/>
                                        <a:pt x="42925" y="1157567"/>
                                        <a:pt x="112547" y="1197743"/>
                                      </a:cubicBezTo>
                                      <a:lnTo>
                                        <a:pt x="561558" y="1456994"/>
                                      </a:lnTo>
                                      <a:cubicBezTo>
                                        <a:pt x="631180" y="1497171"/>
                                        <a:pt x="717030" y="1497171"/>
                                        <a:pt x="786783" y="1456994"/>
                                      </a:cubicBezTo>
                                      <a:lnTo>
                                        <a:pt x="1235793" y="1197743"/>
                                      </a:lnTo>
                                      <a:cubicBezTo>
                                        <a:pt x="1305416" y="1157567"/>
                                        <a:pt x="1348340" y="1083233"/>
                                        <a:pt x="1348340" y="1002749"/>
                                      </a:cubicBezTo>
                                      <a:lnTo>
                                        <a:pt x="1348340" y="484378"/>
                                      </a:lnTo>
                                      <a:cubicBezTo>
                                        <a:pt x="1348340" y="403894"/>
                                        <a:pt x="1305416" y="329560"/>
                                        <a:pt x="1235793" y="289384"/>
                                      </a:cubicBezTo>
                                      <a:close/>
                                    </a:path>
                                  </a:pathLst>
                                </a:custGeom>
                                <a:grpFill/>
                                <a:ln w="13082" cap="flat">
                                  <a:noFill/>
                                  <a:prstDash val="solid"/>
                                  <a:miter/>
                                </a:ln>
                              </wps:spPr>
                              <wps:bodyPr rtlCol="0" anchor="ctr"/>
                            </wps:wsp>
                            <wps:wsp>
                              <wps:cNvPr id="2074270097" name="Freeform: Shape 2074270097"/>
                              <wps:cNvSpPr/>
                              <wps:spPr>
                                <a:xfrm>
                                  <a:off x="3105873" y="2587838"/>
                                  <a:ext cx="1131752" cy="988451"/>
                                </a:xfrm>
                                <a:custGeom>
                                  <a:avLst/>
                                  <a:gdLst>
                                    <a:gd name="connsiteX0" fmla="*/ 583413 w 1131752"/>
                                    <a:gd name="connsiteY0" fmla="*/ 630395 h 988451"/>
                                    <a:gd name="connsiteX1" fmla="*/ 583413 w 1131752"/>
                                    <a:gd name="connsiteY1" fmla="*/ 0 h 988451"/>
                                    <a:gd name="connsiteX2" fmla="*/ 548209 w 1131752"/>
                                    <a:gd name="connsiteY2" fmla="*/ 0 h 988451"/>
                                    <a:gd name="connsiteX3" fmla="*/ 548209 w 1131752"/>
                                    <a:gd name="connsiteY3" fmla="*/ 630395 h 988451"/>
                                    <a:gd name="connsiteX4" fmla="*/ 0 w 1131752"/>
                                    <a:gd name="connsiteY4" fmla="*/ 958221 h 988451"/>
                                    <a:gd name="connsiteX5" fmla="*/ 18060 w 1131752"/>
                                    <a:gd name="connsiteY5" fmla="*/ 988451 h 988451"/>
                                    <a:gd name="connsiteX6" fmla="*/ 565876 w 1131752"/>
                                    <a:gd name="connsiteY6" fmla="*/ 660756 h 988451"/>
                                    <a:gd name="connsiteX7" fmla="*/ 1113693 w 1131752"/>
                                    <a:gd name="connsiteY7" fmla="*/ 988451 h 988451"/>
                                    <a:gd name="connsiteX8" fmla="*/ 1131753 w 1131752"/>
                                    <a:gd name="connsiteY8" fmla="*/ 958221 h 988451"/>
                                    <a:gd name="connsiteX9" fmla="*/ 583413 w 1131752"/>
                                    <a:gd name="connsiteY9" fmla="*/ 630395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83413" y="630395"/>
                                      </a:moveTo>
                                      <a:lnTo>
                                        <a:pt x="583413" y="0"/>
                                      </a:lnTo>
                                      <a:lnTo>
                                        <a:pt x="548209" y="0"/>
                                      </a:lnTo>
                                      <a:lnTo>
                                        <a:pt x="548209" y="630395"/>
                                      </a:lnTo>
                                      <a:lnTo>
                                        <a:pt x="0" y="958221"/>
                                      </a:lnTo>
                                      <a:lnTo>
                                        <a:pt x="18060" y="988451"/>
                                      </a:lnTo>
                                      <a:lnTo>
                                        <a:pt x="565876" y="660756"/>
                                      </a:lnTo>
                                      <a:lnTo>
                                        <a:pt x="1113693" y="988451"/>
                                      </a:lnTo>
                                      <a:lnTo>
                                        <a:pt x="1131753" y="958221"/>
                                      </a:lnTo>
                                      <a:lnTo>
                                        <a:pt x="583413" y="630395"/>
                                      </a:lnTo>
                                      <a:close/>
                                    </a:path>
                                  </a:pathLst>
                                </a:custGeom>
                                <a:grpFill/>
                                <a:ln w="13082" cap="flat">
                                  <a:noFill/>
                                  <a:prstDash val="solid"/>
                                  <a:miter/>
                                </a:ln>
                              </wps:spPr>
                              <wps:bodyPr rtlCol="0" anchor="ctr"/>
                            </wps:wsp>
                            <wps:wsp>
                              <wps:cNvPr id="2074270098" name="Freeform: Shape 2074270098"/>
                              <wps:cNvSpPr/>
                              <wps:spPr>
                                <a:xfrm>
                                  <a:off x="3105873" y="4773084"/>
                                  <a:ext cx="1131752" cy="794896"/>
                                </a:xfrm>
                                <a:custGeom>
                                  <a:avLst/>
                                  <a:gdLst>
                                    <a:gd name="connsiteX0" fmla="*/ 548209 w 1131752"/>
                                    <a:gd name="connsiteY0" fmla="*/ 358057 h 794896"/>
                                    <a:gd name="connsiteX1" fmla="*/ 548209 w 1131752"/>
                                    <a:gd name="connsiteY1" fmla="*/ 794897 h 794896"/>
                                    <a:gd name="connsiteX2" fmla="*/ 583413 w 1131752"/>
                                    <a:gd name="connsiteY2" fmla="*/ 794897 h 794896"/>
                                    <a:gd name="connsiteX3" fmla="*/ 583413 w 1131752"/>
                                    <a:gd name="connsiteY3" fmla="*/ 358057 h 794896"/>
                                    <a:gd name="connsiteX4" fmla="*/ 1131753 w 1131752"/>
                                    <a:gd name="connsiteY4" fmla="*/ 30100 h 794896"/>
                                    <a:gd name="connsiteX5" fmla="*/ 1113693 w 1131752"/>
                                    <a:gd name="connsiteY5" fmla="*/ 0 h 794896"/>
                                    <a:gd name="connsiteX6" fmla="*/ 565876 w 1131752"/>
                                    <a:gd name="connsiteY6" fmla="*/ 327564 h 794896"/>
                                    <a:gd name="connsiteX7" fmla="*/ 18060 w 1131752"/>
                                    <a:gd name="connsiteY7" fmla="*/ 0 h 794896"/>
                                    <a:gd name="connsiteX8" fmla="*/ 0 w 1131752"/>
                                    <a:gd name="connsiteY8" fmla="*/ 30100 h 794896"/>
                                    <a:gd name="connsiteX9" fmla="*/ 548209 w 1131752"/>
                                    <a:gd name="connsiteY9" fmla="*/ 358057 h 7948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94896">
                                      <a:moveTo>
                                        <a:pt x="548209" y="358057"/>
                                      </a:moveTo>
                                      <a:lnTo>
                                        <a:pt x="548209" y="794897"/>
                                      </a:lnTo>
                                      <a:lnTo>
                                        <a:pt x="583413" y="794897"/>
                                      </a:lnTo>
                                      <a:lnTo>
                                        <a:pt x="583413" y="358057"/>
                                      </a:lnTo>
                                      <a:lnTo>
                                        <a:pt x="1131753" y="30100"/>
                                      </a:lnTo>
                                      <a:lnTo>
                                        <a:pt x="1113693" y="0"/>
                                      </a:lnTo>
                                      <a:lnTo>
                                        <a:pt x="565876" y="327564"/>
                                      </a:lnTo>
                                      <a:lnTo>
                                        <a:pt x="18060" y="0"/>
                                      </a:lnTo>
                                      <a:lnTo>
                                        <a:pt x="0" y="30100"/>
                                      </a:lnTo>
                                      <a:lnTo>
                                        <a:pt x="548209" y="358057"/>
                                      </a:lnTo>
                                      <a:close/>
                                    </a:path>
                                  </a:pathLst>
                                </a:custGeom>
                                <a:grpFill/>
                                <a:ln w="13082" cap="flat">
                                  <a:noFill/>
                                  <a:prstDash val="solid"/>
                                  <a:miter/>
                                </a:ln>
                              </wps:spPr>
                              <wps:bodyPr rtlCol="0" anchor="ctr"/>
                            </wps:wsp>
                            <wps:wsp>
                              <wps:cNvPr id="2074270099" name="Freeform: Shape 2074270099"/>
                              <wps:cNvSpPr/>
                              <wps:spPr>
                                <a:xfrm>
                                  <a:off x="2898708" y="3837504"/>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s:wsp>
                              <wps:cNvPr id="2074270100" name="Freeform: Shape 2074270100"/>
                              <wps:cNvSpPr/>
                              <wps:spPr>
                                <a:xfrm>
                                  <a:off x="4387732" y="3837504"/>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grpFill/>
                                <a:ln w="13082" cap="flat">
                                  <a:noFill/>
                                  <a:prstDash val="solid"/>
                                  <a:miter/>
                                </a:ln>
                              </wps:spPr>
                              <wps:bodyPr rtlCol="0" anchor="ctr"/>
                            </wps:wsp>
                          </wpg:grpSp>
                          <wps:wsp>
                            <wps:cNvPr id="2074270101" name="TextBox 83"/>
                            <wps:cNvSpPr txBox="1"/>
                            <wps:spPr>
                              <a:xfrm>
                                <a:off x="2605903" y="5720302"/>
                                <a:ext cx="1971601" cy="519302"/>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الكفاءة</w:t>
                                  </w:r>
                                </w:p>
                              </w:txbxContent>
                            </wps:txbx>
                            <wps:bodyPr wrap="square">
                              <a:spAutoFit/>
                            </wps:bodyPr>
                          </wps:wsp>
                        </wpg:grpSp>
                        <pic:pic xmlns:pic="http://schemas.openxmlformats.org/drawingml/2006/picture">
                          <pic:nvPicPr>
                            <pic:cNvPr id="2074270102" name="Picture 2074270102"/>
                            <pic:cNvPicPr>
                              <a:picLocks noChangeAspect="1"/>
                            </pic:cNvPicPr>
                          </pic:nvPicPr>
                          <pic:blipFill>
                            <a:blip r:embed="rId161">
                              <a:lum bright="70000" contrast="-70000"/>
                            </a:blip>
                            <a:stretch>
                              <a:fillRect/>
                            </a:stretch>
                          </pic:blipFill>
                          <pic:spPr>
                            <a:xfrm>
                              <a:off x="3272258" y="3627086"/>
                              <a:ext cx="695004" cy="695004"/>
                            </a:xfrm>
                            <a:prstGeom prst="rect">
                              <a:avLst/>
                            </a:prstGeom>
                          </pic:spPr>
                        </pic:pic>
                      </wpg:grpSp>
                      <wpg:grpSp>
                        <wpg:cNvPr id="2074270103" name="Group 2074270103"/>
                        <wpg:cNvGrpSpPr/>
                        <wpg:grpSpPr>
                          <a:xfrm>
                            <a:off x="951403" y="2694456"/>
                            <a:ext cx="1971601" cy="3545247"/>
                            <a:chOff x="951403" y="2694456"/>
                            <a:chExt cx="1971601" cy="3545247"/>
                          </a:xfrm>
                        </wpg:grpSpPr>
                        <wpg:grpSp>
                          <wpg:cNvPr id="2074270104" name="Group 2074270104"/>
                          <wpg:cNvGrpSpPr/>
                          <wpg:grpSpPr>
                            <a:xfrm>
                              <a:off x="951403" y="2694456"/>
                              <a:ext cx="1971601" cy="3545247"/>
                              <a:chOff x="951403" y="2694456"/>
                              <a:chExt cx="1971601" cy="3545247"/>
                            </a:xfrm>
                          </wpg:grpSpPr>
                          <wpg:grpSp>
                            <wpg:cNvPr id="2074270105" name="Graphic 2"/>
                            <wpg:cNvGrpSpPr/>
                            <wpg:grpSpPr>
                              <a:xfrm>
                                <a:off x="1145293" y="2694456"/>
                                <a:ext cx="1517291" cy="2927533"/>
                                <a:chOff x="1145293" y="2694456"/>
                                <a:chExt cx="1517291" cy="2927533"/>
                              </a:xfrm>
                              <a:solidFill>
                                <a:srgbClr val="FFC000"/>
                              </a:solidFill>
                            </wpg:grpSpPr>
                            <wps:wsp>
                              <wps:cNvPr id="2074270106" name="Freeform: Shape 2074270106"/>
                              <wps:cNvSpPr/>
                              <wps:spPr>
                                <a:xfrm>
                                  <a:off x="1232190" y="3298121"/>
                                  <a:ext cx="1348340" cy="1487126"/>
                                </a:xfrm>
                                <a:custGeom>
                                  <a:avLst/>
                                  <a:gdLst>
                                    <a:gd name="connsiteX0" fmla="*/ 1235793 w 1348340"/>
                                    <a:gd name="connsiteY0" fmla="*/ 289383 h 1487126"/>
                                    <a:gd name="connsiteX1" fmla="*/ 786783 w 1348340"/>
                                    <a:gd name="connsiteY1" fmla="*/ 30133 h 1487126"/>
                                    <a:gd name="connsiteX2" fmla="*/ 561557 w 1348340"/>
                                    <a:gd name="connsiteY2" fmla="*/ 30133 h 1487126"/>
                                    <a:gd name="connsiteX3" fmla="*/ 112547 w 1348340"/>
                                    <a:gd name="connsiteY3" fmla="*/ 289383 h 1487126"/>
                                    <a:gd name="connsiteX4" fmla="*/ 0 w 1348340"/>
                                    <a:gd name="connsiteY4" fmla="*/ 484378 h 1487126"/>
                                    <a:gd name="connsiteX5" fmla="*/ 0 w 1348340"/>
                                    <a:gd name="connsiteY5" fmla="*/ 1002749 h 1487126"/>
                                    <a:gd name="connsiteX6" fmla="*/ 112547 w 1348340"/>
                                    <a:gd name="connsiteY6" fmla="*/ 1197743 h 1487126"/>
                                    <a:gd name="connsiteX7" fmla="*/ 561557 w 1348340"/>
                                    <a:gd name="connsiteY7" fmla="*/ 1456994 h 1487126"/>
                                    <a:gd name="connsiteX8" fmla="*/ 786783 w 1348340"/>
                                    <a:gd name="connsiteY8" fmla="*/ 1456994 h 1487126"/>
                                    <a:gd name="connsiteX9" fmla="*/ 1235793 w 1348340"/>
                                    <a:gd name="connsiteY9" fmla="*/ 1197743 h 1487126"/>
                                    <a:gd name="connsiteX10" fmla="*/ 1348340 w 1348340"/>
                                    <a:gd name="connsiteY10" fmla="*/ 1002749 h 1487126"/>
                                    <a:gd name="connsiteX11" fmla="*/ 1348340 w 1348340"/>
                                    <a:gd name="connsiteY11" fmla="*/ 484378 h 1487126"/>
                                    <a:gd name="connsiteX12" fmla="*/ 1235793 w 1348340"/>
                                    <a:gd name="connsiteY12" fmla="*/ 289383 h 14871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48340" h="1487126">
                                      <a:moveTo>
                                        <a:pt x="1235793" y="289383"/>
                                      </a:moveTo>
                                      <a:lnTo>
                                        <a:pt x="786783" y="30133"/>
                                      </a:lnTo>
                                      <a:cubicBezTo>
                                        <a:pt x="717160" y="-10044"/>
                                        <a:pt x="631311" y="-10044"/>
                                        <a:pt x="561557" y="30133"/>
                                      </a:cubicBezTo>
                                      <a:lnTo>
                                        <a:pt x="112547" y="289383"/>
                                      </a:lnTo>
                                      <a:cubicBezTo>
                                        <a:pt x="42925" y="329560"/>
                                        <a:pt x="0" y="403894"/>
                                        <a:pt x="0" y="484378"/>
                                      </a:cubicBezTo>
                                      <a:lnTo>
                                        <a:pt x="0" y="1002749"/>
                                      </a:lnTo>
                                      <a:cubicBezTo>
                                        <a:pt x="0" y="1083233"/>
                                        <a:pt x="42925" y="1157567"/>
                                        <a:pt x="112547" y="1197743"/>
                                      </a:cubicBezTo>
                                      <a:lnTo>
                                        <a:pt x="561557" y="1456994"/>
                                      </a:lnTo>
                                      <a:cubicBezTo>
                                        <a:pt x="631180" y="1497171"/>
                                        <a:pt x="717029" y="1497171"/>
                                        <a:pt x="786783" y="1456994"/>
                                      </a:cubicBezTo>
                                      <a:lnTo>
                                        <a:pt x="1235793" y="1197743"/>
                                      </a:lnTo>
                                      <a:cubicBezTo>
                                        <a:pt x="1305416" y="1157567"/>
                                        <a:pt x="1348340" y="1083233"/>
                                        <a:pt x="1348340" y="1002749"/>
                                      </a:cubicBezTo>
                                      <a:lnTo>
                                        <a:pt x="1348340" y="484378"/>
                                      </a:lnTo>
                                      <a:cubicBezTo>
                                        <a:pt x="1348340" y="403894"/>
                                        <a:pt x="1305416" y="329560"/>
                                        <a:pt x="1235793" y="289383"/>
                                      </a:cubicBezTo>
                                      <a:close/>
                                    </a:path>
                                  </a:pathLst>
                                </a:custGeom>
                                <a:solidFill>
                                  <a:srgbClr val="FFCC5E"/>
                                </a:solidFill>
                                <a:ln w="13082" cap="flat">
                                  <a:noFill/>
                                  <a:prstDash val="solid"/>
                                  <a:miter/>
                                </a:ln>
                              </wps:spPr>
                              <wps:bodyPr rtlCol="0" anchor="ctr"/>
                            </wps:wsp>
                            <wps:wsp>
                              <wps:cNvPr id="2074270107" name="Freeform: Shape 2074270107"/>
                              <wps:cNvSpPr/>
                              <wps:spPr>
                                <a:xfrm>
                                  <a:off x="1352458" y="2694456"/>
                                  <a:ext cx="1131752" cy="742287"/>
                                </a:xfrm>
                                <a:custGeom>
                                  <a:avLst/>
                                  <a:gdLst>
                                    <a:gd name="connsiteX0" fmla="*/ 583544 w 1131752"/>
                                    <a:gd name="connsiteY0" fmla="*/ 384231 h 742287"/>
                                    <a:gd name="connsiteX1" fmla="*/ 583544 w 1131752"/>
                                    <a:gd name="connsiteY1" fmla="*/ 0 h 742287"/>
                                    <a:gd name="connsiteX2" fmla="*/ 548340 w 1131752"/>
                                    <a:gd name="connsiteY2" fmla="*/ 0 h 742287"/>
                                    <a:gd name="connsiteX3" fmla="*/ 548340 w 1131752"/>
                                    <a:gd name="connsiteY3" fmla="*/ 384231 h 742287"/>
                                    <a:gd name="connsiteX4" fmla="*/ 0 w 1131752"/>
                                    <a:gd name="connsiteY4" fmla="*/ 712188 h 742287"/>
                                    <a:gd name="connsiteX5" fmla="*/ 18060 w 1131752"/>
                                    <a:gd name="connsiteY5" fmla="*/ 742287 h 742287"/>
                                    <a:gd name="connsiteX6" fmla="*/ 565877 w 1131752"/>
                                    <a:gd name="connsiteY6" fmla="*/ 414723 h 742287"/>
                                    <a:gd name="connsiteX7" fmla="*/ 1113693 w 1131752"/>
                                    <a:gd name="connsiteY7" fmla="*/ 742287 h 742287"/>
                                    <a:gd name="connsiteX8" fmla="*/ 1131753 w 1131752"/>
                                    <a:gd name="connsiteY8" fmla="*/ 712188 h 742287"/>
                                    <a:gd name="connsiteX9" fmla="*/ 583544 w 1131752"/>
                                    <a:gd name="connsiteY9" fmla="*/ 384231 h 7422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742287">
                                      <a:moveTo>
                                        <a:pt x="583544" y="384231"/>
                                      </a:moveTo>
                                      <a:lnTo>
                                        <a:pt x="583544" y="0"/>
                                      </a:lnTo>
                                      <a:lnTo>
                                        <a:pt x="548340" y="0"/>
                                      </a:lnTo>
                                      <a:lnTo>
                                        <a:pt x="548340" y="384231"/>
                                      </a:lnTo>
                                      <a:lnTo>
                                        <a:pt x="0" y="712188"/>
                                      </a:lnTo>
                                      <a:lnTo>
                                        <a:pt x="18060" y="742287"/>
                                      </a:lnTo>
                                      <a:lnTo>
                                        <a:pt x="565877" y="414723"/>
                                      </a:lnTo>
                                      <a:lnTo>
                                        <a:pt x="1113693" y="742287"/>
                                      </a:lnTo>
                                      <a:lnTo>
                                        <a:pt x="1131753" y="712188"/>
                                      </a:lnTo>
                                      <a:lnTo>
                                        <a:pt x="583544" y="384231"/>
                                      </a:lnTo>
                                      <a:close/>
                                    </a:path>
                                  </a:pathLst>
                                </a:custGeom>
                                <a:solidFill>
                                  <a:srgbClr val="FFCC5E"/>
                                </a:solidFill>
                                <a:ln w="13082" cap="flat">
                                  <a:noFill/>
                                  <a:prstDash val="solid"/>
                                  <a:miter/>
                                </a:ln>
                              </wps:spPr>
                              <wps:bodyPr rtlCol="0" anchor="ctr"/>
                            </wps:wsp>
                            <wps:wsp>
                              <wps:cNvPr id="2074270108" name="Freeform: Shape 2074270108"/>
                              <wps:cNvSpPr/>
                              <wps:spPr>
                                <a:xfrm>
                                  <a:off x="1352458" y="4633538"/>
                                  <a:ext cx="1131752" cy="988451"/>
                                </a:xfrm>
                                <a:custGeom>
                                  <a:avLst/>
                                  <a:gdLst>
                                    <a:gd name="connsiteX0" fmla="*/ 548340 w 1131752"/>
                                    <a:gd name="connsiteY0" fmla="*/ 358057 h 988451"/>
                                    <a:gd name="connsiteX1" fmla="*/ 548340 w 1131752"/>
                                    <a:gd name="connsiteY1" fmla="*/ 988452 h 988451"/>
                                    <a:gd name="connsiteX2" fmla="*/ 583544 w 1131752"/>
                                    <a:gd name="connsiteY2" fmla="*/ 988452 h 988451"/>
                                    <a:gd name="connsiteX3" fmla="*/ 583544 w 1131752"/>
                                    <a:gd name="connsiteY3" fmla="*/ 358057 h 988451"/>
                                    <a:gd name="connsiteX4" fmla="*/ 1131753 w 1131752"/>
                                    <a:gd name="connsiteY4" fmla="*/ 30231 h 988451"/>
                                    <a:gd name="connsiteX5" fmla="*/ 1113693 w 1131752"/>
                                    <a:gd name="connsiteY5" fmla="*/ 0 h 988451"/>
                                    <a:gd name="connsiteX6" fmla="*/ 565877 w 1131752"/>
                                    <a:gd name="connsiteY6" fmla="*/ 327565 h 988451"/>
                                    <a:gd name="connsiteX7" fmla="*/ 18060 w 1131752"/>
                                    <a:gd name="connsiteY7" fmla="*/ 0 h 988451"/>
                                    <a:gd name="connsiteX8" fmla="*/ 0 w 1131752"/>
                                    <a:gd name="connsiteY8" fmla="*/ 30231 h 988451"/>
                                    <a:gd name="connsiteX9" fmla="*/ 548340 w 1131752"/>
                                    <a:gd name="connsiteY9" fmla="*/ 358057 h 9884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31752" h="988451">
                                      <a:moveTo>
                                        <a:pt x="548340" y="358057"/>
                                      </a:moveTo>
                                      <a:lnTo>
                                        <a:pt x="548340" y="988452"/>
                                      </a:lnTo>
                                      <a:lnTo>
                                        <a:pt x="583544" y="988452"/>
                                      </a:lnTo>
                                      <a:lnTo>
                                        <a:pt x="583544" y="358057"/>
                                      </a:lnTo>
                                      <a:lnTo>
                                        <a:pt x="1131753" y="30231"/>
                                      </a:lnTo>
                                      <a:lnTo>
                                        <a:pt x="1113693" y="0"/>
                                      </a:lnTo>
                                      <a:lnTo>
                                        <a:pt x="565877" y="327565"/>
                                      </a:lnTo>
                                      <a:lnTo>
                                        <a:pt x="18060" y="0"/>
                                      </a:lnTo>
                                      <a:lnTo>
                                        <a:pt x="0" y="30231"/>
                                      </a:lnTo>
                                      <a:lnTo>
                                        <a:pt x="548340" y="358057"/>
                                      </a:lnTo>
                                      <a:close/>
                                    </a:path>
                                  </a:pathLst>
                                </a:custGeom>
                                <a:solidFill>
                                  <a:srgbClr val="FFCC5E"/>
                                </a:solidFill>
                                <a:ln w="13082" cap="flat">
                                  <a:noFill/>
                                  <a:prstDash val="solid"/>
                                  <a:miter/>
                                </a:ln>
                              </wps:spPr>
                              <wps:bodyPr rtlCol="0" anchor="ctr"/>
                            </wps:wsp>
                            <wps:wsp>
                              <wps:cNvPr id="2074270109" name="Freeform: Shape 2074270109"/>
                              <wps:cNvSpPr/>
                              <wps:spPr>
                                <a:xfrm>
                                  <a:off x="1145293" y="3697958"/>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solidFill>
                                  <a:srgbClr val="FFCC5E"/>
                                </a:solidFill>
                                <a:ln w="13082" cap="flat">
                                  <a:noFill/>
                                  <a:prstDash val="solid"/>
                                  <a:miter/>
                                </a:ln>
                              </wps:spPr>
                              <wps:bodyPr rtlCol="0" anchor="ctr"/>
                            </wps:wsp>
                            <wps:wsp>
                              <wps:cNvPr id="2074270110" name="Freeform: Shape 2074270110"/>
                              <wps:cNvSpPr/>
                              <wps:spPr>
                                <a:xfrm>
                                  <a:off x="2634448" y="3697958"/>
                                  <a:ext cx="28136" cy="637854"/>
                                </a:xfrm>
                                <a:custGeom>
                                  <a:avLst/>
                                  <a:gdLst>
                                    <a:gd name="connsiteX0" fmla="*/ 0 w 28136"/>
                                    <a:gd name="connsiteY0" fmla="*/ 0 h 637854"/>
                                    <a:gd name="connsiteX1" fmla="*/ 28137 w 28136"/>
                                    <a:gd name="connsiteY1" fmla="*/ 0 h 637854"/>
                                    <a:gd name="connsiteX2" fmla="*/ 28137 w 28136"/>
                                    <a:gd name="connsiteY2" fmla="*/ 637854 h 637854"/>
                                    <a:gd name="connsiteX3" fmla="*/ 0 w 28136"/>
                                    <a:gd name="connsiteY3" fmla="*/ 637854 h 637854"/>
                                  </a:gdLst>
                                  <a:ahLst/>
                                  <a:cxnLst>
                                    <a:cxn ang="0">
                                      <a:pos x="connsiteX0" y="connsiteY0"/>
                                    </a:cxn>
                                    <a:cxn ang="0">
                                      <a:pos x="connsiteX1" y="connsiteY1"/>
                                    </a:cxn>
                                    <a:cxn ang="0">
                                      <a:pos x="connsiteX2" y="connsiteY2"/>
                                    </a:cxn>
                                    <a:cxn ang="0">
                                      <a:pos x="connsiteX3" y="connsiteY3"/>
                                    </a:cxn>
                                  </a:cxnLst>
                                  <a:rect l="l" t="t" r="r" b="b"/>
                                  <a:pathLst>
                                    <a:path w="28136" h="637854">
                                      <a:moveTo>
                                        <a:pt x="0" y="0"/>
                                      </a:moveTo>
                                      <a:lnTo>
                                        <a:pt x="28137" y="0"/>
                                      </a:lnTo>
                                      <a:lnTo>
                                        <a:pt x="28137" y="637854"/>
                                      </a:lnTo>
                                      <a:lnTo>
                                        <a:pt x="0" y="637854"/>
                                      </a:lnTo>
                                      <a:close/>
                                    </a:path>
                                  </a:pathLst>
                                </a:custGeom>
                                <a:solidFill>
                                  <a:srgbClr val="FFCC5E"/>
                                </a:solidFill>
                                <a:ln w="13082" cap="flat">
                                  <a:noFill/>
                                  <a:prstDash val="solid"/>
                                  <a:miter/>
                                </a:ln>
                              </wps:spPr>
                              <wps:bodyPr rtlCol="0" anchor="ctr"/>
                            </wps:wsp>
                          </wpg:grpSp>
                          <wps:wsp>
                            <wps:cNvPr id="2074270111" name="TextBox 93"/>
                            <wps:cNvSpPr txBox="1"/>
                            <wps:spPr>
                              <a:xfrm>
                                <a:off x="951403" y="5720401"/>
                                <a:ext cx="1971601" cy="519302"/>
                              </a:xfrm>
                              <a:prstGeom prst="rect">
                                <a:avLst/>
                              </a:prstGeom>
                              <a:noFill/>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والحلول</w:t>
                                  </w:r>
                                </w:p>
                              </w:txbxContent>
                            </wps:txbx>
                            <wps:bodyPr wrap="square">
                              <a:spAutoFit/>
                            </wps:bodyPr>
                          </wps:wsp>
                        </wpg:grpSp>
                        <pic:pic xmlns:pic="http://schemas.openxmlformats.org/drawingml/2006/picture">
                          <pic:nvPicPr>
                            <pic:cNvPr id="2074270112" name="Picture 2074270112"/>
                            <pic:cNvPicPr>
                              <a:picLocks noChangeAspect="1"/>
                            </pic:cNvPicPr>
                          </pic:nvPicPr>
                          <pic:blipFill>
                            <a:blip r:embed="rId162"/>
                            <a:stretch>
                              <a:fillRect/>
                            </a:stretch>
                          </pic:blipFill>
                          <pic:spPr>
                            <a:xfrm>
                              <a:off x="1519712" y="3630685"/>
                              <a:ext cx="844907" cy="844907"/>
                            </a:xfrm>
                            <a:prstGeom prst="rect">
                              <a:avLst/>
                            </a:prstGeom>
                          </pic:spPr>
                        </pic:pic>
                      </wpg:grpSp>
                    </wpg:wgp>
                  </a:graphicData>
                </a:graphic>
              </wp:inline>
            </w:drawing>
          </mc:Choice>
          <mc:Fallback>
            <w:pict>
              <v:group id="Group 99" o:spid="_x0000_s2455" style="width:319.35pt;height:357.45pt;mso-position-horizontal-relative:char;mso-position-vertical-relative:line" coordsize="55742,62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">
                <v:group id="Group 2074270066" o:spid="_x0000_s2456" style="position:absolute;left:36026;width:19716;height:35452" coordorigin="36026" coordsize="19716,3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ZBg9HL&#10;AAAA4wAAAA8AAAAAAAAAAAAAAAAAqgIAAGRycy9kb3ducmV2LnhtbFBLBQYAAAAABAAEAPoAAACi&#10;AwAAAAA=&#10;">
                  <v:group id="Graphic 2" o:spid="_x0000_s2457" style="position:absolute;left:37965;width:15173;height:29275" coordorigin="37965" coordsize="15172,2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kNJkrL&#10;AAAA4wAAAA8AAAAAAAAAAAAAAAAAqgIAAGRycy9kb3ducmV2LnhtbFBLBQYAAAAABAAEAPoAAACi&#10;AwAAAAA=&#10;">
                    <v:shape id="Freeform: Shape 2074270068" o:spid="_x0000_s2458" style="position:absolute;left:38834;top:6036;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u6swA&#10;AADjAAAADwAAAGRycy9kb3ducmV2LnhtbESPTWvCQBCG74X+h2UKvdWNUUyJrlILQovQj1RKj2N2&#10;TILZ2ZDdavz3nYPQ4/DO+8w8i9XgWnWiPjSeDYxHCSji0tuGKwO7r83DI6gQkS22nsnAhQKslrc3&#10;C8ytP/MnnYpYKYFwyNFAHWOXax3KmhyGke+IJTv43mGUsa+07fEscNfqNElm2mHDcqHGjp5rKo/F&#10;rzOw7S7TI60L/tju3sL3+89+sn7NjLm/G57moCIN8X/52n6xBtIkm6aZYOVpcRIf0Ms/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aGu6swAAADjAAAADwAAAAAAAAAAAAAAAACY&#10;AgAAZHJzL2Rvd25yZXYueG1sUEsFBgAAAAAEAAQA9QAAAJEDAAAAAA==&#10;" path="m1235793,289383l786783,30133v-69623,-40177,-155472,-40177,-225226,l112547,289383c42925,329560,,403894,,484378r,518371c,1083233,42925,1157567,112547,1197743r449010,259251c631180,1497171,717029,1497171,786783,1456994r449010,-259251c1305416,1157567,1348340,1083233,1348340,1002749r,-518371c1348340,403894,1305416,329560,1235793,289383xe" fillcolor="#ffcc5e" stroked="f" strokeweight=".36339mm">
                      <v:stroke joinstyle="miter"/>
                      <v:path arrowok="t" o:connecttype="custom" o:connectlocs="1235793,289383;786783,30133;561557,30133;112547,289383;0,484378;0,1002749;112547,1197743;561557,1456994;786783,1456994;1235793,1197743;1348340,1002749;1348340,484378;1235793,289383" o:connectangles="0,0,0,0,0,0,0,0,0,0,0,0,0"/>
                    </v:shape>
                    <v:shape id="Freeform: Shape 2074270069" o:spid="_x0000_s2459" style="position:absolute;left:40037;width:11317;height:7422;visibility:visible;mso-wrap-style:square;v-text-anchor:middle" coordsize="1131752,742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wj9ckA&#10;AADjAAAADwAAAGRycy9kb3ducmV2LnhtbESPQWvCQBSE70L/w/IKvenGIMZGV4liofRSo+39NftM&#10;gtm3Ibs18d93C4LHYWa+YVabwTTiSp2rLSuYTiIQxIXVNZcKvk5v4wUI55E1NpZJwY0cbNZPoxWm&#10;2vac0/XoSxEg7FJUUHnfplK6oiKDbmJb4uCdbWfQB9mVUnfYB7hpZBxFc2mw5rBQYUu7iorL8dco&#10;IPvxfcm2Jv/M97PkZ8rZ4bTrlXp5HrIlCE+Df4Tv7XetII6SWZwE7Cv8fwp/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rwj9ckAAADjAAAADwAAAAAAAAAAAAAAAACYAgAA&#10;ZHJzL2Rvd25yZXYueG1sUEsFBgAAAAAEAAQA9QAAAI4DAAAAAA==&#10;" path="m583544,384231l583544,,548340,r,384231l,712188r18060,30099l565877,414723r547816,327564l1131753,712188,583544,384231xe" fillcolor="#ffcc5e" stroked="f" strokeweight=".36339mm">
                      <v:stroke joinstyle="miter"/>
                      <v:path arrowok="t" o:connecttype="custom" o:connectlocs="583544,384231;583544,0;548340,0;548340,384231;0,712188;18060,742287;565877,414723;1113693,742287;1131753,712188;583544,384231" o:connectangles="0,0,0,0,0,0,0,0,0,0"/>
                    </v:shape>
                    <v:shape id="Freeform: Shape 2074270070" o:spid="_x0000_s2460" style="position:absolute;left:40037;top:19390;width:11317;height:9885;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86skA&#10;AADjAAAADwAAAGRycy9kb3ducmV2LnhtbESPT2vCMBjG7wO/Q3gFL2MmK3OVzihjMJBdxnSX3l6S&#10;17TYvClNtPXbm8Ngx4fnH7/NbvKduNIQ28AanpcKBLEJtmWn4ff4+bQGEROyxS4wabhRhN129rDB&#10;yoaRf+h6SE7kEY4VamhS6ispo2nIY1yGnjh7pzB4TFkOTtoBxzzuO1ko9So9tpwfGuzpoyFzPly8&#10;htqtLl/qeD59t240vVnXjyuqtV7Mp/c3EImm9B/+a++thkKVL0WpVJkpMlPmAbm9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7/86skAAADjAAAADwAAAAAAAAAAAAAAAACYAgAA&#10;ZHJzL2Rvd25yZXYueG1sUEsFBgAAAAAEAAQA9QAAAI4DAAAAAA==&#10;" path="m548340,358057r,630395l583544,988452r,-630395l1131753,30231,1113693,,565877,327565,18060,,,30231,548340,358057xe" fillcolor="#ffcc5e" stroked="f" strokeweight=".36339mm">
                      <v:stroke joinstyle="miter"/>
                      <v:path arrowok="t" o:connecttype="custom" o:connectlocs="548340,358057;548340,988452;583544,988452;583544,358057;1131753,30231;1113693,0;565877,327565;18060,0;0,30231;548340,358057" o:connectangles="0,0,0,0,0,0,0,0,0,0"/>
                    </v:shape>
                    <v:shape id="Freeform: Shape 2074270071" o:spid="_x0000_s2461" style="position:absolute;left:37965;top:10035;width:282;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Z4ncwA&#10;AADjAAAADwAAAGRycy9kb3ducmV2LnhtbESPUUvDMBSF34X9h3AHvohLWsRKXTbKQBBhBacwHy/N&#10;ta1rbkqSbdVfbwRhj4dzznc4y/VkB3EiH3rHGrKFAkHcONNzq+H97en2AUSIyAYHx6ThmwKsV7Or&#10;JZbGnfmVTrvYigThUKKGLsaxlDI0HVkMCzcSJ+/TeYsxSd9K4/Gc4HaQuVL30mLPaaHDkTYdNYfd&#10;0WqobpqvrP7YvtTZPjf1du9/jpXX+no+VY8gIk3xEv5vPxsNuSru8kKpIoO/T+kPyN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TZ4ncwAAADjAAAADwAAAAAAAAAAAAAAAACY&#10;AgAAZHJzL2Rvd25yZXYueG1sUEsFBgAAAAAEAAQA9QAAAJEDAAAAAA==&#10;" path="m,l28137,r,637854l,637854,,xe" fillcolor="#ffcc5e" stroked="f" strokeweight=".36339mm">
                      <v:stroke joinstyle="miter"/>
                      <v:path arrowok="t" o:connecttype="custom" o:connectlocs="0,0;28137,0;28137,637854;0,637854" o:connectangles="0,0,0,0"/>
                    </v:shape>
                    <v:shape id="Freeform: Shape 2074270072" o:spid="_x0000_s2462" style="position:absolute;left:52857;top:1003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Tm6ssA&#10;AADjAAAADwAAAGRycy9kb3ducmV2LnhtbESPUUvDMBSF3wX/Q7iCL+KSBrFSl40iCCKs4BTm46W5&#10;ttXmpiTZVv31RhD2eDjnfIezXM9uFAcKcfBsoFgoEMSttwN3Bt5eH6/vQMSEbHH0TAa+KcJ6dX62&#10;xMr6I7/QYZs6kSEcKzTQpzRVUsa2J4dx4Sfi7H344DBlGTppAx4z3I1SK3UrHQ6cF3qc6KGn9mu7&#10;dwbqq/azaN43z02x07bZ7MLPvg7GXF7M9T2IRHM6hf/bT9aAVuWNLpUqNfx9yn9Ar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R5ObqywAAAOMAAAAPAAAAAAAAAAAAAAAAAJgC&#10;AABkcnMvZG93bnJldi54bWxQSwUGAAAAAAQABAD1AAAAkAMAAAAA&#10;" path="m,l28137,r,637854l,637854,,xe" fillcolor="#ffcc5e" stroked="f" strokeweight=".36339mm">
                      <v:stroke joinstyle="miter"/>
                      <v:path arrowok="t" o:connecttype="custom" o:connectlocs="0,0;28137,0;28137,637854;0,637854" o:connectangles="0,0,0,0"/>
                    </v:shape>
                  </v:group>
                  <v:shape id="TextBox 54" o:spid="_x0000_s2463" type="#_x0000_t202" style="position:absolute;left:36026;top:30259;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yf5ckA&#10;AADjAAAADwAAAGRycy9kb3ducmV2LnhtbESPS2vDMBCE74X+B7GF3hop7sPBjRJCH5BDL03d+2Jt&#10;LFNrZaxt7Pz7qlDocZiZb5j1dg69OtGYusgWlgsDiriJruPWQv3xerMClQTZYR+ZLJwpwXZzebHG&#10;ysWJ3+l0kFZlCKcKLXiRodI6NZ4CpkUciLN3jGNAyXJstRtxyvDQ68KYBx2w47zgcaAnT83X4TtY&#10;EHG75bl+CWn/Ob89T94091hbe3017x5BCc3yH/5r752FwpR3RWlMeQu/n/If0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Eyf5ckAAADjAAAADwAAAAAAAAAAAAAAAACYAgAA&#10;ZHJzL2Rvd25yZXYueG1sUEsFBgAAAAAEAAQA9QAAAI4DAAAAAA==&#10;" filled="f" stroked="f">
                    <v:textbox style="mso-fit-shape-to-text:t">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v:textbox>
                  </v:shape>
                </v:group>
                <v:group id="Group 2074270074" o:spid="_x0000_s2464" style="position:absolute;left:17536;width:19716;height:35411" coordorigin="17536" coordsize="19716,35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cBi7gyQAA&#10;AOMAAAAPAAAAAAAAAAAAAAAAAKoCAABkcnMvZG93bnJldi54bWxQSwUGAAAAAAQABAD6AAAAoAMA&#10;AAAA&#10;">
                  <v:group id="Graphic 2" o:spid="_x0000_s2465" style="position:absolute;left:19483;width:15173;height:29275" coordorigin="19483" coordsize="15172,2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Sot7&#10;zAAAAOMAAAAPAAAAAAAAAAAAAAAAAKoCAABkcnMvZG93bnJldi54bWxQSwUGAAAAAAQABAD6AAAA&#10;owMAAAAA&#10;">
                    <v:shape id="Freeform: Shape 2074270076" o:spid="_x0000_s2466" style="position:absolute;left:20352;top:6036;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K19soA&#10;AADjAAAADwAAAGRycy9kb3ducmV2LnhtbESPQWsCMRSE7wX/Q3iF3mrSRd12axQRpBZPtaXQ22Pz&#10;urt087Ik0V399Y0geBxm5htmvhxsK47kQ+NYw9NYgSAunWm40vD1uXl8BhEissHWMWk4UYDlYnQ3&#10;x8K4nj/ouI+VSBAOBWqoY+wKKUNZk8Uwdh1x8n6dtxiT9JU0HvsEt63MlJpJiw2nhRo7WtdU/u0P&#10;VsOmP3heV7udl9/vZ357sT/TidX64X5YvYKINMRb+NreGg2ZyidZrlQ+g8un9Afk4h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OStfbKAAAA4wAAAA8AAAAAAAAAAAAAAAAAmAIA&#10;AGRycy9kb3ducmV2LnhtbFBLBQYAAAAABAAEAPUAAACPAwAAAAA=&#10;" path="m1235794,289383l786783,30133v-69622,-40177,-155472,-40177,-225225,l112547,289383c42925,329560,,403894,,484378r,518371c,1083233,42925,1157567,112547,1197743r449011,259251c631180,1497171,717030,1497171,786783,1456994r449011,-259251c1305416,1157567,1348340,1083233,1348340,1002749r,-518371c1348340,403894,1305416,329560,1235794,289383xe" filled="f" stroked="f" strokeweight=".36339mm">
                      <v:stroke joinstyle="miter"/>
                      <v:path arrowok="t" o:connecttype="custom" o:connectlocs="1235794,289383;786783,30133;561558,30133;112547,289383;0,484378;0,1002749;112547,1197743;561558,1456994;786783,1456994;1235794,1197743;1348340,1002749;1348340,484378;1235794,289383" o:connectangles="0,0,0,0,0,0,0,0,0,0,0,0,0"/>
                    </v:shape>
                    <v:shape id="Freeform: Shape 2074270077" o:spid="_x0000_s2467" style="position:absolute;left:21555;width:11317;height:7422;visibility:visible;mso-wrap-style:square;v-text-anchor:middle" coordsize="1131752,742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Is1ckA&#10;AADjAAAADwAAAGRycy9kb3ducmV2LnhtbESP0UoDMRRE34X+Q7gF32ziot26Ni1FFPRFaO0HXDa3&#10;m8XNTZrEduvXG0HwcZiZM8xyPbpBnCim3rOG25kCQdx603OnYf/xcrMAkTKywcEzabhQgvVqcrXE&#10;xvgzb+m0y50oEE4NarA5h0bK1FpymGY+EBfv4KPDXGTspIl4LnA3yEqpuXTYc1mwGOjJUvu5+3Ia&#10;Dq29PPThOX4Pb4HM/Zbm3fFd6+vpuHkEkWnM/+G/9qvRUKn6rqqVqmv4/VT+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BIs1ckAAADjAAAADwAAAAAAAAAAAAAAAACYAgAA&#10;ZHJzL2Rvd25yZXYueG1sUEsFBgAAAAAEAAQA9QAAAI4DAAAAAA==&#10;" path="m583544,384231l583544,,548340,r,384231l,712188r18060,30099l565876,414723r547817,327564l1131753,712188,583544,384231xe" filled="f" stroked="f" strokeweight=".36339mm">
                      <v:stroke joinstyle="miter"/>
                      <v:path arrowok="t" o:connecttype="custom" o:connectlocs="583544,384231;583544,0;548340,0;548340,384231;0,712188;18060,742287;565876,414723;1113693,742287;1131753,712188;583544,384231" o:connectangles="0,0,0,0,0,0,0,0,0,0"/>
                    </v:shape>
                    <v:shape id="Freeform: Shape 2074270078" o:spid="_x0000_s2468" style="position:absolute;left:21555;top:19390;width:11317;height:9885;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wSYsgA&#10;AADjAAAADwAAAGRycy9kb3ducmV2LnhtbERPz0vDMBS+C/sfwhO8uWRF1lGXDRkKCoK47bDjs3lr&#10;ujUvJYlr9a83B2HHj+/3cj26TlwoxNazhtlUgSCuvWm50bDfvdwvQMSEbLDzTBp+KMJ6NblZYmX8&#10;wJ902aZG5BCOFWqwKfWVlLG25DBOfU+cuaMPDlOGoZEm4JDDXScLpebSYcu5wWJPG0v1efvtNPjF&#10;6fftC/e2GD7off4880GdD1rf3Y5PjyASjekq/ne/Gg2FKh+KUqkyj86f8h+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zBJiyAAAAOMAAAAPAAAAAAAAAAAAAAAAAJgCAABk&#10;cnMvZG93bnJldi54bWxQSwUGAAAAAAQABAD1AAAAjQMAAAAA&#10;" path="m548340,358057r,630395l583544,988452r,-630395l1131753,30231,1113693,,565876,327565,18060,,,30231,548340,358057xe" filled="f" stroked="f" strokeweight=".36339mm">
                      <v:stroke joinstyle="miter"/>
                      <v:path arrowok="t" o:connecttype="custom" o:connectlocs="548340,358057;548340,988452;583544,988452;583544,358057;1131753,30231;1113693,0;565876,327565;18060,0;0,30231;548340,358057" o:connectangles="0,0,0,0,0,0,0,0,0,0"/>
                    </v:shape>
                    <v:shape id="Freeform: Shape 2074270079" o:spid="_x0000_s2469" style="position:absolute;left:19483;top:10035;width:282;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1vswA&#10;AADjAAAADwAAAGRycy9kb3ducmV2LnhtbESP0WrCQBRE3wv9h+UW+lZ3jU2jqauIxVKwD23aD7hk&#10;b5Ng9m7Mrhr/3hWEPg4zc4aZLwfbiiP1vnGsYTxSIIhLZxquNPz+bJ6mIHxANtg6Jg1n8rBc3N/N&#10;MTfuxN90LEIlIoR9jhrqELpcSl/WZNGPXEccvT/XWwxR9pU0PZ4i3LYyUepFWmw4LtTY0bqmclcc&#10;rIZZmr5/njeH6debnXTbrSnSYV9o/fgwrF5BBBrCf/jW/jAaEpU9J5lS2Qyun+IfkIsL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c1vswAAADjAAAADwAAAAAAAAAAAAAAAACY&#10;AgAAZHJzL2Rvd25yZXYueG1sUEsFBgAAAAAEAAQA9QAAAJEDAAAAAA==&#10;" path="m,l28137,r,637854l,637854,,xe" filled="f" stroked="f" strokeweight=".36339mm">
                      <v:stroke joinstyle="miter"/>
                      <v:path arrowok="t" o:connecttype="custom" o:connectlocs="0,0;28137,0;28137,637854;0,637854" o:connectangles="0,0,0,0"/>
                    </v:shape>
                    <v:shape id="Freeform: Shape 2074270080" o:spid="_x0000_s2470" style="position:absolute;left:34375;top:1003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jsBMoA&#10;AADjAAAADwAAAGRycy9kb3ducmV2LnhtbESP32rCMBTG7wXfIZyBd5qsrrPrjDI2HIK72KoPcGjO&#10;2rLmpDZR69svF4KXH98/fsv1YFtxpt43jjU8zhQI4tKZhisNh/1mmoHwAdlg65g0XMnDejUeLTE3&#10;7sI/dC5CJeII+xw11CF0uZS+rMmin7mOOHq/rrcYouwraXq8xHHbykSpZ2mx4fhQY0fvNZV/xclq&#10;eEnTz6/r5pR9f9h5t9uZIh2OhdaTh+HtFUSgIdzDt/bWaEjU4ilZKJVFisgUeUCu/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MY7ATKAAAA4wAAAA8AAAAAAAAAAAAAAAAAmAIA&#10;AGRycy9kb3ducmV2LnhtbFBLBQYAAAAABAAEAPUAAACPAwAAAAA=&#10;" path="m,l28137,r,637854l,637854,,xe" filled="f" stroked="f" strokeweight=".36339mm">
                      <v:stroke joinstyle="miter"/>
                      <v:path arrowok="t" o:connecttype="custom" o:connectlocs="0,0;28137,0;28137,637854;0,637854" o:connectangles="0,0,0,0"/>
                    </v:shape>
                  </v:group>
                  <v:shape id="TextBox 62" o:spid="_x0000_s2471" type="#_x0000_t202" style="position:absolute;left:17536;top:30218;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fULsgA&#10;AADjAAAADwAAAGRycy9kb3ducmV2LnhtbESPzWrDMBCE74W+g9hAb41k0zbBjRJCfyCHXpq698Xa&#10;WibWyljb2Hn7qlDocZiZb5jNbg69OtOYusgWiqUBRdxE13Frof54vV2DSoLssI9MFi6UYLe9vtpg&#10;5eLE73Q+SqsyhFOFFrzIUGmdGk8B0zIOxNn7imNAyXJstRtxyvDQ69KYBx2w47zgcaAnT83p+B0s&#10;iLh9calfQjp8zm/PkzfNPdbW3izm/SMooVn+w3/tg7NQmtVduTJmXcD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B9QuyAAAAOMAAAAPAAAAAAAAAAAAAAAAAJgCAABk&#10;cnMvZG93bnJldi54bWxQSwUGAAAAAAQABAD1AAAAjQMAAAAA&#10;" filled="f" stroked="f">
                    <v:textbox style="mso-fit-shape-to-text:t">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الأمان</w:t>
                          </w:r>
                        </w:p>
                      </w:txbxContent>
                    </v:textbox>
                  </v:shape>
                </v:group>
                <v:group id="Group 2074270082" o:spid="_x0000_s2472" style="position:absolute;width:19716;height:35452" coordsize="19716,3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l2YyjL&#10;AAAA4wAAAA8AAAAAAAAAAAAAAAAAqgIAAGRycy9kb3ducmV2LnhtbFBLBQYAAAAABAAEAPoAAACi&#10;AwAAAAA=&#10;">
                  <v:group id="Graphic 2" o:spid="_x0000_s2473" style="position:absolute;left:2005;width:15173;height:29275" coordorigin="2005" coordsize="15172,2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mOsaz&#10;zAAAAOMAAAAPAAAAAAAAAAAAAAAAAKoCAABkcnMvZG93bnJldi54bWxQSwUGAAAAAAQABAD6AAAA&#10;owMAAAAA&#10;">
                    <v:shape id="Freeform: Shape 2074270084" o:spid="_x0000_s2474" style="position:absolute;left:2874;top:6036;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n+PcoA&#10;AADjAAAADwAAAGRycy9kb3ducmV2LnhtbESPQWsCMRSE70L/Q3gFb5q4bKvdGkUEscVTbSn09ti8&#10;7i5uXpYkumt/fVMoeBxm5htmuR5sKy7kQ+NYw2yqQBCXzjRcafh4300WIEJENtg6Jg1XCrBe3Y2W&#10;WBjX8xtdjrESCcKhQA11jF0hZShrshimriNO3rfzFmOSvpLGY5/gtpWZUo/SYsNpocaOtjWVp+PZ&#10;atj1Z8/b6nDw8vP1h/dP9usht1qP74fNM4hIQ7yF/9svRkOm5nk2V2qRw9+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nZ/j3KAAAA4wAAAA8AAAAAAAAAAAAAAAAAmAIA&#10;AGRycy9kb3ducmV2LnhtbFBLBQYAAAAABAAEAPUAAACPAwAAAAA=&#10;" path="m1235793,289383l786783,30133v-69622,-40177,-155472,-40177,-225225,l112547,289383c42925,329560,,403894,,484378r,518371c,1083233,42925,1157567,112547,1197743r449011,259251c631180,1497171,717030,1497171,786783,1456994r449010,-259251c1305416,1157567,1348340,1083233,1348340,1002749r,-518371c1348340,403894,1305416,329560,1235793,289383xe" filled="f" stroked="f" strokeweight=".36339mm">
                      <v:stroke joinstyle="miter"/>
                      <v:path arrowok="t" o:connecttype="custom" o:connectlocs="1235793,289383;786783,30133;561558,30133;112547,289383;0,484378;0,1002749;112547,1197743;561558,1456994;786783,1456994;1235793,1197743;1348340,1002749;1348340,484378;1235793,289383" o:connectangles="0,0,0,0,0,0,0,0,0,0,0,0,0"/>
                    </v:shape>
                    <v:shape id="Freeform: Shape 2074270085" o:spid="_x0000_s2475" style="position:absolute;left:4077;width:11317;height:7422;visibility:visible;mso-wrap-style:square;v-text-anchor:middle" coordsize="1131752,742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lnHskA&#10;AADjAAAADwAAAGRycy9kb3ducmV2LnhtbESP3UoDMRSE74W+QziCdzZxsT9umxYRBXsjtPoAh83p&#10;ZunmJE1iu/XpTUHwcpiZb5jlenC9OFFMnWcND2MFgrjxpuNWw9fn2/0cRMrIBnvPpOFCCdar0c0S&#10;a+PPvKXTLreiQDjVqMHmHGopU2PJYRr7QFy8vY8Oc5GxlSbiucBdLyulptJhx2XBYqAXS81h9+00&#10;7Bt7eerCa/zpN4HMZEvT9vih9d3t8LwAkWnI/+G/9rvRUKnZYzVTaj6B66fyB+Tq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llnHskAAADjAAAADwAAAAAAAAAAAAAAAACYAgAA&#10;ZHJzL2Rvd25yZXYueG1sUEsFBgAAAAAEAAQA9QAAAI4DAAAAAA==&#10;" path="m583413,384231l583413,,548340,r,384231l,712188r18060,30099l565876,414723r547817,327564l1131753,712188,583413,384231xe" filled="f" stroked="f" strokeweight=".36339mm">
                      <v:stroke joinstyle="miter"/>
                      <v:path arrowok="t" o:connecttype="custom" o:connectlocs="583413,384231;583413,0;548340,0;548340,384231;0,712188;18060,742287;565876,414723;1113693,742287;1131753,712188;583413,384231" o:connectangles="0,0,0,0,0,0,0,0,0,0"/>
                    </v:shape>
                    <v:shape id="Freeform: Shape 2074270086" o:spid="_x0000_s2476" style="position:absolute;left:4077;top:19390;width:11317;height:9885;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pTrMoA&#10;AADjAAAADwAAAGRycy9kb3ducmV2LnhtbESPQUsDMRSE70L/Q3gFbzbpIttlbVpEFBQEsfbQ4+vm&#10;uVm7eVmS2F399UYQPA4z8w2z3k6uF2cKsfOsYblQIIgbbzpuNezfHq4qEDEhG+w9k4YvirDdzC7W&#10;WBs/8iudd6kVGcKxRg02paGWMjaWHMaFH4iz9+6Dw5RlaKUJOGa462WhVCkddpwXLA50Z6k57T6d&#10;Bl99fD8dcW+L8YWey/ulD+p00PpyPt3egEg0pf/wX/vRaCjU6rpYKVWV8Psp/wG5+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jKU6zKAAAA4wAAAA8AAAAAAAAAAAAAAAAAmAIA&#10;AGRycy9kb3ducmV2LnhtbFBLBQYAAAAABAAEAPUAAACPAwAAAAA=&#10;" path="m548340,358057r,630395l583413,988452r,-630395l1131753,30231,1113693,,565876,327565,18060,,,30231,548340,358057xe" filled="f" stroked="f" strokeweight=".36339mm">
                      <v:stroke joinstyle="miter"/>
                      <v:path arrowok="t" o:connecttype="custom" o:connectlocs="548340,358057;548340,988452;583413,988452;583413,358057;1131753,30231;1113693,0;565876,327565;18060,0;0,30231;548340,358057" o:connectangles="0,0,0,0,0,0,0,0,0,0"/>
                    </v:shape>
                    <v:shape id="Freeform: Shape 2074270087" o:spid="_x0000_s2477" style="position:absolute;left:2005;top:10035;width:282;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F0cMwA&#10;AADjAAAADwAAAGRycy9kb3ducmV2LnhtbESP0UrDQBRE3wv+w3IF3+yu0Zg0dltEqQjtg037AZfs&#10;NQlm78bstk3/3hUKfRxm5gwzX462E0cafOtYw8NUgSCunGm51rDfre5zED4gG+wck4YzeVgubiZz&#10;LIw78ZaOZahFhLAvUEMTQl9I6auGLPqp64mj9+0GiyHKoZZmwFOE204mSj1Liy3HhQZ7emuo+ikP&#10;VsMsTT8259Uh/3q3j/16bcp0/C21vrsdX19ABBrDNXxpfxoNicqekkypPIP/T/EPyMU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PF0cMwAAADjAAAADwAAAAAAAAAAAAAAAACY&#10;AgAAZHJzL2Rvd25yZXYueG1sUEsFBgAAAAAEAAQA9QAAAJEDAAAAAA==&#10;" path="m,l28137,r,637854l,637854,,xe" filled="f" stroked="f" strokeweight=".36339mm">
                      <v:stroke joinstyle="miter"/>
                      <v:path arrowok="t" o:connecttype="custom" o:connectlocs="0,0;28137,0;28137,637854;0,637854" o:connectangles="0,0,0,0"/>
                    </v:shape>
                    <v:shape id="Freeform: Shape 2074270088" o:spid="_x0000_s2478" style="position:absolute;left:16897;top:1003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gAsgA&#10;AADjAAAADwAAAGRycy9kb3ducmV2LnhtbERP3WrCMBS+F3yHcAbeabK6zq4zythwCO5iqz7AoTlr&#10;y5qT2kStb79cCF5+fP/L9WBbcabeN441PM4UCOLSmYYrDYf9ZpqB8AHZYOuYNFzJw3o1Hi0xN+7C&#10;P3QuQiViCPscNdQhdLmUvqzJop+5jjhyv663GCLsK2l6vMRw28pEqWdpseHYUGNH7zWVf8XJanhJ&#10;08+v6+aUfX/YebfbmSIdjoXWk4fh7RVEoCHcxTf31mhI1OIpWSiVxdHxU/wDcvU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buACyAAAAOMAAAAPAAAAAAAAAAAAAAAAAJgCAABk&#10;cnMvZG93bnJldi54bWxQSwUGAAAAAAQABAD1AAAAjQMAAAAA&#10;" path="m,l28137,r,637854l,637854,,xe" filled="f" stroked="f" strokeweight=".36339mm">
                      <v:stroke joinstyle="miter"/>
                      <v:path arrowok="t" o:connecttype="custom" o:connectlocs="0,0;28137,0;28137,637854;0,637854" o:connectangles="0,0,0,0"/>
                    </v:shape>
                  </v:group>
                  <v:shape id="TextBox 70" o:spid="_x0000_s2479" type="#_x0000_t202" style="position:absolute;top:30259;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HYKMkA&#10;AADjAAAADwAAAGRycy9kb3ducmV2LnhtbESPzU7DMBCE70i8g7VI3KjdCGgb6lYVP1IPXFrCfRVv&#10;44h4HcVLk749RkLiOJqZbzTr7RQ6daYhtZEtzGcGFHEdXcuNherj7W4JKgmywy4yWbhQgu3m+mqN&#10;pYsjH+h8lEZlCKcSLXiRvtQ61Z4CplnsibN3ikNAyXJotBtwzPDQ6cKYRx2w5bzgsadnT/XX8TtY&#10;EHG7+aV6DWn/Ob2/jN7UD1hZe3sz7Z5ACU3yH/5r752Fwizui4Uxyx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HHYKMkAAADjAAAADwAAAAAAAAAAAAAAAACYAgAA&#10;ZHJzL2Rvd25yZXYueG1sUEsFBgAAAAAEAAQA9QAAAI4DAAAAAA==&#10;" filled="f" stroked="f">
                    <v:textbox style="mso-fit-shape-to-text:t">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المساءلة</w:t>
                          </w:r>
                        </w:p>
                      </w:txbxContent>
                    </v:textbox>
                  </v:shape>
                </v:group>
                <v:shape id="Picture 2074270090" o:spid="_x0000_s2480" type="#_x0000_t75" style="position:absolute;left:41902;top:10229;width:7970;height:7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KdljKAAAA4wAAAA8AAABkcnMvZG93bnJldi54bWxEj01Lw0AQhu9C/8Myghexu6ZibdptqQFR&#10;Kh6svXgbsmMSmpmN2TVN/717EDy+vF88q83IrRqoD40XC7dTA4qk9K6RysLh4+nmAVSIKA5bL2Th&#10;TAE268nFCnPnT/JOwz5WKo1IyNFCHWOXax3KmhjD1HckyfvyPWNMsq+06/GUxrnVmTH3mrGR9FBj&#10;R0VN5XH/wxYGftwV3/xGn7ydXb8+D8UBZ2drry7H7RJUpDH+h//aL85CZuZ32dyYRaJITIkH9PoX&#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vKdljKAAAA4wAAAA8AAAAAAAAA&#10;AAAAAAAAnwIAAGRycy9kb3ducmV2LnhtbFBLBQYAAAAABAAEAPcAAACWAwAAAAA=&#10;">
                  <v:imagedata r:id="rId163" o:title="" grayscale="t" bilevel="t"/>
                  <v:path arrowok="t"/>
                </v:shape>
                <v:shape id="Picture 2074270091" o:spid="_x0000_s2481" type="#_x0000_t75" style="position:absolute;left:24409;top:10471;width:5976;height:59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peqvMAAAA4wAAAA8AAABkcnMvZG93bnJldi54bWxEj1FLwzAUhd8F/0O4gi/ikpaxubpsDHGg&#10;oIjdhq+X5toGm5vSpGv990YQfDycc77DWW8n14oz9cF61pDNFAjiyhvLtYbjYX97ByJEZIOtZ9Lw&#10;TQG2m8uLNRbGj/xO5zLWIkE4FKihibErpAxVQw7DzHfEyfv0vcOYZF9L0+OY4K6VuVIL6dByWmiw&#10;o4eGqq9ycBpOpXU3w9sw3798jPb1eXdaHB4zra+vpt09iEhT/A//tZ+Mhlwt5/lSqVUGv5/SH5Cb&#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Gl6q8wAAADjAAAADwAAAAAA&#10;AAAAAAAAAACfAgAAZHJzL2Rvd25yZXYueG1sUEsFBgAAAAAEAAQA9wAAAJgDAAAAAA==&#10;">
                  <v:imagedata r:id="rId103" o:title=""/>
                  <v:path arrowok="t"/>
                </v:shape>
                <v:shape id="Picture 2074270092" o:spid="_x0000_s2482" type="#_x0000_t75" style="position:absolute;left:5596;top:9802;width:7780;height:77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X8BtrMwAAADjAAAADwAAAAAA&#10;AAAAAAAAAACfAgAAZHJzL2Rvd25yZXYueG1sUEsFBgAAAAAEAAQA9wAAAJgDAAAAAA==&#10;">
                  <v:imagedata r:id="rId88" o:title=""/>
                  <v:path arrowok="t"/>
                </v:shape>
                <v:group id="Group 2074270093" o:spid="_x0000_s2483" style="position:absolute;left:26059;top:25878;width:19716;height:36518" coordorigin="26059,25878" coordsize="19716,36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j41Bu&#10;zAAAAOMAAAAPAAAAAAAAAAAAAAAAAKoCAABkcnMvZG93bnJldi54bWxQSwUGAAAAAAQABAD6AAAA&#10;owMAAAAA&#10;">
                  <v:group id="Group 2074270094" o:spid="_x0000_s2484" style="position:absolute;left:26059;top:25878;width:19716;height:36518" coordorigin="26059,25878" coordsize="19716,36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sCsga&#10;zAAAAOMAAAAPAAAAAAAAAAAAAAAAAKoCAABkcnMvZG93bnJldi54bWxQSwUGAAAAAAQABAD6AAAA&#10;owMAAAAA&#10;">
                    <v:group id="Graphic 2" o:spid="_x0000_s2485" style="position:absolute;left:28987;top:25878;width:15171;height:29801;rotation:180" coordorigin="28987,25878" coordsize="15171,29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qHvxJ8oA&#10;AADjAAAADwAAAAAAAAAAAAAAAACqAgAAZHJzL2Rvd25yZXYueG1sUEsFBgAAAAAEAAQA+gAAAKED&#10;AAAAAA==&#10;">
                      <v:shape id="Freeform: Shape 2074270096" o:spid="_x0000_s2486" style="position:absolute;left:29854;top:34376;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5TDMsA&#10;AADjAAAADwAAAGRycy9kb3ducmV2LnhtbESPT2sCMRTE74LfIbxCb5p0sf5ZjSKC1OKptgjeHpvX&#10;3aWblyWJ7tpP3xQKPQ4z8xtmteltI27kQ+1Yw9NYgSAunKm51PDxvh/NQYSIbLBxTBruFGCzHg5W&#10;mBvX8RvdTrEUCcIhRw1VjG0uZSgqshjGriVO3qfzFmOSvpTGY5fgtpGZUlNpsea0UGFLu4qKr9PV&#10;ath3V8+78nj08vz6zS8Le3meWK0fH/rtEkSkPv6H/9oHoyFTs0k2U2oxhd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znlMMywAAAOMAAAAPAAAAAAAAAAAAAAAAAJgC&#10;AABkcnMvZG93bnJldi54bWxQSwUGAAAAAAQABAD1AAAAkAMAAAAA&#10;" path="m1235793,289384l786783,30133v-69623,-40177,-155472,-40177,-225225,l112547,289384c42925,329560,,403894,,484378r,518371c,1083233,42925,1157567,112547,1197743r449011,259251c631180,1497171,717030,1497171,786783,1456994r449010,-259251c1305416,1157567,1348340,1083233,1348340,1002749r,-518371c1348340,403894,1305416,329560,1235793,289384xe" filled="f" stroked="f" strokeweight=".36339mm">
                        <v:stroke joinstyle="miter"/>
                        <v:path arrowok="t" o:connecttype="custom" o:connectlocs="1235793,289384;786783,30133;561558,30133;112547,289384;0,484378;0,1002749;112547,1197743;561558,1456994;786783,1456994;1235793,1197743;1348340,1002749;1348340,484378;1235793,289384" o:connectangles="0,0,0,0,0,0,0,0,0,0,0,0,0"/>
                      </v:shape>
                      <v:shape id="Freeform: Shape 2074270097" o:spid="_x0000_s2487" style="position:absolute;left:31058;top:25878;width:11318;height:9884;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9g6ssA&#10;AADjAAAADwAAAGRycy9kb3ducmV2LnhtbESPT0sDMRTE74LfITzBm026SLeuTUspCgqC9M/B43Pz&#10;3KzdvCxJ7K5+eiMIPQ4z8xtmsRpdJ04UYutZw3SiQBDX3rTcaDjsH2/mIGJCNth5Jg3fFGG1vLxY&#10;YGX8wFs67VIjMoRjhRpsSn0lZawtOYwT3xNn78MHhynL0EgTcMhw18lCqZl02HJesNjTxlJ93H05&#10;DX7++fP8jgdbDK/0MnuY+qCOb1pfX43rexCJxnQO/7efjIZClbdFqdRdCX+f8h+Qy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SX2DqywAAAOMAAAAPAAAAAAAAAAAAAAAAAJgC&#10;AABkcnMvZG93bnJldi54bWxQSwUGAAAAAAQABAD1AAAAkAMAAAAA&#10;" path="m583413,630395l583413,,548209,r,630395l,958221r18060,30230l565876,660756r547817,327695l1131753,958221,583413,630395xe" filled="f" stroked="f" strokeweight=".36339mm">
                        <v:stroke joinstyle="miter"/>
                        <v:path arrowok="t" o:connecttype="custom" o:connectlocs="583413,630395;583413,0;548209,0;548209,630395;0,958221;18060,988451;565876,660756;1113693,988451;1131753,958221;583413,630395" o:connectangles="0,0,0,0,0,0,0,0,0,0"/>
                      </v:shape>
                      <v:shape id="Freeform: Shape 2074270098" o:spid="_x0000_s2488" style="position:absolute;left:31058;top:47730;width:11318;height:7949;visibility:visible;mso-wrap-style:square;v-text-anchor:middle" coordsize="1131752,794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7LPccA&#10;AADjAAAADwAAAGRycy9kb3ducmV2LnhtbERPXUvDMBR9F/wP4Qq+DJdYxG512dCCoggD4/Z+aa5N&#10;sbkpTVzrvzcPwh4P53uzm30vTjTGLrCG26UCQdwE23Gr4fD5fLMCEROyxT4wafilCLvt5cUGKxsm&#10;/qCTSa3IIRwr1OBSGiopY+PIY1yGgThzX2H0mDIcW2lHnHK472Wh1L302HFucDhQ7aj5Nj9ew/T+&#10;slqY2uwXT/LYFG+u3pdHo/X11fz4ACLRnM7if/er1VCo8q4olVrn0flT/gNy+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uyz3HAAAA4wAAAA8AAAAAAAAAAAAAAAAAmAIAAGRy&#10;cy9kb3ducmV2LnhtbFBLBQYAAAAABAAEAPUAAACMAwAAAAA=&#10;" path="m548209,358057r,436840l583413,794897r,-436840l1131753,30100,1113693,,565876,327564,18060,,,30100,548209,358057xe" filled="f" stroked="f" strokeweight=".36339mm">
                        <v:stroke joinstyle="miter"/>
                        <v:path arrowok="t" o:connecttype="custom" o:connectlocs="548209,358057;548209,794897;583413,794897;583413,358057;1131753,30100;1113693,0;565876,327564;18060,0;0,30100;548209,358057" o:connectangles="0,0,0,0,0,0,0,0,0,0"/>
                      </v:shape>
                      <v:shape id="Freeform: Shape 2074270099" o:spid="_x0000_s2489" style="position:absolute;left:28987;top:3837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TRMsA&#10;AADjAAAADwAAAGRycy9kb3ducmV2LnhtbESP0UrDQBRE3wX/YblC3+yusbFNzLaIpUWoDxr9gEv2&#10;mgSzd2N2m6Z/7woFH4eZOcMUm8l2YqTBt4413M0VCOLKmZZrDZ8fu9sVCB+QDXaOScOZPGzW11cF&#10;5sad+J3GMtQiQtjnqKEJoc+l9FVDFv3c9cTR+3KDxRDlUEsz4CnCbScTpR6kxZbjQoM9PTdUfZdH&#10;qyFL0/3reXdcvW3tfX84mDKdfkqtZzfT0yOIQFP4D1/aL0ZDopaLZKlUlsHfp/gH5P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9NEywAAAOMAAAAPAAAAAAAAAAAAAAAAAJgC&#10;AABkcnMvZG93bnJldi54bWxQSwUGAAAAAAQABAD1AAAAkAMAAAAA&#10;" path="m,l28137,r,637854l,637854,,xe" filled="f" stroked="f" strokeweight=".36339mm">
                        <v:stroke joinstyle="miter"/>
                        <v:path arrowok="t" o:connecttype="custom" o:connectlocs="0,0;28137,0;28137,637854;0,637854" o:connectangles="0,0,0,0"/>
                      </v:shape>
                      <v:shape id="Freeform: Shape 2074270100" o:spid="_x0000_s2490" style="position:absolute;left:43877;top:38375;width:281;height:6378;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rgw8oA&#10;AADjAAAADwAAAGRycy9kb3ducmV2LnhtbESP32rCMBTG7wXfIZyBd5pYV3WdUcaGMtAL1+0BDs1Z&#10;W9ac1CZqfXtzMfDy4/vHb7XpbSMu1PnasYbpRIEgLpypudTw870dL0H4gGywcUwabuRhsx4OVpgZ&#10;d+UvuuShFHGEfYYaqhDaTEpfVGTRT1xLHL1f11kMUXalNB1e47htZKLUXFqsOT5U2NJ7RcVffrYa&#10;XtJ0d7htz8vjh521+73J0/6Uaz166t9eQQTqwyP83/40GhK1eE4WaqoiRWSKPCD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gq4MPKAAAA4wAAAA8AAAAAAAAAAAAAAAAAmAIA&#10;AGRycy9kb3ducmV2LnhtbFBLBQYAAAAABAAEAPUAAACPAwAAAAA=&#10;" path="m,l28137,r,637854l,637854,,xe" filled="f" stroked="f" strokeweight=".36339mm">
                        <v:stroke joinstyle="miter"/>
                        <v:path arrowok="t" o:connecttype="custom" o:connectlocs="0,0;28137,0;28137,637854;0,637854" o:connectangles="0,0,0,0"/>
                      </v:shape>
                    </v:group>
                    <v:shape id="TextBox 83" o:spid="_x0000_s2491" type="#_x0000_t202" style="position:absolute;left:26059;top:57203;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XY6cgA&#10;AADjAAAADwAAAGRycy9kb3ducmV2LnhtbESPzWrDMBCE74W+g9hAb41k0zbFjRJCfyCHXpq498Xa&#10;WibWyljb2Hn7qlDocZiZb5j1dg69OtOYusgWiqUBRdxE13FroT6+3T6CSoLssI9MFi6UYLu5vlpj&#10;5eLEH3Q+SKsyhFOFFrzIUGmdGk8B0zIOxNn7imNAyXJstRtxyvDQ69KYBx2w47zgcaBnT83p8B0s&#10;iLhdcalfQ9p/zu8vkzfNPdbW3izm3RMooVn+w3/tvbNQmtVduTKFKeD3U/4Dev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NdjpyAAAAOMAAAAPAAAAAAAAAAAAAAAAAJgCAABk&#10;cnMvZG93bnJldi54bWxQSwUGAAAAAAQABAD1AAAAjQMAAAAA&#10;" filled="f" stroked="f">
                      <v:textbox style="mso-fit-shape-to-text:t">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الكفاءة</w:t>
                            </w:r>
                          </w:p>
                        </w:txbxContent>
                      </v:textbox>
                    </v:shape>
                  </v:group>
                  <v:shape id="Picture 2074270102" o:spid="_x0000_s2492" type="#_x0000_t75" style="position:absolute;left:32722;top:36270;width:6950;height:6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Yu13JAAAA4wAAAA8AAABkcnMvZG93bnJldi54bWxEj0FLAzEUhO+C/yE8wZtNNixuWZsWWxBE&#10;Uei24PWZPDeLm2RJYrv+eyMIHoeZ+YZZbWY3shPFNASvoFoIYOR1MIPvFRwPDzdLYCmjNzgGTwq+&#10;KcFmfXmxwtaEs9/Tqcs9KxCfWlRgc55azpO25DAtwkS+eB8hOsxFxp6biOcCdyOXQtxyh4MvCxYn&#10;2lnSn92XU/Ba29Q18aXBbVVr+fQu9NvzUanrq/n+DlimOf+H/9qPRoEUTS0bUQkJv5/KH+Dr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5i7XckAAADjAAAADwAAAAAAAAAA&#10;AAAAAACfAgAAZHJzL2Rvd25yZXYueG1sUEsFBgAAAAAEAAQA9wAAAJUDAAAAAA==&#10;">
                    <v:imagedata r:id="rId164" o:title="" gain="19661f" blacklevel="22938f"/>
                    <v:path arrowok="t"/>
                  </v:shape>
                </v:group>
                <v:group id="Group 2074270103" o:spid="_x0000_s2493" style="position:absolute;left:9514;top:26944;width:19716;height:35453" coordorigin="9514,26944" coordsize="19716,3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0IynTL&#10;AAAA4wAAAA8AAAAAAAAAAAAAAAAAqgIAAGRycy9kb3ducmV2LnhtbFBLBQYAAAAABAAEAPoAAACi&#10;AwAAAAA=&#10;">
                  <v:group id="Group 2074270104" o:spid="_x0000_s2494" style="position:absolute;left:9514;top:26944;width:19716;height:35453" coordorigin="9514,26944" coordsize="19716,35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LhUgDL&#10;AAAA4wAAAA8AAAAAAAAAAAAAAAAAqgIAAGRycy9kb3ducmV2LnhtbFBLBQYAAAAABAAEAPoAAACi&#10;AwAAAAA=&#10;">
                    <v:group id="Graphic 2" o:spid="_x0000_s2495" style="position:absolute;left:11452;top:26944;width:15173;height:29275" coordorigin="11452,26944" coordsize="15172,2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2t95vL&#10;AAAA4wAAAA8AAAAAAAAAAAAAAAAAqgIAAGRycy9kb3ducmV2LnhtbFBLBQYAAAAABAAEAPoAAACi&#10;AwAAAAA=&#10;">
                      <v:shape id="Freeform: Shape 2074270106" o:spid="_x0000_s2496" style="position:absolute;left:12321;top:32981;width:13484;height:14871;visibility:visible;mso-wrap-style:square;v-text-anchor:middle" coordsize="1348340,1487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x1PswA&#10;AADjAAAADwAAAGRycy9kb3ducmV2LnhtbESPQWvCQBSE74X+h+UVequ7RjGSuooKQotQayqlx2f2&#10;mQSzb0N2q/HfdwuFHoeZ+YaZLXrbiAt1vnasYThQIIgLZ2ouNRw+Nk9TED4gG2wck4YbeVjM7+9m&#10;mBl35T1d8lCKCGGfoYYqhDaT0hcVWfQD1xJH7+Q6iyHKrpSmw2uE20YmSk2kxZrjQoUtrSsqzvm3&#10;1bBtb+MzrXJ+3x7e/Ofu6zhavaZaPz70y2cQgfrwH/5rvxgNiUrHSaqGagK/n+IfkPM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7Ex1PswAAADjAAAADwAAAAAAAAAAAAAAAACY&#10;AgAAZHJzL2Rvd25yZXYueG1sUEsFBgAAAAAEAAQA9QAAAJEDAAAAAA==&#10;" path="m1235793,289383l786783,30133v-69623,-40177,-155472,-40177,-225226,l112547,289383c42925,329560,,403894,,484378r,518371c,1083233,42925,1157567,112547,1197743r449010,259251c631180,1497171,717029,1497171,786783,1456994r449010,-259251c1305416,1157567,1348340,1083233,1348340,1002749r,-518371c1348340,403894,1305416,329560,1235793,289383xe" fillcolor="#ffcc5e" stroked="f" strokeweight=".36339mm">
                        <v:stroke joinstyle="miter"/>
                        <v:path arrowok="t" o:connecttype="custom" o:connectlocs="1235793,289383;786783,30133;561557,30133;112547,289383;0,484378;0,1002749;112547,1197743;561557,1456994;786783,1456994;1235793,1197743;1348340,1002749;1348340,484378;1235793,289383" o:connectangles="0,0,0,0,0,0,0,0,0,0,0,0,0"/>
                      </v:shape>
                      <v:shape id="Freeform: Shape 2074270107" o:spid="_x0000_s2497" style="position:absolute;left:13524;top:26944;width:11318;height:7423;visibility:visible;mso-wrap-style:square;v-text-anchor:middle" coordsize="1131752,742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H4IcoA&#10;AADjAAAADwAAAGRycy9kb3ducmV2LnhtbESPQUvDQBSE74L/YXmCN7ubUIzEbktaKkgvmlbvr9nX&#10;JDT7NmTXJv33riD0OMzMN8xiNdlOXGjwrWMNyUyBIK6cabnW8HV4e3oB4QOywc4xabiSh9Xy/m6B&#10;uXEjl3TZh1pECPscNTQh9LmUvmrIop+5njh6JzdYDFEOtTQDjhFuO5kq9SwtthwXGuxp01B13v9Y&#10;DeR23+dibcuPcjvPjgkXn4fNqPXjw1S8ggg0hVv4v/1uNKQqm6eZSlQG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NR+CHKAAAA4wAAAA8AAAAAAAAAAAAAAAAAmAIA&#10;AGRycy9kb3ducmV2LnhtbFBLBQYAAAAABAAEAPUAAACPAwAAAAA=&#10;" path="m583544,384231l583544,,548340,r,384231l,712188r18060,30099l565877,414723r547816,327564l1131753,712188,583544,384231xe" fillcolor="#ffcc5e" stroked="f" strokeweight=".36339mm">
                        <v:stroke joinstyle="miter"/>
                        <v:path arrowok="t" o:connecttype="custom" o:connectlocs="583544,384231;583544,0;548340,0;548340,384231;0,712188;18060,742287;565877,414723;1113693,742287;1131753,712188;583544,384231" o:connectangles="0,0,0,0,0,0,0,0,0,0"/>
                      </v:shape>
                      <v:shape id="Freeform: Shape 2074270108" o:spid="_x0000_s2498" style="position:absolute;left:13524;top:46335;width:11318;height:9884;visibility:visible;mso-wrap-style:square;v-text-anchor:middle" coordsize="1131752,98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MDMcA&#10;AADjAAAADwAAAGRycy9kb3ducmV2LnhtbERPy2oCMRTdF/yHcIVuiiYO9cFoFCkUSjel6mZ2l+Sa&#10;GZzcDJPoTP++WRS6PJz37jD6Vjyoj01gDYu5AkFsgm3Yabic32cbEDEhW2wDk4YfinDYT552WNow&#10;8Dc9TsmJHMKxRA11Sl0pZTQ1eYzz0BFn7hp6jynD3knb45DDfSsLpVbSY8O5ocaO3moyt9Pda6jc&#10;8v6pzrfrV+MG05lN9bKkSuvn6Xjcgkg0pn/xn/vDaijU+rVYq4XKo/On/Af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ujAzHAAAA4wAAAA8AAAAAAAAAAAAAAAAAmAIAAGRy&#10;cy9kb3ducmV2LnhtbFBLBQYAAAAABAAEAPUAAACMAwAAAAA=&#10;" path="m548340,358057r,630395l583544,988452r,-630395l1131753,30231,1113693,,565877,327565,18060,,,30231,548340,358057xe" fillcolor="#ffcc5e" stroked="f" strokeweight=".36339mm">
                        <v:stroke joinstyle="miter"/>
                        <v:path arrowok="t" o:connecttype="custom" o:connectlocs="548340,358057;548340,988452;583544,988452;583544,358057;1131753,30231;1113693,0;565877,327565;18060,0;0,30231;548340,358057" o:connectangles="0,0,0,0,0,0,0,0,0,0"/>
                      </v:shape>
                      <v:shape id="Freeform: Shape 2074270109" o:spid="_x0000_s2499" style="position:absolute;left:11452;top:36979;width:282;height:6379;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cIe8wA&#10;AADjAAAADwAAAGRycy9kb3ducmV2LnhtbESPUUvDMBSF34X9h3AHvsiWtIibddkogiDCCm6D+Xhp&#10;rm21uSlJtlV/vREEHw/nnO9wVpvR9uJMPnSONWRzBYK4dqbjRsNh/zRbgggR2WDvmDR8UYDNenK1&#10;wsK4C7/SeRcbkSAcCtTQxjgUUoa6JYth7gbi5L07bzEm6RtpPF4S3PYyV+pOWuw4LbQ40GNL9efu&#10;ZDWUN/VHVr1tX6rsmJtqe/Tfp9JrfT0dywcQkcb4H/5rPxsNuVrc5guVqXv4/ZT+gFz/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8acIe8wAAADjAAAADwAAAAAAAAAAAAAAAACY&#10;AgAAZHJzL2Rvd25yZXYueG1sUEsFBgAAAAAEAAQA9QAAAJEDAAAAAA==&#10;" path="m,l28137,r,637854l,637854,,xe" fillcolor="#ffcc5e" stroked="f" strokeweight=".36339mm">
                        <v:stroke joinstyle="miter"/>
                        <v:path arrowok="t" o:connecttype="custom" o:connectlocs="0,0;28137,0;28137,637854;0,637854" o:connectangles="0,0,0,0"/>
                      </v:shape>
                      <v:shape id="Freeform: Shape 2074270110" o:spid="_x0000_s2500" style="position:absolute;left:26344;top:36979;width:281;height:6379;visibility:visible;mso-wrap-style:square;v-text-anchor:middle" coordsize="28136,637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Q3O8oA&#10;AADjAAAADwAAAGRycy9kb3ducmV2LnhtbESPXUvDMBSG74X9h3AG3ohLUsRJXTbKYCDCCk5hXh6a&#10;Y1ttTkqSbdVfby4EL1/eL57VZnKDOFOIvWcDeqFAEDfe9twaeHvd3T6AiAnZ4uCZDHxThM16drXC&#10;0voLv9D5kFqRRziWaKBLaSyljE1HDuPCj8TZ+/DBYcoytNIGvORxN8hCqXvpsOf80OFI246ar8PJ&#10;Gahumk9dv++fa30sbL0/hp9TFYy5nk/VI4hEU/oP/7WfrIFCLe+KpdI6U2SmzANy/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VENzvKAAAA4wAAAA8AAAAAAAAAAAAAAAAAmAIA&#10;AGRycy9kb3ducmV2LnhtbFBLBQYAAAAABAAEAPUAAACPAwAAAAA=&#10;" path="m,l28137,r,637854l,637854,,xe" fillcolor="#ffcc5e" stroked="f" strokeweight=".36339mm">
                        <v:stroke joinstyle="miter"/>
                        <v:path arrowok="t" o:connecttype="custom" o:connectlocs="0,0;28137,0;28137,637854;0,637854" o:connectangles="0,0,0,0"/>
                      </v:shape>
                    </v:group>
                    <v:shape id="TextBox 93" o:spid="_x0000_s2501" type="#_x0000_t202" style="position:absolute;left:9514;top:57204;width:19716;height:5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xONMgA&#10;AADjAAAADwAAAGRycy9kb3ducmV2LnhtbESPwWrDMBBE74X+g9hAb40kkzbBjRJCm0IOvTRx7ou1&#10;tUyslbHU2Pn7qlDocZiZN8x6O/lOXGmIbWADeq5AENfBttwYqE7vjysQMSFb7AKTgRtF2G7u79ZY&#10;2jDyJ12PqREZwrFEAy6lvpQy1o48xnnoibP3FQaPKcuhkXbAMcN9JwulnqXHlvOCw55eHdWX47c3&#10;kJLd6Vu19/Fwnj7eRqfqJ6yMeZhNuxcQiab0H/5rH6yBQi0XxVJpreH3U/4Dcv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7E40yAAAAOMAAAAPAAAAAAAAAAAAAAAAAJgCAABk&#10;cnMvZG93bnJldi54bWxQSwUGAAAAAAQABAD1AAAAjQMAAAAA&#10;" filled="f" stroked="f">
                      <v:textbox style="mso-fit-shape-to-text:t">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والحلول</w:t>
                            </w:r>
                          </w:p>
                        </w:txbxContent>
                      </v:textbox>
                    </v:shape>
                  </v:group>
                  <v:shape id="Picture 2074270112" o:spid="_x0000_s2502" type="#_x0000_t75" style="position:absolute;left:15197;top:36306;width:8449;height:84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ZE7JAAAA4wAAAA8AAABkcnMvZG93bnJldi54bWxEj81uwjAQhO9IfQdrK/WCiu0I8ZNiUIXa&#10;iiuhD7CKt0kgXqexgfD2dSUkjqOZ+Uaz2gyuFRfqQ+PZgJ4oEMSltw1XBr4Pn68LECEiW2w9k4Eb&#10;Bdisn0YrzK2/8p4uRaxEgnDI0UAdY5dLGcqaHIaJ74iT9+N7hzHJvpK2x2uCu1ZmSs2kw4bTQo0d&#10;bWsqT8XZGZgdx9UwXdyWv8fiw2t9+gpLcsa8PA/vbyAiDfERvrd31kCm5tNsrrTO4P9T+gNy/Q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aFkTskAAADjAAAADwAAAAAAAAAA&#10;AAAAAACfAgAAZHJzL2Rvd25yZXYueG1sUEsFBgAAAAAEAAQA9wAAAJUDAAAAAA==&#10;">
                    <v:imagedata r:id="rId165" o:title=""/>
                    <v:path arrowok="t"/>
                  </v:shape>
                </v:group>
                <w10:wrap anchorx="page"/>
                <w10:anchorlock/>
              </v:group>
            </w:pict>
          </mc:Fallback>
        </mc:AlternateContent>
      </w:r>
    </w:p>
    <w:p w:rsidR="00181023" w:rsidRPr="00D75CDD" w:rsidRDefault="009762C9"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37B11D19" wp14:editId="0F48AB57">
                <wp:extent cx="5731510" cy="892088"/>
                <wp:effectExtent l="0" t="0" r="2540" b="22860"/>
                <wp:docPr id="20742685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54" name="مجموعة 47"/>
                        <wpg:cNvGrpSpPr/>
                        <wpg:grpSpPr>
                          <a:xfrm>
                            <a:off x="0" y="0"/>
                            <a:ext cx="5731510" cy="895351"/>
                            <a:chOff x="0" y="0"/>
                            <a:chExt cx="5878196" cy="918845"/>
                          </a:xfrm>
                        </wpg:grpSpPr>
                        <wpg:grpSp>
                          <wpg:cNvPr id="2074268555" name="مجموعة 48"/>
                          <wpg:cNvGrpSpPr/>
                          <wpg:grpSpPr>
                            <a:xfrm>
                              <a:off x="0" y="0"/>
                              <a:ext cx="5878196" cy="918845"/>
                              <a:chOff x="0" y="0"/>
                              <a:chExt cx="6240348" cy="919070"/>
                            </a:xfrm>
                          </wpg:grpSpPr>
                          <wpg:grpSp>
                            <wpg:cNvPr id="2074268556" name="مجموعة 49"/>
                            <wpg:cNvGrpSpPr/>
                            <wpg:grpSpPr>
                              <a:xfrm>
                                <a:off x="0" y="169208"/>
                                <a:ext cx="5433072" cy="580613"/>
                                <a:chOff x="0" y="169208"/>
                                <a:chExt cx="5433072" cy="580613"/>
                              </a:xfrm>
                            </wpg:grpSpPr>
                            <wps:wsp>
                              <wps:cNvPr id="20742685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60"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الشفافية</w:t>
                                </w:r>
                              </w:p>
                            </w:txbxContent>
                          </wps:txbx>
                          <wps:bodyPr wrap="square" rtlCol="1">
                            <a:spAutoFit/>
                          </wps:bodyPr>
                        </wps:wsp>
                      </wpg:grpSp>
                      <pic:pic xmlns:pic="http://schemas.openxmlformats.org/drawingml/2006/picture">
                        <pic:nvPicPr>
                          <pic:cNvPr id="207426856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I+D0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e+7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9I+D0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5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gDBl&#10;zAAAAOMAAAAPAAAAAAAAAAAAAAAAAKoCAABkcnMvZG93bnJldi54bWxQSwUGAAAAAAQABAD6AAAA&#10;owMAAAAA&#10;">
                  <v:group id="مجموعة 48" o:spid="_x0000_s25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DzJX+&#10;zAAAAOMAAAAPAAAAAAAAAAAAAAAAAKoCAABkcnMvZG93bnJldi54bWxQSwUGAAAAAAQABAD6AAAA&#10;owMAAAAA&#10;">
                    <v:group id="مجموعة 49" o:spid="_x0000_s25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HguJ&#10;zAAAAOMAAAAPAAAAAAAAAAAAAAAAAKoCAABkcnMvZG93bnJldi54bWxQSwUGAAAAAAQABAD6AAAA&#10;owMAAAAA&#10;">
                      <v:shape id="شكل حر 50" o:spid="_x0000_s25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xEckA&#10;AADjAAAADwAAAGRycy9kb3ducmV2LnhtbESPQWvCQBSE7wX/w/IEb3VjaqJEVykFQaQHjYrXR/aZ&#10;BLNvQ3ar8d93CwWPw8x8wyzXvWnEnTpXW1YwGUcgiAuray4VnI6b9zkI55E1NpZJwZMcrFeDtyVm&#10;2j74QPfclyJA2GWooPK+zaR0RUUG3di2xMG72s6gD7Irpe7wEeCmkXEUpdJgzWGhwpa+Kipu+Y9R&#10;kO6Sy35fbJJDvv34dmT0WVuv1GjYfy5AeOr9K/zf3moFcTSbxuk8SWbw9yn8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oTxE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QNwcYA&#10;AADjAAAADwAAAGRycy9kb3ducmV2LnhtbERPz2vCMBS+C/4P4Q12kTW1WFc6o8jGwOOs4vnZvKVl&#10;zUttstr998thsOPH93uzm2wnRhp861jBMklBENdOt2wUnE/vTwUIH5A1do5JwQ952G3nsw2W2t35&#10;SGMVjIgh7EtU0ITQl1L6uiGLPnE9ceQ+3WAxRDgYqQe8x3DbySxN19Jiy7GhwZ5eG6q/qm+rAG/2&#10;43J1wfnxaszbIu+nhc6VenyY9i8gAk3hX/znPmgFWfq8ytZFnsfR8VP8A3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QNwcYAAADjAAAADwAAAAAAAAAAAAAAAACYAgAAZHJz&#10;L2Rvd25yZXYueG1sUEsFBgAAAAAEAAQA9QAAAIsDAAAAAA==&#10;" fillcolor="#a5a5a5 [2092]" stroked="f" strokeweight="1pt">
                        <v:stroke joinstyle="miter"/>
                      </v:roundrect>
                    </v:group>
                    <v:oval id="شكل بيضاوي 52" o:spid="_x0000_s25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w7ssA&#10;AADjAAAADwAAAGRycy9kb3ducmV2LnhtbESPUUvDMBSF34X9h3AHvrnE4LpZlw1RBAUF17k9X5q7&#10;tqy5KU1cu39vBMHHwznnO5zVZnStOFMfGs8GbmcKBHHpbcOVga/dy80SRIjIFlvPZOBCATbrydUK&#10;c+sH3tK5iJVIEA45Gqhj7HIpQ1mTwzDzHXHyjr53GJPsK2l7HBLctVIrlUmHDaeFGjt6qqk8Fd/O&#10;wOfpuL8c3t7VR+WHIhvcs9Z2Z8z1dHx8ABFpjP/hv/arNaDV4k5ny/n8Hn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VPDuywAAAOMAAAAPAAAAAAAAAAAAAAAAAJgC&#10;AABkcnMvZG93bnJldi54bWxQSwUGAAAAAAQABAD1AAAAkAMAAAAA&#10;" filled="f" strokecolor="#168489" strokeweight="1pt">
                      <v:stroke joinstyle="miter"/>
                    </v:oval>
                  </v:group>
                  <v:shape id="مربع نص 41" o:spid="_x0000_s251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VqsgA&#10;AADjAAAADwAAAGRycy9kb3ducmV2LnhtbESPy2rDMBBF94X+g5hCd40U07jBjRJCH5BFN03d/WBN&#10;LBNrZKxp7Px9tSh0ebkvzmY3h15daExdZAvLhQFF3ETXcWuh/np/WINKguywj0wWrpRgt7292WDl&#10;4sSfdDlKq/IIpwoteJGh0jo1ngKmRRyIs3eKY0DJcmy1G3HK46HXhTGlDthxfvA40Iun5nz8CRZE&#10;3H55rd9COnzPH6+TN80Ka2vv7+b9MyihWf7Df+2Ds1CYp8eiXK/KTJGZMg/o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dNWqyAAAAOMAAAAPAAAAAAAAAAAAAAAAAJgCAABk&#10;cnMvZG93bnJldi54bWxQSwUGAAAAAAQABAD1AAAAjQM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الشفافية</w:t>
                          </w:r>
                        </w:p>
                      </w:txbxContent>
                    </v:textbox>
                  </v:shape>
                </v:group>
                <v:shape id="صورة 54" o:spid="_x0000_s25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vOZHMAAAA4wAAAA8AAABkcnMvZG93bnJldi54bWxEj8FOwzAQRO9I/IO1SNyo0wBpCHUrQEVC&#10;6qkNII5LvCSh9jrYpg1/XyMhcRzNzBvNfDlaI/bkQ+9YwXSSgSBunO65VfBcP16UIEJE1mgck4If&#10;CrBcnJ7MsdLuwBvab2MrEoRDhQq6GIdKytB0ZDFM3ECcvA/nLcYkfSu1x0OCWyPzLCukxZ7TQocD&#10;PXTU7LbfVsHa379/3tSvpv7avK1Kczl72a3WSp2fjXe3ICKN8T/8137SCvJsdpUX5XUxhd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u85kcwAAADjAAAADwAAAAAA&#10;AAAAAAAAAACfAgAAZHJzL2Rvd25yZXYueG1sUEsFBgAAAAAEAAQA9wAAAJgDAAAAAA==&#10;">
                  <v:imagedata r:id="rId70" o:title=""/>
                  <v:path arrowok="t"/>
                </v:shape>
                <w10:wrap anchorx="page"/>
                <w10:anchorlock/>
              </v:group>
            </w:pict>
          </mc:Fallback>
        </mc:AlternateContent>
      </w:r>
    </w:p>
    <w:p w:rsidR="00181023" w:rsidRPr="006B556E" w:rsidRDefault="00181023" w:rsidP="00181023">
      <w:pPr>
        <w:rPr>
          <w:rFonts w:ascii="Sakkal Majalla" w:hAnsi="Sakkal Majalla"/>
          <w:sz w:val="32"/>
          <w:szCs w:val="32"/>
        </w:rPr>
      </w:pPr>
      <w:r w:rsidRPr="006B556E">
        <w:rPr>
          <w:rFonts w:ascii="Sakkal Majalla" w:hAnsi="Sakkal Majalla"/>
          <w:sz w:val="32"/>
          <w:szCs w:val="32"/>
          <w:rtl/>
        </w:rPr>
        <w:t>تتيح البلوكتشين تسجيل جميع المعاملات بشكل شفاف:</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دفتر الأستاذ الموزع: يمكن لجميع الأطراف الاطلاع على السجلات بشكل مفتوح.</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تتبع المعاملات: يسهل تتبع العمليات والتحقق منها دون الحاجة إلى وسطاء.</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2045ECB" wp14:editId="2763D433">
                <wp:extent cx="5731510" cy="892088"/>
                <wp:effectExtent l="0" t="0" r="2540" b="22860"/>
                <wp:docPr id="20742685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63" name="مجموعة 47"/>
                        <wpg:cNvGrpSpPr/>
                        <wpg:grpSpPr>
                          <a:xfrm>
                            <a:off x="0" y="0"/>
                            <a:ext cx="5731510" cy="895351"/>
                            <a:chOff x="0" y="0"/>
                            <a:chExt cx="5878196" cy="918845"/>
                          </a:xfrm>
                        </wpg:grpSpPr>
                        <wpg:grpSp>
                          <wpg:cNvPr id="2074268564" name="مجموعة 48"/>
                          <wpg:cNvGrpSpPr/>
                          <wpg:grpSpPr>
                            <a:xfrm>
                              <a:off x="0" y="0"/>
                              <a:ext cx="5878196" cy="918845"/>
                              <a:chOff x="0" y="0"/>
                              <a:chExt cx="6240348" cy="919070"/>
                            </a:xfrm>
                          </wpg:grpSpPr>
                          <wpg:grpSp>
                            <wpg:cNvPr id="2074268565" name="مجموعة 49"/>
                            <wpg:cNvGrpSpPr/>
                            <wpg:grpSpPr>
                              <a:xfrm>
                                <a:off x="0" y="169208"/>
                                <a:ext cx="5433072" cy="580613"/>
                                <a:chOff x="0" y="169208"/>
                                <a:chExt cx="5433072" cy="580613"/>
                              </a:xfrm>
                            </wpg:grpSpPr>
                            <wps:wsp>
                              <wps:cNvPr id="20742685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69"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الأمان</w:t>
                                </w:r>
                              </w:p>
                            </w:txbxContent>
                          </wps:txbx>
                          <wps:bodyPr wrap="square" rtlCol="1">
                            <a:spAutoFit/>
                          </wps:bodyPr>
                        </wps:wsp>
                      </wpg:grpSp>
                      <pic:pic xmlns:pic="http://schemas.openxmlformats.org/drawingml/2006/picture">
                        <pic:nvPicPr>
                          <pic:cNvPr id="207426857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en34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84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&#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3Hp9+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5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VirM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5n6RT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tBWKs&#10;zAAAAOMAAAAPAAAAAAAAAAAAAAAAAKoCAABkcnMvZG93bnJldi54bWxQSwUGAAAAAAQABAD6AAAA&#10;owMAAAAA&#10;">
                  <v:group id="مجموعة 48" o:spid="_x0000_s25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z62M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QxT2d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7PrY&#10;zAAAAOMAAAAPAAAAAAAAAAAAAAAAAKoCAABkcnMvZG93bnJldi54bWxQSwUGAAAAAAQABAD6AAAA&#10;owMAAAAA&#10;">
                    <v:group id="مجموعة 49" o:spid="_x0000_s25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oF9D&#10;zAAAAOMAAAAPAAAAAAAAAAAAAAAAAKoCAABkcnMvZG93bnJldi54bWxQSwUGAAAAAAQABAD6AAAA&#10;owMAAAAA&#10;">
                      <v:shape id="شكل حر 50" o:spid="_x0000_s25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SeN8oA&#10;AADjAAAADwAAAGRycy9kb3ducmV2LnhtbESPQWvCQBSE7wX/w/KE3urGtNlK6ioiCFI8aGzp9ZF9&#10;TYLZtyG71fTfu4LgcZiZb5j5crCtOFPvG8cappMEBHHpTMOVhq/j5mUGwgdkg61j0vBPHpaL0dMc&#10;c+MufKBzESoRIexz1FCH0OVS+rImi37iOuLo/breYoiyr6Tp8RLhtpVpkihpseG4UGNH65rKU/Fn&#10;NajP7Ge/LzfZodi+7jxZ821c0Pp5PKw+QAQawiN8b2+NhjR5f0vVLFMKbp/iH5C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uknj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dTDskA&#10;AADjAAAADwAAAGRycy9kb3ducmV2LnhtbESPQWvCQBSE7wX/w/IKvYhuGkyU6CqlpeCxVfH8zD43&#10;odm3MbuN6b/vCoLHYWa+YVabwTaip87XjhW8ThMQxKXTNRsFh/3nZAHCB2SNjWNS8EceNuvR0woL&#10;7a78Tf0uGBEh7AtUUIXQFlL6siKLfupa4uidXWcxRNkZqTu8RrhtZJokubRYc1yosKX3isqf3a9V&#10;gBf7dTy54Hx/MuZjnLXDWGdKvTwPb0sQgYbwCN/bW60gTeazNF9k+Rxun+IfkO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HdTDskAAADjAAAADwAAAAAAAAAAAAAAAACYAgAA&#10;ZHJzL2Rvd25yZXYueG1sUEsFBgAAAAAEAAQA9QAAAI4DAAAAAA==&#10;" fillcolor="#a5a5a5 [2092]" stroked="f" strokeweight="1pt">
                        <v:stroke joinstyle="miter"/>
                      </v:roundrect>
                    </v:group>
                    <v:oval id="شكل بيضاوي 52" o:spid="_x0000_s25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SfyMgA&#10;AADjAAAADwAAAGRycy9kb3ducmV2LnhtbERPW0vDMBR+F/wP4Qi+ucQw6+iWDVEGGyjM7vJ8aM7a&#10;suakNHHt/r15EHz8+O6L1ehacaU+NJ4NPE8UCOLS24YrA4f9+mkGIkRki61nMnCjAKvl/d0Cc+sH&#10;/qZrESuRQjjkaKCOsculDGVNDsPEd8SJO/veYUywr6TtcUjhrpVaqUw6bDg11NjRe03lpfhxBnaX&#10;8/F22n6qr8oPRTa4D63t3pjHh/FtDiLSGP/Ff+6NNaDV61Rns5csjU6f0h+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dJ/IyAAAAOMAAAAPAAAAAAAAAAAAAAAAAJgCAABk&#10;cnMvZG93bnJldi54bWxQSwUGAAAAAAQABAD1AAAAjQMAAAAA&#10;" filled="f" strokecolor="#168489" strokeweight="1pt">
                      <v:stroke joinstyle="miter"/>
                    </v:oval>
                  </v:group>
                  <v:shape id="مربع نص 41" o:spid="_x0000_s251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58N8kA&#10;AADjAAAADwAAAGRycy9kb3ducmV2LnhtbESPzU7DMBCE70i8g7VI3KjdiIYS6lYVP1IPXCjhvoqX&#10;OCJeR/HSpG+PkZA4jmbmG81mN4denWhMXWQLy4UBRdxE13FroX5/uVmDSoLssI9MFs6UYLe9vNhg&#10;5eLEb3Q6SqsyhFOFFrzIUGmdGk8B0yIOxNn7jGNAyXJstRtxyvDQ68KYUgfsOC94HOjRU/N1/A4W&#10;RNx+ea6fQzp8zK9PkzfNCmtrr6/m/QMooVn+w3/tg7NQmLvbolyvyn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058N8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الأمان</w:t>
                          </w:r>
                        </w:p>
                      </w:txbxContent>
                    </v:textbox>
                  </v:shape>
                </v:group>
                <v:shape id="صورة 54" o:spid="_x0000_s25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UegrXywAAAOMAAAAPAAAAAAAA&#10;AAAAAAAAAJ8CAABkcnMvZG93bnJldi54bWxQSwUGAAAAAAQABAD3AAAAlwM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توفر البلوكتشين أمانا</w:t>
      </w:r>
      <w:r>
        <w:rPr>
          <w:rFonts w:ascii="Sakkal Majalla" w:hAnsi="Sakkal Majalla" w:hint="cs"/>
          <w:sz w:val="32"/>
          <w:szCs w:val="32"/>
          <w:rtl/>
        </w:rPr>
        <w:t>ً</w:t>
      </w:r>
      <w:r w:rsidRPr="006B556E">
        <w:rPr>
          <w:rFonts w:ascii="Sakkal Majalla" w:hAnsi="Sakkal Majalla"/>
          <w:sz w:val="32"/>
          <w:szCs w:val="32"/>
          <w:rtl/>
        </w:rPr>
        <w:t xml:space="preserve"> عاليا</w:t>
      </w:r>
      <w:r>
        <w:rPr>
          <w:rFonts w:ascii="Sakkal Majalla" w:hAnsi="Sakkal Majalla" w:hint="cs"/>
          <w:sz w:val="32"/>
          <w:szCs w:val="32"/>
          <w:rtl/>
        </w:rPr>
        <w:t>ً</w:t>
      </w:r>
      <w:r w:rsidRPr="006B556E">
        <w:rPr>
          <w:rFonts w:ascii="Sakkal Majalla" w:hAnsi="Sakkal Majalla"/>
          <w:sz w:val="32"/>
          <w:szCs w:val="32"/>
          <w:rtl/>
        </w:rPr>
        <w:t xml:space="preserve"> للبيانات:</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التشفير: جميع البيانات مشفرة مما يجعلها مقاومة للتلاعب.</w:t>
      </w:r>
    </w:p>
    <w:p w:rsidR="00181023" w:rsidRPr="004800E1" w:rsidRDefault="00181023">
      <w:pPr>
        <w:pStyle w:val="ListParagraph"/>
        <w:numPr>
          <w:ilvl w:val="0"/>
          <w:numId w:val="15"/>
        </w:numPr>
        <w:spacing w:line="360" w:lineRule="auto"/>
        <w:ind w:left="454" w:hanging="454"/>
        <w:jc w:val="both"/>
        <w:rPr>
          <w:rFonts w:ascii="Sakkal Majalla" w:hAnsi="Sakkal Majalla"/>
          <w:sz w:val="32"/>
          <w:szCs w:val="32"/>
        </w:rPr>
      </w:pPr>
      <w:r w:rsidRPr="004800E1">
        <w:rPr>
          <w:rFonts w:ascii="Sakkal Majalla" w:hAnsi="Sakkal Majalla" w:cs="Sakkal Majalla"/>
          <w:sz w:val="32"/>
          <w:szCs w:val="32"/>
          <w:rtl/>
        </w:rPr>
        <w:t>اللامركزية: عدم وجود نقطة مركزية يجعل النظام أكثر صمودا</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ضد الاختراقات.</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3DC3905" wp14:editId="7D3EC335">
                <wp:extent cx="5731510" cy="892088"/>
                <wp:effectExtent l="0" t="0" r="2540" b="22860"/>
                <wp:docPr id="207426857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72" name="مجموعة 47"/>
                        <wpg:cNvGrpSpPr/>
                        <wpg:grpSpPr>
                          <a:xfrm>
                            <a:off x="0" y="0"/>
                            <a:ext cx="5731510" cy="895351"/>
                            <a:chOff x="0" y="0"/>
                            <a:chExt cx="5878196" cy="918845"/>
                          </a:xfrm>
                        </wpg:grpSpPr>
                        <wpg:grpSp>
                          <wpg:cNvPr id="2074268573" name="مجموعة 48"/>
                          <wpg:cNvGrpSpPr/>
                          <wpg:grpSpPr>
                            <a:xfrm>
                              <a:off x="0" y="0"/>
                              <a:ext cx="5878196" cy="918845"/>
                              <a:chOff x="0" y="0"/>
                              <a:chExt cx="6240348" cy="919070"/>
                            </a:xfrm>
                          </wpg:grpSpPr>
                          <wpg:grpSp>
                            <wpg:cNvPr id="2074268574" name="مجموعة 49"/>
                            <wpg:cNvGrpSpPr/>
                            <wpg:grpSpPr>
                              <a:xfrm>
                                <a:off x="0" y="169208"/>
                                <a:ext cx="5433072" cy="580613"/>
                                <a:chOff x="0" y="169208"/>
                                <a:chExt cx="5433072" cy="580613"/>
                              </a:xfrm>
                            </wpg:grpSpPr>
                            <wps:wsp>
                              <wps:cNvPr id="20742685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78"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المساءلة</w:t>
                                </w:r>
                              </w:p>
                            </w:txbxContent>
                          </wps:txbx>
                          <wps:bodyPr wrap="square" rtlCol="1">
                            <a:spAutoFit/>
                          </wps:bodyPr>
                        </wps:wsp>
                      </wpg:grpSp>
                      <pic:pic xmlns:pic="http://schemas.openxmlformats.org/drawingml/2006/picture">
                        <pic:nvPicPr>
                          <pic:cNvPr id="207426857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xL705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kR/a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LXEvvT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25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kFHq&#10;zAAAAOMAAAAPAAAAAAAAAAAAAAAAAKoCAABkcnMvZG93bnJldi54bWxQSwUGAAAAAAQABAD6AAAA&#10;owMAAAAA&#10;">
                  <v:group id="مجموعة 48" o:spid="_x0000_s25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jc9HHL&#10;AAAA4wAAAA8AAAAAAAAAAAAAAAAAqgIAAGRycy9kb3ducmV2LnhtbFBLBQYAAAAABAAEAPoAAACi&#10;AwAAAAA=&#10;">
                    <v:group id="مجموعة 49" o:spid="_x0000_s25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NWwF&#10;zAAAAOMAAAAPAAAAAAAAAAAAAAAAAKoCAABkcnMvZG93bnJldi54bWxQSwUGAAAAAAQABAD6AAAA&#10;owMAAAAA&#10;">
                      <v:shape id="شكل حر 50" o:spid="_x0000_s25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nckA&#10;AADjAAAADwAAAGRycy9kb3ducmV2LnhtbESPQWvCQBSE7wX/w/IEb3VjaqJEVykFQaQHjYrXR/aZ&#10;BLNvQ3ar8d93CwWPw8x8wyzXvWnEnTpXW1YwGUcgiAuray4VnI6b9zkI55E1NpZJwZMcrFeDtyVm&#10;2j74QPfclyJA2GWooPK+zaR0RUUG3di2xMG72s6gD7Irpe7wEeCmkXEUpdJgzWGhwpa+Kipu+Y9R&#10;kO6Sy35fbJJDvv34dmT0WVuv1GjYfy5AeOr9K/zf3moFcTSbxuk8mSXw9yn8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q+Wn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gSMkA&#10;AADjAAAADwAAAGRycy9kb3ducmV2LnhtbESPQWvCQBSE7wX/w/IKvYhuGkyU6CqlpeCxVfH8zD43&#10;odm3MbuN6b/vCoLHYWa+YVabwTaip87XjhW8ThMQxKXTNRsFh/3nZAHCB2SNjWNS8EceNuvR0woL&#10;7a78Tf0uGBEh7AtUUIXQFlL6siKLfupa4uidXWcxRNkZqTu8RrhtZJokubRYc1yosKX3isqf3a9V&#10;gBf7dTy54Hx/MuZjnLXDWGdKvTwPb0sQgYbwCN/bW60gTeazNF9k8xxun+IfkO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uJgSMkAAADjAAAADwAAAAAAAAAAAAAAAACYAgAA&#10;ZHJzL2Rvd25yZXYueG1sUEsFBgAAAAAEAAQA9QAAAI4DAAAAAA==&#10;" fillcolor="#a5a5a5 [2092]" stroked="f" strokeweight="1pt">
                        <v:stroke joinstyle="miter"/>
                      </v:roundrect>
                    </v:group>
                    <v:oval id="شكل بيضاوي 52" o:spid="_x0000_s25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dZ8oA&#10;AADjAAAADwAAAGRycy9kb3ducmV2LnhtbESPUUvDMBSF34X9h3AF31xi0HbUZWMogoLC1qnPl+au&#10;LWtuShPX7t8bQdjj4ZzzHc5yPblOnGgIrWcDd3MFgrjytuXawOf+5XYBIkRki51nMnCmAOvV7GqJ&#10;hfUj7+hUxlokCIcCDTQx9oWUoWrIYZj7njh5Bz84jEkOtbQDjgnuOqmVyqTDltNCgz09NVQdyx9n&#10;YHs8fJ2/397VR+3HMhvds9Z2b8zN9bR5BBFpipfwf/vVGtAqv9fZ4iHP4e9T+g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oynWfKAAAA4wAAAA8AAAAAAAAAAAAAAAAAmAIA&#10;AGRycy9kb3ducmV2LnhtbFBLBQYAAAAABAAEAPUAAACPAwAAAAA=&#10;" filled="f" strokecolor="#168489" strokeweight="1pt">
                      <v:stroke joinstyle="miter"/>
                    </v:oval>
                  </v:group>
                  <v:shape id="مربع نص 41" o:spid="_x0000_s252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tPccYA&#10;AADjAAAADwAAAGRycy9kb3ducmV2LnhtbERPO0/DMBDekfgP1iGxUbsRfSjUrSqgUgcW2rCf4iOO&#10;iM9RfDTpv68HJMZP33uzm0KnLjSkNrKF+cyAIq6ja7mxUJ0PT2tQSZAddpHJwpUS7Lb3dxssXRz5&#10;ky4naVQO4VSiBS/Sl1qn2lPANIs9cea+4xBQMhwa7QYcc3jodGHMUgdsOTd47OnVU/1z+g0WRNx+&#10;fq3eQzp+TR9vozf1AitrHx+m/QsooUn+xX/uo7NQmNVzsVwvVnl0/pT/gN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tPccYAAADjAAAADwAAAAAAAAAAAAAAAACYAgAAZHJz&#10;L2Rvd25yZXYueG1sUEsFBgAAAAAEAAQA9QAAAIs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المساءلة</w:t>
                          </w:r>
                        </w:p>
                      </w:txbxContent>
                    </v:textbox>
                  </v:shape>
                </v:group>
                <v:shape id="صورة 54" o:spid="_x0000_s252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Ao0rMAAAA4wAAAA8AAABkcnMvZG93bnJldi54bWxEj8FOwzAQRO9I/IO1SNyoQ4AmDXUrQEVC&#10;6qkNII5LvCSh9jrYpg1/XyMhcRzNzBvNfDlaI/bkQ+9YweUkA0HcON1zq+C5frwoQYSIrNE4JgU/&#10;FGC5OD2ZY6XdgTe038ZWJAiHChV0MQ6VlKHpyGKYuIE4eR/OW4xJ+lZqj4cEt0bmWTaVFntOCx0O&#10;9NBRs9t+WwVrf//+OatfTf21eVuV5qp42a3WSp2fjXe3ICKN8T/8137SCvKsuM6n5U0xg9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xUCjSswAAADjAAAADwAAAAAA&#10;AAAAAAAAAACfAgAAZHJzL2Rvd25yZXYueG1sUEsFBgAAAAAEAAQA9wAAAJgDA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تعزز البلوكتشين المساءلة من خلال:</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سجلات غير قابلة للتغيير: لا يمكن تعديل السجلات بعد تسجيلها، مما يضمن الشفافية.</w:t>
      </w:r>
    </w:p>
    <w:p w:rsidR="00181023" w:rsidRPr="004800E1" w:rsidRDefault="00181023">
      <w:pPr>
        <w:pStyle w:val="ListParagraph"/>
        <w:numPr>
          <w:ilvl w:val="0"/>
          <w:numId w:val="15"/>
        </w:numPr>
        <w:spacing w:line="360" w:lineRule="auto"/>
        <w:ind w:left="454" w:hanging="454"/>
        <w:jc w:val="both"/>
        <w:rPr>
          <w:rFonts w:ascii="Sakkal Majalla" w:hAnsi="Sakkal Majalla"/>
          <w:sz w:val="32"/>
          <w:szCs w:val="32"/>
        </w:rPr>
      </w:pPr>
      <w:r w:rsidRPr="004800E1">
        <w:rPr>
          <w:rFonts w:ascii="Sakkal Majalla" w:hAnsi="Sakkal Majalla" w:cs="Sakkal Majalla"/>
          <w:sz w:val="32"/>
          <w:szCs w:val="32"/>
          <w:rtl/>
        </w:rPr>
        <w:t>العقود الذكية: تنفيذ العقود تلقائيا</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عند استيفاء الشروط المحددة، مما يقلل من الأخطاء البشرية</w:t>
      </w:r>
      <w:r w:rsidRPr="004800E1">
        <w:rPr>
          <w:rFonts w:ascii="Sakkal Majalla" w:hAnsi="Sakkal Majalla"/>
          <w:sz w:val="32"/>
          <w:szCs w:val="32"/>
          <w:rtl/>
        </w:rPr>
        <w:t>.</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F621EC" wp14:editId="25E355DB">
                <wp:extent cx="5731510" cy="892088"/>
                <wp:effectExtent l="0" t="0" r="2540" b="22860"/>
                <wp:docPr id="20742685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81" name="مجموعة 47"/>
                        <wpg:cNvGrpSpPr/>
                        <wpg:grpSpPr>
                          <a:xfrm>
                            <a:off x="0" y="0"/>
                            <a:ext cx="5731510" cy="895351"/>
                            <a:chOff x="0" y="0"/>
                            <a:chExt cx="5878196" cy="918845"/>
                          </a:xfrm>
                        </wpg:grpSpPr>
                        <wpg:grpSp>
                          <wpg:cNvPr id="2074268582" name="مجموعة 48"/>
                          <wpg:cNvGrpSpPr/>
                          <wpg:grpSpPr>
                            <a:xfrm>
                              <a:off x="0" y="0"/>
                              <a:ext cx="5878196" cy="918845"/>
                              <a:chOff x="0" y="0"/>
                              <a:chExt cx="6240348" cy="919070"/>
                            </a:xfrm>
                          </wpg:grpSpPr>
                          <wpg:grpSp>
                            <wpg:cNvPr id="2074268583" name="مجموعة 49"/>
                            <wpg:cNvGrpSpPr/>
                            <wpg:grpSpPr>
                              <a:xfrm>
                                <a:off x="0" y="169208"/>
                                <a:ext cx="5433072" cy="580613"/>
                                <a:chOff x="0" y="169208"/>
                                <a:chExt cx="5433072" cy="580613"/>
                              </a:xfrm>
                            </wpg:grpSpPr>
                            <wps:wsp>
                              <wps:cNvPr id="20742685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87"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الكفاءة</w:t>
                                </w:r>
                              </w:p>
                            </w:txbxContent>
                          </wps:txbx>
                          <wps:bodyPr wrap="square" rtlCol="1">
                            <a:spAutoFit/>
                          </wps:bodyPr>
                        </wps:wsp>
                      </wpg:grpSp>
                      <pic:pic xmlns:pic="http://schemas.openxmlformats.org/drawingml/2006/picture">
                        <pic:nvPicPr>
                          <pic:cNvPr id="207426858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Rok+4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ChGiT7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5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e/us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0naQz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l7+6&#10;zAAAAOMAAAAPAAAAAAAAAAAAAAAAAKoCAABkcnMvZG93bnJldi54bWxQSwUGAAAAAAQABAD6AAAA&#10;owMAAAAA&#10;">
                  <v:group id="مجموعة 48" o:spid="_x0000_s25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Uhzc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0naQ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RSHN&#10;zAAAAOMAAAAPAAAAAAAAAAAAAAAAAKoCAABkcnMvZG93bnJldi54bWxQSwUGAAAAAAQABAD6AAAA&#10;owMAAAAA&#10;">
                    <v:group id="مجموعة 49" o:spid="_x0000_s25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dCYRW&#10;zAAAAOMAAAAPAAAAAAAAAAAAAAAAAKoCAABkcnMvZG93bnJldi54bWxQSwUGAAAAAAQABAD6AAAA&#10;owMAAAAA&#10;">
                      <v:shape id="شكل حر 50" o:spid="_x0000_s25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ZDIcoA&#10;AADjAAAADwAAAGRycy9kb3ducmV2LnhtbESPQWvCQBSE7wX/w/IEb3VjNGlIXUUEQUoPGi29PrLP&#10;JJh9G7Krpv++Wyh4HGbmG2a5Hkwr7tS7xrKC2TQCQVxa3XCl4HzavWYgnEfW2FomBT/kYL0avSwx&#10;1/bBR7oXvhIBwi5HBbX3XS6lK2sy6Ka2Iw7exfYGfZB9JXWPjwA3rYyjKJUGGw4LNXa0ram8Fjej&#10;IP1Ivg+Hcpcci/3805HRX9p6pSbjYfMOwtPgn+H/9l4riKO3RZxmSbaAv0/hD8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Q2Qy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GMkA&#10;AADjAAAADwAAAGRycy9kb3ducmV2LnhtbESPQWvCQBSE74L/YXlCL6KbhkZD6iqlRehRben5mX3d&#10;BLNvY3Yb4793BaHHYWa+YVabwTaip87XjhU8zxMQxKXTNRsF31/bWQ7CB2SNjWNScCUPm/V4tMJC&#10;uwvvqT8EIyKEfYEKqhDaQkpfVmTRz11LHL1f11kMUXZG6g4vEW4bmSbJQlqsOS5U2NJ7ReXp8GcV&#10;4Nnufo4uON8fjfmYZu0w1ZlST5Ph7RVEoCH8hx/tT60gTZYv6SLP8gzun+IfkO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WOGMkAAADjAAAADwAAAAAAAAAAAAAAAACYAgAA&#10;ZHJzL2Rvd25yZXYueG1sUEsFBgAAAAAEAAQA9QAAAI4DAAAAAA==&#10;" fillcolor="#a5a5a5 [2092]" stroked="f" strokeweight="1pt">
                        <v:stroke joinstyle="miter"/>
                      </v:roundrect>
                    </v:group>
                    <v:oval id="شكل بيضاوي 52" o:spid="_x0000_s25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I28oA&#10;AADjAAAADwAAAGRycy9kb3ducmV2LnhtbESPUUvDMBSF3wX/Q7iCby5Z0Fq6ZWNMBAUF7dyeL81d&#10;W9bclCau3b83guDj4ZzzHc5yPblOnGkIrWcD85kCQVx523Jt4Gv3fJeDCBHZYueZDFwowHp1fbXE&#10;wvqRP+lcxlokCIcCDTQx9oWUoWrIYZj5njh5Rz84jEkOtbQDjgnuOqmVyqTDltNCgz1tG6pO5bcz&#10;8HE67i+H1zf1XvuxzEb3pLXdGXN7M20WICJN8T/8136xBrR6vNdZ/pBn8Psp/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CrSNvKAAAA4wAAAA8AAAAAAAAAAAAAAAAAmAIA&#10;AGRycy9kb3ducmV2LnhtbFBLBQYAAAAABAAEAPUAAACPAwAAAAA=&#10;" filled="f" strokecolor="#168489" strokeweight="1pt">
                      <v:stroke joinstyle="miter"/>
                    </v:oval>
                  </v:group>
                  <v:shape id="مربع نص 41" o:spid="_x0000_s253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GrJMkA&#10;AADjAAAADwAAAGRycy9kb3ducmV2LnhtbESPzWrDMBCE74W+g9hCb40U0yTGjRJCfyCHXpq698Xa&#10;WqbWyljb2Hn7qlDocZiZb5jtfg69OtOYusgWlgsDiriJruPWQv3+cleCSoLssI9MFi6UYL+7vtpi&#10;5eLEb3Q+SasyhFOFFrzIUGmdGk8B0yIOxNn7jGNAyXJstRtxyvDQ68KYtQ7YcV7wONCjp+br9B0s&#10;iLjD8lI/h3T8mF+fJm+aFdbW3t7MhwdQQrP8h//aR2ehMJv7Yl2uyg3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ZGrJM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الكفاءة</w:t>
                          </w:r>
                        </w:p>
                      </w:txbxContent>
                    </v:textbox>
                  </v:shape>
                </v:group>
                <v:shape id="صورة 54" o:spid="_x0000_s25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dvbJAAAA4wAAAA8AAABkcnMvZG93bnJldi54bWxET89PwjAUvpv4PzSPxJt0TIU5KUQNJiac&#10;YGo8PtfnNmlfZ1th/vf0QMLxy/d7vhysEXvyoXOsYDLOQBDXTnfcKHirXq4LECEiazSOScE/BVgu&#10;Li/mWGp34A3tt7ERKYRDiQraGPtSylC3ZDGMXU+cuG/nLcYEfSO1x0MKt0bmWTaVFjtODS329NxS&#10;vdv+WQVr//T1c199mOp387kqzM3sfbdaK3U1Gh4fQEQa4ll8cr9qBXk2u82nxV2RRqdP6Q/IxR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9l29skAAADjAAAADwAAAAAAAAAA&#10;AAAAAACfAgAAZHJzL2Rvd25yZXYueG1sUEsFBgAAAAAEAAQA9wAAAJUDA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تساعد البلوكتشين في تحسين كفاءة العمليات:</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تقليل التكاليف: إلغاء الحاجة إلى الوسطاء يقلل من التكاليف التشغيلية.</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lastRenderedPageBreak/>
        <w:t>تسريع العمليات: تسريع المعاملات من خلال الأتمتة والعقود الذكية.</w:t>
      </w:r>
    </w:p>
    <w:p w:rsidR="00181023" w:rsidRPr="006B556E" w:rsidRDefault="009762C9" w:rsidP="00181023">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2EDF3B5D" wp14:editId="34FA79D0">
                <wp:extent cx="5731510" cy="892088"/>
                <wp:effectExtent l="0" t="0" r="2540" b="22860"/>
                <wp:docPr id="20742685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90" name="مجموعة 47"/>
                        <wpg:cNvGrpSpPr/>
                        <wpg:grpSpPr>
                          <a:xfrm>
                            <a:off x="0" y="0"/>
                            <a:ext cx="5731510" cy="895351"/>
                            <a:chOff x="0" y="0"/>
                            <a:chExt cx="5878196" cy="918845"/>
                          </a:xfrm>
                        </wpg:grpSpPr>
                        <wpg:grpSp>
                          <wpg:cNvPr id="2074268591" name="مجموعة 48"/>
                          <wpg:cNvGrpSpPr/>
                          <wpg:grpSpPr>
                            <a:xfrm>
                              <a:off x="0" y="0"/>
                              <a:ext cx="5878196" cy="918845"/>
                              <a:chOff x="0" y="0"/>
                              <a:chExt cx="6240348" cy="919070"/>
                            </a:xfrm>
                          </wpg:grpSpPr>
                          <wpg:grpSp>
                            <wpg:cNvPr id="2074268592" name="مجموعة 49"/>
                            <wpg:cNvGrpSpPr/>
                            <wpg:grpSpPr>
                              <a:xfrm>
                                <a:off x="0" y="169208"/>
                                <a:ext cx="5433072" cy="580613"/>
                                <a:chOff x="0" y="169208"/>
                                <a:chExt cx="5433072" cy="580613"/>
                              </a:xfrm>
                            </wpg:grpSpPr>
                            <wps:wsp>
                              <wps:cNvPr id="20742685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5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596"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wps:txbx>
                          <wps:bodyPr wrap="square" rtlCol="1">
                            <a:spAutoFit/>
                          </wps:bodyPr>
                        </wps:wsp>
                      </wpg:grpSp>
                      <pic:pic xmlns:pic="http://schemas.openxmlformats.org/drawingml/2006/picture">
                        <pic:nvPicPr>
                          <pic:cNvPr id="207426859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mgnR3A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2mgnR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5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gCjPzL&#10;AAAA4wAAAA8AAAAAAAAAAAAAAAAAqgIAAGRycy9kb3ducmV2LnhtbFBLBQYAAAAABAAEAPoAAACi&#10;AwAAAAA=&#10;">
                  <v:group id="مجموعة 48" o:spid="_x0000_s25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4pZ8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tPFzH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Tiln&#10;zAAAAOMAAAAPAAAAAAAAAAAAAAAAAKoCAABkcnMvZG93bnJldi54bWxQSwUGAAAAAAQABAD6AAAA&#10;owMAAAAA&#10;">
                    <v:group id="مجموعة 49" o:spid="_x0000_s25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y3EM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J8DOB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3nLcQ&#10;zAAAAOMAAAAPAAAAAAAAAAAAAAAAAKoCAABkcnMvZG93bnJldi54bWxQSwUGAAAAAAQABAD6AAAA&#10;owMAAAAA&#10;">
                      <v:shape id="شكل حر 50" o:spid="_x0000_s25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NiMoA&#10;AADjAAAADwAAAGRycy9kb3ducmV2LnhtbESPQWvCQBSE7wX/w/IEb3XTaKJNXaUUBJEeNCq9PrKv&#10;SWj2bciuGv+9WxA8DjPzDbNY9aYRF+pcbVnB2zgCQVxYXXOp4HhYv85BOI+ssbFMCm7kYLUcvCww&#10;0/bKe7rkvhQBwi5DBZX3bSalKyoy6Ma2JQ7er+0M+iC7UuoOrwFuGhlHUSoN1hwWKmzpq6LiLz8b&#10;Bek2+dntinWyzzeTb0dGn7T1So2G/ecHCE+9f4Yf7Y1WEEezaZzOk/cJ/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4GTY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XskA&#10;AADjAAAADwAAAGRycy9kb3ducmV2LnhtbESPT2vCQBTE7wW/w/IEL6Ibg/FPdJViKfTYqnh+Zp+b&#10;YPZtmt3G9Nt3C4Ueh5n5DbPd97YWHbW+cqxgNk1AEBdOV2wUnE+vkxUIH5A11o5JwTd52O8GT1vM&#10;tXvwB3XHYESEsM9RQRlCk0vpi5Is+qlriKN3c63FEGVrpG7xEeG2lmmSLKTFiuNCiQ0dSiruxy+r&#10;AD/t++XqgvPd1ZiXcdb0Y50pNRr2zxsQgfrwH/5rv2kFabKcp4tVtp7D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C9XskAAADjAAAADwAAAAAAAAAAAAAAAACYAgAA&#10;ZHJzL2Rvd25yZXYueG1sUEsFBgAAAAAEAAQA9QAAAI4DAAAAAA==&#10;" fillcolor="#a5a5a5 [2092]" stroked="f" strokeweight="1pt">
                        <v:stroke joinstyle="miter"/>
                      </v:roundrect>
                    </v:group>
                    <v:oval id="شكل بيضاوي 52" o:spid="_x0000_s25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BAccsA&#10;AADjAAAADwAAAGRycy9kb3ducmV2LnhtbESPUUvDMBSF34X9h3AHvrnE4LpZlw1RBAUF17k9X5q7&#10;tqy5KU1cu39vBMHHwznnO5zVZnStOFMfGs8GbmcKBHHpbcOVga/dy80SRIjIFlvPZOBCATbrydUK&#10;c+sH3tK5iJVIEA45Gqhj7HIpQ1mTwzDzHXHyjr53GJPsK2l7HBLctVIrlUmHDaeFGjt6qqk8Fd/O&#10;wOfpuL8c3t7VR+WHIhvcs9Z2Z8z1dHx8ABFpjP/hv/arNaDV4k5ny/n9HH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VoEBxywAAAOMAAAAPAAAAAAAAAAAAAAAAAJgC&#10;AABkcnMvZG93bnJldi54bWxQSwUGAAAAAAQABAD1AAAAkAMAAAAA&#10;" filled="f" strokecolor="#168489" strokeweight="1pt">
                      <v:stroke joinstyle="miter"/>
                    </v:oval>
                  </v:group>
                  <v:shape id="مربع نص 41" o:spid="_x0000_s254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SYYskA&#10;AADjAAAADwAAAGRycy9kb3ducmV2LnhtbESPzU7DMBCE70i8g7VI3KjdiIYS6lYVP1IPXCjhvoqX&#10;OCJeR/HSpG+PkZA4jmbmG81mN4denWhMXWQLy4UBRdxE13FroX5/uVmDSoLssI9MFs6UYLe9vNhg&#10;5eLEb3Q6SqsyhFOFFrzIUGmdGk8B0yIOxNn7jGNAyXJstRtxyvDQ68KYUgfsOC94HOjRU/N1/A4W&#10;RNx+ea6fQzp8zK9PkzfNCmtrr6/m/QMooVn+w3/tg7NQmLvbolyv7k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wSYYs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v:textbox>
                  </v:shape>
                </v:group>
                <v:shape id="صورة 54" o:spid="_x0000_s254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fdFnMAAAA4wAAAA8AAABkcnMvZG93bnJldi54bWxEj8FOwzAQRO9I/IO1SNyoQ4AmDXUrQEVC&#10;6qkNII5LvCSh9jrYpg1/XyMhcRzNzBvNfDlaI/bkQ+9YweUkA0HcON1zq+C5frwoQYSIrNE4JgU/&#10;FGC5OD2ZY6XdgTe038ZWJAiHChV0MQ6VlKHpyGKYuIE4eR/OW4xJ+lZqj4cEt0bmWTaVFntOCx0O&#10;9NBRs9t+WwVrf//+OatfTf21eVuV5qp42a3WSp2fjXe3ICKN8T/8137SCvKsuM6n5c2sgN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a590WcwAAADjAAAADwAAAAAA&#10;AAAAAAAAAACfAgAAZHJzL2Rvd25yZXYueG1sUEsFBgAAAAAEAAQA9wAAAJgDAAAAAA==&#10;">
                  <v:imagedata r:id="rId70" o:title=""/>
                  <v:path arrowok="t"/>
                </v:shape>
                <w10:wrap anchorx="page"/>
                <w10:anchorlock/>
              </v:group>
            </w:pict>
          </mc:Fallback>
        </mc:AlternateContent>
      </w:r>
    </w:p>
    <w:p w:rsidR="00181023" w:rsidRPr="006B556E" w:rsidRDefault="00181023" w:rsidP="004800E1">
      <w:pPr>
        <w:spacing w:line="360" w:lineRule="auto"/>
        <w:rPr>
          <w:rFonts w:ascii="Sakkal Majalla" w:hAnsi="Sakkal Majalla"/>
          <w:sz w:val="32"/>
          <w:szCs w:val="32"/>
        </w:rPr>
      </w:pPr>
      <w:r w:rsidRPr="006B556E">
        <w:rPr>
          <w:rFonts w:ascii="Sakkal Majalla" w:hAnsi="Sakkal Majalla"/>
          <w:sz w:val="32"/>
          <w:szCs w:val="32"/>
          <w:rtl/>
        </w:rPr>
        <w:t>تواجه المؤسسات تحديات في تبني البلوكتشين:</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التكلفة والتعقيد: يمكن التغلب عليها من خلال تبني حلول مفتوحة المصدر وتدريب الموظفين.</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التوافق القانوني: العمل مع الجهات التنظيمية لضمان الامتثال للقوانين.</w:t>
      </w:r>
    </w:p>
    <w:p w:rsidR="009762C9" w:rsidRDefault="00181023" w:rsidP="004800E1">
      <w:pPr>
        <w:spacing w:line="360" w:lineRule="auto"/>
        <w:rPr>
          <w:rFonts w:ascii="Sakkal Majalla" w:hAnsi="Sakkal Majalla"/>
          <w:sz w:val="32"/>
          <w:szCs w:val="32"/>
        </w:rPr>
      </w:pPr>
      <w:r w:rsidRPr="004800E1">
        <w:rPr>
          <w:rFonts w:ascii="Sakkal Majalla" w:hAnsi="Sakkal Majalla"/>
          <w:color w:val="C00000"/>
          <w:sz w:val="32"/>
          <w:szCs w:val="32"/>
          <w:rtl/>
        </w:rPr>
        <w:t xml:space="preserve">خلاصة القول: </w:t>
      </w:r>
      <w:r w:rsidRPr="006B556E">
        <w:rPr>
          <w:rFonts w:ascii="Sakkal Majalla" w:hAnsi="Sakkal Majalla"/>
          <w:sz w:val="32"/>
          <w:szCs w:val="32"/>
          <w:rtl/>
        </w:rPr>
        <w:t>ت</w:t>
      </w:r>
      <w:r>
        <w:rPr>
          <w:rFonts w:ascii="Sakkal Majalla" w:hAnsi="Sakkal Majalla" w:hint="cs"/>
          <w:sz w:val="32"/>
          <w:szCs w:val="32"/>
          <w:rtl/>
        </w:rPr>
        <w:t>ُ</w:t>
      </w:r>
      <w:r w:rsidRPr="006B556E">
        <w:rPr>
          <w:rFonts w:ascii="Sakkal Majalla" w:hAnsi="Sakkal Majalla"/>
          <w:sz w:val="32"/>
          <w:szCs w:val="32"/>
          <w:rtl/>
        </w:rPr>
        <w:t>عد تقنية البلوكتشين أداة قوية لتعزيز الحوكمة بفضل ميزاتها في الشفافية، الأمان، والمساءلة. من خلال تبني هذه التقنية، يمكن للمؤسسات تحسين عملياتها وبناء ثقة أكبر مع العملاء والش</w:t>
      </w:r>
      <w:r w:rsidR="009762C9" w:rsidRPr="002A078C">
        <w:rPr>
          <w:rFonts w:ascii="Sakkal Majalla" w:hAnsi="Sakkal Majalla"/>
          <w:noProof/>
          <w:color w:val="002060"/>
          <w:sz w:val="34"/>
        </w:rPr>
        <mc:AlternateContent>
          <mc:Choice Requires="wpg">
            <w:drawing>
              <wp:inline distT="0" distB="0" distL="0" distR="0" wp14:anchorId="0519378B" wp14:editId="32C4C3FE">
                <wp:extent cx="5731510" cy="895350"/>
                <wp:effectExtent l="0" t="0" r="21590" b="19050"/>
                <wp:docPr id="207426834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47"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48" name="مجموعة 39"/>
                        <wpg:cNvGrpSpPr/>
                        <wpg:grpSpPr>
                          <a:xfrm>
                            <a:off x="0" y="0"/>
                            <a:ext cx="5731510" cy="895350"/>
                            <a:chOff x="0" y="0"/>
                            <a:chExt cx="5878196" cy="918845"/>
                          </a:xfrm>
                        </wpg:grpSpPr>
                        <wpg:grpSp>
                          <wpg:cNvPr id="2074268349" name="مجموعة 40"/>
                          <wpg:cNvGrpSpPr/>
                          <wpg:grpSpPr>
                            <a:xfrm>
                              <a:off x="0" y="0"/>
                              <a:ext cx="5878196" cy="918845"/>
                              <a:chOff x="0" y="0"/>
                              <a:chExt cx="6240348" cy="919070"/>
                            </a:xfrm>
                          </wpg:grpSpPr>
                          <wpg:grpSp>
                            <wpg:cNvPr id="2074268350" name="مجموعة 41"/>
                            <wpg:cNvGrpSpPr/>
                            <wpg:grpSpPr>
                              <a:xfrm>
                                <a:off x="0" y="169208"/>
                                <a:ext cx="5433072" cy="580613"/>
                                <a:chOff x="0" y="169208"/>
                                <a:chExt cx="5433072" cy="580613"/>
                              </a:xfrm>
                            </wpg:grpSpPr>
                            <wps:wsp>
                              <wps:cNvPr id="207426835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5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5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54" name="مربع نص 41"/>
                          <wps:cNvSpPr txBox="1"/>
                          <wps:spPr>
                            <a:xfrm>
                              <a:off x="204484" y="257055"/>
                              <a:ext cx="4616071" cy="387740"/>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البيانات وأهميتها في الحوكمة الرقمية</w:t>
                                </w:r>
                              </w:p>
                            </w:txbxContent>
                          </wps:txbx>
                          <wps:bodyPr wrap="square" rtlCol="1">
                            <a:spAutoFit/>
                          </wps:bodyPr>
                        </wps:wsp>
                      </wpg:grpSp>
                    </wpg:wgp>
                  </a:graphicData>
                </a:graphic>
              </wp:inline>
            </w:drawing>
          </mc:Choice>
          <mc:Fallback>
            <w:pict>
              <v:group id="_x0000_s254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">
                <v:shape id="صورة 38" o:spid="_x0000_s254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zBunKAAAA4wAAAA8AAABkcnMvZG93bnJldi54bWxEj0FrwkAUhO9C/8PyCt5000RUUlcRUfAi&#10;rbHQ6yP7mg3Nvk2z2xj/vVsoeBxm5htmtRlsI3rqfO1Ywcs0AUFcOl1zpeDjcpgsQfiArLFxTApu&#10;5GGzfhqtMNfuymfqi1CJCGGfowITQptL6UtDFv3UtcTR+3KdxRBlV0nd4TXCbSPTJJlLizXHBYMt&#10;7QyV38WvVZDt+2Gf7d5O/tO0l5/Cbmt/fldq/DxsX0EEGsIj/N8+agVpspil82U2W8Dfp/gH5PoO&#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kzBunKAAAA4wAAAA8AAAAAAAAA&#10;AAAAAAAAnwIAAGRycy9kb3ducmV2LnhtbFBLBQYAAAAABAAEAPcAAACWAwAAAAA=&#10;">
                  <v:imagedata r:id="rId56" o:title=""/>
                </v:shape>
                <v:group id="مجموعة 39" o:spid="_x0000_s25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eX25FyQAA&#10;AOMAAAAPAAAAAAAAAAAAAAAAAKoCAABkcnMvZG93bnJldi54bWxQSwUGAAAAAAQABAD6AAAAoAMA&#10;AAAA&#10;">
                  <v:group id="مجموعة 40" o:spid="_x0000_s25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PL3s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o/Ec/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8RPL&#10;3s0AAADjAAAADwAAAAAAAAAAAAAAAACqAgAAZHJzL2Rvd25yZXYueG1sUEsFBgAAAAAEAAQA+gAA&#10;AKQDAAAAAA==&#10;">
                    <v:group id="مجموعة 41" o:spid="_x0000_s25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Xw9J7L&#10;AAAA4wAAAA8AAAAAAAAAAAAAAAAAqgIAAGRycy9kb3ducmV2LnhtbFBLBQYAAAAABAAEAPoAAACi&#10;AwAAAAA=&#10;">
                      <v:shape id="شكل حر 42" o:spid="_x0000_s25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kiMoA&#10;AADjAAAADwAAAGRycy9kb3ducmV2LnhtbESPwW7CMBBE75X6D9ZW6q3YCSlBAYMQatUeegH6Aat4&#10;GwfidYhdSP++rlSJ42hm3miW69F14kJDaD1ryCYKBHHtTcuNhs/D69McRIjIBjvPpOGHAqxX93dL&#10;rIy/8o4u+9iIBOFQoQYbY19JGWpLDsPE98TJ+/KDw5jk0Egz4DXBXSdzpWbSYctpwWJPW0v1af/t&#10;NBhVvLiifCtpe/6w6piZeJoarR8fxs0CRKQx3sL/7XejIVdlkc/m0+cM/j6lP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42JIj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SWDcsA&#10;AADjAAAADwAAAGRycy9kb3ducmV2LnhtbESPQUsDMRSE74L/ITzBm02Mui1r01KFilgP2pZ6fWye&#10;u4vJy7JJu+u/N4LgcZiZb5j5cvROnKiPbWAD1xMFgrgKtuXawH63vpqBiAnZogtMBr4pwnJxfjbH&#10;0oaB3+m0TbXIEI4lGmhS6kopY9WQxzgJHXH2PkPvMWXZ19L2OGS4d1IrVUiPLeeFBjt6bKj62h69&#10;genb+jjEp2L38nBwr61yHyu9YWMuL8bVPYhEY/oP/7WfrQGtpre6mN3cafj9lP+AXPw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TdJYNywAAAOMAAAAPAAAAAAAAAAAAAAAAAJgC&#10;AABkcnMvZG93bnJldi54bWxQSwUGAAAAAAQABAD1AAAAkAMAAAAA&#10;" fillcolor="#168489" stroked="f" strokeweight="1pt">
                        <v:stroke joinstyle="miter"/>
                      </v:roundrect>
                    </v:group>
                    <v:oval id="شكل بيضاوي 44" o:spid="_x0000_s25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hIssA&#10;AADjAAAADwAAAGRycy9kb3ducmV2LnhtbESP0WoCMRRE3wv9h3CFvtWsa6uyNUopFEUoYuwH3G6u&#10;m62bm+0m6vbvTaHg4zAzZ5j5sneNOFMXas8KRsMMBHHpTc2Vgs/9++MMRIjIBhvPpOCXAiwX93dz&#10;LIy/8I7OOlYiQTgUqMDG2BZShtKSwzD0LXHyDr5zGJPsKmk6vCS4a2SeZRPpsOa0YLGlN0vlUZ+c&#10;At3v9XZ1qKT/0HbzNfr2P263Vuph0L++gIjUx1v4v702CvJs+pRPZuPnMfx9Sn9ALq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KWaEiywAAAOMAAAAPAAAAAAAAAAAAAAAAAJgC&#10;AABkcnMvZG93bnJldi54bWxQSwUGAAAAAAQABAD1AAAAkAMAAAAA&#10;" filled="f" strokecolor="#a5a5a5 [2092]" strokeweight="1pt">
                      <v:stroke joinstyle="miter"/>
                    </v:oval>
                  </v:group>
                  <v:shape id="مربع نص 41" o:spid="_x0000_s2556"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jb7MkA&#10;AADjAAAADwAAAGRycy9kb3ducmV2LnhtbESPzU7DMBCE70i8g7VI3Kjd0JYq1K0qfqQeuLSE+ype&#10;4oh4HcVLk749RkLiOJqZbzSb3RQ6daYhtZEtzGcGFHEdXcuNher99W4NKgmywy4yWbhQgt32+mqD&#10;pYsjH+l8kkZlCKcSLXiRvtQ61Z4CplnsibP3GYeAkuXQaDfgmOGh04UxKx2w5bzgsacnT/XX6TtY&#10;EHH7+aV6CenwMb09j97US6ysvb2Z9o+ghCb5D/+1D85CYR4WxWp9v1z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Wjb7M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البيانات وأهميتها في الحوكمة الرقمية</w:t>
                          </w:r>
                        </w:p>
                      </w:txbxContent>
                    </v:textbox>
                  </v:shape>
                </v:group>
                <w10:wrap anchorx="page"/>
                <w10:anchorlock/>
              </v:group>
            </w:pict>
          </mc:Fallback>
        </mc:AlternateContent>
      </w:r>
      <w:r w:rsidRPr="00F94661">
        <w:rPr>
          <w:rFonts w:ascii="Sakkal Majalla" w:hAnsi="Sakkal Majalla"/>
          <w:sz w:val="32"/>
          <w:szCs w:val="32"/>
          <w:rtl/>
        </w:rPr>
        <w:t>تلعب أنظمة إدارة البيانات دورا</w:t>
      </w:r>
      <w:r>
        <w:rPr>
          <w:rFonts w:ascii="Sakkal Majalla" w:hAnsi="Sakkal Majalla" w:hint="cs"/>
          <w:sz w:val="32"/>
          <w:szCs w:val="32"/>
          <w:rtl/>
        </w:rPr>
        <w:t>ً</w:t>
      </w:r>
      <w:r w:rsidRPr="00F94661">
        <w:rPr>
          <w:rFonts w:ascii="Sakkal Majalla" w:hAnsi="Sakkal Majalla"/>
          <w:sz w:val="32"/>
          <w:szCs w:val="32"/>
          <w:rtl/>
        </w:rPr>
        <w:t xml:space="preserve"> حيويا</w:t>
      </w:r>
      <w:r>
        <w:rPr>
          <w:rFonts w:ascii="Sakkal Majalla" w:hAnsi="Sakkal Majalla" w:hint="cs"/>
          <w:sz w:val="32"/>
          <w:szCs w:val="32"/>
          <w:rtl/>
        </w:rPr>
        <w:t>ً</w:t>
      </w:r>
      <w:r w:rsidRPr="00F94661">
        <w:rPr>
          <w:rFonts w:ascii="Sakkal Majalla" w:hAnsi="Sakkal Majalla"/>
          <w:sz w:val="32"/>
          <w:szCs w:val="32"/>
          <w:rtl/>
        </w:rPr>
        <w:t xml:space="preserve"> في تعزيز الحوكمة الرقمية، حيث تساهم في تنظيم البيانات وتحليلها بشكل فعال لدعم اتخاذ القرارات الاستراتيجية</w:t>
      </w:r>
    </w:p>
    <w:p w:rsidR="00485F9F" w:rsidRDefault="00485F9F" w:rsidP="00485F9F">
      <w:pPr>
        <w:rPr>
          <w:rFonts w:ascii="Sakkal Majalla" w:hAnsi="Sakkal Majalla"/>
          <w:sz w:val="32"/>
          <w:szCs w:val="32"/>
          <w:rtl/>
        </w:rPr>
      </w:pPr>
      <w:r w:rsidRPr="00485F9F">
        <w:rPr>
          <w:rFonts w:ascii="Sakkal Majalla" w:hAnsi="Sakkal Majalla"/>
          <w:noProof/>
          <w:sz w:val="32"/>
          <w:szCs w:val="32"/>
        </w:rPr>
        <mc:AlternateContent>
          <mc:Choice Requires="wpg">
            <w:drawing>
              <wp:inline distT="0" distB="0" distL="0" distR="0" wp14:anchorId="22264406" wp14:editId="0533CBE2">
                <wp:extent cx="5888510" cy="2742420"/>
                <wp:effectExtent l="0" t="0" r="0" b="0"/>
                <wp:docPr id="2074269580" name="Group 174"/>
                <wp:cNvGraphicFramePr/>
                <a:graphic xmlns:a="http://schemas.openxmlformats.org/drawingml/2006/main">
                  <a:graphicData uri="http://schemas.microsoft.com/office/word/2010/wordprocessingGroup">
                    <wpg:wgp>
                      <wpg:cNvGrpSpPr/>
                      <wpg:grpSpPr>
                        <a:xfrm>
                          <a:off x="0" y="0"/>
                          <a:ext cx="5888510" cy="2742420"/>
                          <a:chOff x="0" y="35"/>
                          <a:chExt cx="10219938" cy="4759817"/>
                        </a:xfrm>
                      </wpg:grpSpPr>
                      <wps:wsp>
                        <wps:cNvPr id="2074269581" name="Elbow Connector 52"/>
                        <wps:cNvCnPr>
                          <a:cxnSpLocks/>
                        </wps:cNvCnPr>
                        <wps:spPr>
                          <a:xfrm rot="5400000" flipH="1" flipV="1">
                            <a:off x="1668501" y="333871"/>
                            <a:ext cx="1408656" cy="3414827"/>
                          </a:xfrm>
                          <a:prstGeom prst="bentConnector2">
                            <a:avLst/>
                          </a:prstGeom>
                          <a:noFill/>
                          <a:ln w="31750" cap="flat" cmpd="sng" algn="ctr">
                            <a:solidFill>
                              <a:srgbClr val="9FCFD1"/>
                            </a:solidFill>
                            <a:prstDash val="solid"/>
                            <a:miter lim="800000"/>
                          </a:ln>
                          <a:effectLst/>
                        </wps:spPr>
                        <wps:bodyPr/>
                      </wps:wsp>
                      <wps:wsp>
                        <wps:cNvPr id="2074269582" name="Elbow Connector 56"/>
                        <wps:cNvCnPr>
                          <a:cxnSpLocks/>
                        </wps:cNvCnPr>
                        <wps:spPr>
                          <a:xfrm rot="16200000" flipV="1">
                            <a:off x="7096861" y="331178"/>
                            <a:ext cx="1408656" cy="3420211"/>
                          </a:xfrm>
                          <a:prstGeom prst="bentConnector2">
                            <a:avLst/>
                          </a:prstGeom>
                          <a:noFill/>
                          <a:ln w="31750" cap="flat" cmpd="sng" algn="ctr">
                            <a:solidFill>
                              <a:srgbClr val="9FCFD1"/>
                            </a:solidFill>
                            <a:prstDash val="solid"/>
                            <a:miter lim="800000"/>
                          </a:ln>
                          <a:effectLst/>
                        </wps:spPr>
                        <wps:bodyPr/>
                      </wps:wsp>
                      <wps:wsp>
                        <wps:cNvPr id="2074269583" name="Elbow Connector 61"/>
                        <wps:cNvCnPr/>
                        <wps:spPr>
                          <a:xfrm rot="16200000" flipV="1">
                            <a:off x="6377363" y="1823149"/>
                            <a:ext cx="713582" cy="1131343"/>
                          </a:xfrm>
                          <a:prstGeom prst="bentConnector2">
                            <a:avLst/>
                          </a:prstGeom>
                          <a:noFill/>
                          <a:ln w="31750" cap="flat" cmpd="sng" algn="ctr">
                            <a:solidFill>
                              <a:srgbClr val="168489"/>
                            </a:solidFill>
                            <a:prstDash val="solid"/>
                            <a:miter lim="800000"/>
                          </a:ln>
                          <a:effectLst/>
                        </wps:spPr>
                        <wps:bodyPr/>
                      </wps:wsp>
                      <wps:wsp>
                        <wps:cNvPr id="2074269584" name="Elbow Connector 71"/>
                        <wps:cNvCnPr/>
                        <wps:spPr>
                          <a:xfrm rot="5400000" flipH="1" flipV="1">
                            <a:off x="3126400" y="1791768"/>
                            <a:ext cx="704328" cy="1203358"/>
                          </a:xfrm>
                          <a:prstGeom prst="bentConnector2">
                            <a:avLst/>
                          </a:prstGeom>
                          <a:noFill/>
                          <a:ln w="31750" cap="flat" cmpd="sng" algn="ctr">
                            <a:solidFill>
                              <a:srgbClr val="168489"/>
                            </a:solidFill>
                            <a:prstDash val="solid"/>
                            <a:miter lim="800000"/>
                          </a:ln>
                          <a:effectLst/>
                        </wps:spPr>
                        <wps:bodyPr/>
                      </wps:wsp>
                      <wps:wsp>
                        <wps:cNvPr id="2074269585" name="Rectangle 2074269585"/>
                        <wps:cNvSpPr/>
                        <wps:spPr>
                          <a:xfrm>
                            <a:off x="4743183" y="2745612"/>
                            <a:ext cx="690346" cy="690346"/>
                          </a:xfrm>
                          <a:prstGeom prst="rect">
                            <a:avLst/>
                          </a:prstGeom>
                          <a:solidFill>
                            <a:srgbClr val="FFD966"/>
                          </a:solidFill>
                          <a:ln w="12700" cap="flat" cmpd="sng" algn="ctr">
                            <a:noFill/>
                            <a:prstDash val="solid"/>
                            <a:miter lim="800000"/>
                          </a:ln>
                          <a:effectLst/>
                        </wps:spPr>
                        <wps:bodyPr rtlCol="0" anchor="ctr"/>
                      </wps:wsp>
                      <wps:wsp>
                        <wps:cNvPr id="2074269586" name="Rectangle 2074269586"/>
                        <wps:cNvSpPr/>
                        <wps:spPr>
                          <a:xfrm>
                            <a:off x="6954653" y="2745612"/>
                            <a:ext cx="690346" cy="690346"/>
                          </a:xfrm>
                          <a:prstGeom prst="rect">
                            <a:avLst/>
                          </a:prstGeom>
                          <a:solidFill>
                            <a:srgbClr val="168489"/>
                          </a:solidFill>
                          <a:ln w="12700" cap="flat" cmpd="sng" algn="ctr">
                            <a:noFill/>
                            <a:prstDash val="solid"/>
                            <a:miter lim="800000"/>
                          </a:ln>
                          <a:effectLst/>
                        </wps:spPr>
                        <wps:bodyPr rtlCol="0" anchor="ctr"/>
                      </wps:wsp>
                      <wps:wsp>
                        <wps:cNvPr id="2074269587" name="Rectangle 2074269587"/>
                        <wps:cNvSpPr/>
                        <wps:spPr>
                          <a:xfrm>
                            <a:off x="9166121" y="2745612"/>
                            <a:ext cx="690346" cy="690346"/>
                          </a:xfrm>
                          <a:prstGeom prst="rect">
                            <a:avLst/>
                          </a:prstGeom>
                          <a:solidFill>
                            <a:srgbClr val="9FCFD1"/>
                          </a:solidFill>
                          <a:ln w="12700" cap="flat" cmpd="sng" algn="ctr">
                            <a:solidFill>
                              <a:srgbClr val="9FCFD1"/>
                            </a:solidFill>
                            <a:prstDash val="solid"/>
                            <a:miter lim="800000"/>
                          </a:ln>
                          <a:effectLst/>
                        </wps:spPr>
                        <wps:bodyPr rtlCol="0" anchor="ctr"/>
                      </wps:wsp>
                      <wps:wsp>
                        <wps:cNvPr id="2074269588" name="Rectangle 2074269588"/>
                        <wps:cNvSpPr/>
                        <wps:spPr>
                          <a:xfrm>
                            <a:off x="2531713" y="2745612"/>
                            <a:ext cx="690346" cy="690346"/>
                          </a:xfrm>
                          <a:prstGeom prst="rect">
                            <a:avLst/>
                          </a:prstGeom>
                          <a:solidFill>
                            <a:srgbClr val="168489"/>
                          </a:solidFill>
                          <a:ln w="12700" cap="flat" cmpd="sng" algn="ctr">
                            <a:noFill/>
                            <a:prstDash val="solid"/>
                            <a:miter lim="800000"/>
                          </a:ln>
                          <a:effectLst/>
                        </wps:spPr>
                        <wps:bodyPr rtlCol="0" anchor="ctr"/>
                      </wps:wsp>
                      <wps:wsp>
                        <wps:cNvPr id="2074269589" name="Rectangle 2074269589"/>
                        <wps:cNvSpPr/>
                        <wps:spPr>
                          <a:xfrm>
                            <a:off x="320243" y="2745612"/>
                            <a:ext cx="690346" cy="690346"/>
                          </a:xfrm>
                          <a:prstGeom prst="rect">
                            <a:avLst/>
                          </a:prstGeom>
                          <a:solidFill>
                            <a:srgbClr val="9FCFD1"/>
                          </a:solidFill>
                          <a:ln w="12700" cap="flat" cmpd="sng" algn="ctr">
                            <a:noFill/>
                            <a:prstDash val="solid"/>
                            <a:miter lim="800000"/>
                          </a:ln>
                          <a:effectLst/>
                        </wps:spPr>
                        <wps:bodyPr rtlCol="0" anchor="ctr"/>
                      </wps:wsp>
                      <wpg:grpSp>
                        <wpg:cNvPr id="2074269590" name="Graphic 175"/>
                        <wpg:cNvGrpSpPr/>
                        <wpg:grpSpPr>
                          <a:xfrm>
                            <a:off x="3731881" y="35"/>
                            <a:ext cx="2437317" cy="2481668"/>
                            <a:chOff x="3731721" y="94"/>
                            <a:chExt cx="6734700" cy="6857244"/>
                          </a:xfrm>
                          <a:noFill/>
                        </wpg:grpSpPr>
                        <wps:wsp>
                          <wps:cNvPr id="2074269591" name="Freeform: Shape 2074269591"/>
                          <wps:cNvSpPr/>
                          <wps:spPr>
                            <a:xfrm>
                              <a:off x="5800603" y="2642113"/>
                              <a:ext cx="3409179" cy="1725071"/>
                            </a:xfrm>
                            <a:custGeom>
                              <a:avLst/>
                              <a:gdLst>
                                <a:gd name="connsiteX0" fmla="*/ 0 w 3409179"/>
                                <a:gd name="connsiteY0" fmla="*/ 0 h 1725071"/>
                                <a:gd name="connsiteX1" fmla="*/ 3409179 w 3409179"/>
                                <a:gd name="connsiteY1" fmla="*/ 0 h 1725071"/>
                                <a:gd name="connsiteX2" fmla="*/ 3409179 w 3409179"/>
                                <a:gd name="connsiteY2" fmla="*/ 1725071 h 1725071"/>
                                <a:gd name="connsiteX3" fmla="*/ 0 w 3409179"/>
                                <a:gd name="connsiteY3" fmla="*/ 1725071 h 1725071"/>
                              </a:gdLst>
                              <a:ahLst/>
                              <a:cxnLst>
                                <a:cxn ang="0">
                                  <a:pos x="connsiteX0" y="connsiteY0"/>
                                </a:cxn>
                                <a:cxn ang="0">
                                  <a:pos x="connsiteX1" y="connsiteY1"/>
                                </a:cxn>
                                <a:cxn ang="0">
                                  <a:pos x="connsiteX2" y="connsiteY2"/>
                                </a:cxn>
                                <a:cxn ang="0">
                                  <a:pos x="connsiteX3" y="connsiteY3"/>
                                </a:cxn>
                              </a:cxnLst>
                              <a:rect l="l" t="t" r="r" b="b"/>
                              <a:pathLst>
                                <a:path w="3409179" h="1725071">
                                  <a:moveTo>
                                    <a:pt x="0" y="0"/>
                                  </a:moveTo>
                                  <a:lnTo>
                                    <a:pt x="3409179" y="0"/>
                                  </a:lnTo>
                                  <a:lnTo>
                                    <a:pt x="3409179" y="1725071"/>
                                  </a:lnTo>
                                  <a:lnTo>
                                    <a:pt x="0" y="1725071"/>
                                  </a:lnTo>
                                  <a:close/>
                                </a:path>
                              </a:pathLst>
                            </a:custGeom>
                            <a:solidFill>
                              <a:schemeClr val="tx1"/>
                            </a:solidFill>
                            <a:ln w="6599" cap="flat">
                              <a:solidFill>
                                <a:schemeClr val="bg1">
                                  <a:lumMod val="50000"/>
                                </a:schemeClr>
                              </a:solidFill>
                              <a:prstDash val="solid"/>
                              <a:miter/>
                            </a:ln>
                          </wps:spPr>
                          <wps:bodyPr rtlCol="0" anchor="ctr"/>
                        </wps:wsp>
                        <wpg:grpSp>
                          <wpg:cNvPr id="2074269592" name="Graphic 175"/>
                          <wpg:cNvGrpSpPr/>
                          <wpg:grpSpPr>
                            <a:xfrm>
                              <a:off x="3731721" y="94"/>
                              <a:ext cx="6734700" cy="6857244"/>
                              <a:chOff x="3731721" y="94"/>
                              <a:chExt cx="6734700" cy="6857244"/>
                            </a:xfrm>
                            <a:grpFill/>
                          </wpg:grpSpPr>
                          <wps:wsp>
                            <wps:cNvPr id="2074269593" name="Freeform: Shape 2074269593"/>
                            <wps:cNvSpPr/>
                            <wps:spPr>
                              <a:xfrm>
                                <a:off x="6554724" y="4176739"/>
                                <a:ext cx="1022414" cy="2680599"/>
                              </a:xfrm>
                              <a:custGeom>
                                <a:avLst/>
                                <a:gdLst>
                                  <a:gd name="connsiteX0" fmla="*/ 985486 w 1022414"/>
                                  <a:gd name="connsiteY0" fmla="*/ 1487 h 2680599"/>
                                  <a:gd name="connsiteX1" fmla="*/ 822295 w 1022414"/>
                                  <a:gd name="connsiteY1" fmla="*/ 1487 h 2680599"/>
                                  <a:gd name="connsiteX2" fmla="*/ 787278 w 1022414"/>
                                  <a:gd name="connsiteY2" fmla="*/ 37164 h 2680599"/>
                                  <a:gd name="connsiteX3" fmla="*/ 787278 w 1022414"/>
                                  <a:gd name="connsiteY3" fmla="*/ 160053 h 2680599"/>
                                  <a:gd name="connsiteX4" fmla="*/ 799170 w 1022414"/>
                                  <a:gd name="connsiteY4" fmla="*/ 191766 h 2680599"/>
                                  <a:gd name="connsiteX5" fmla="*/ 799831 w 1022414"/>
                                  <a:gd name="connsiteY5" fmla="*/ 312013 h 2680599"/>
                                  <a:gd name="connsiteX6" fmla="*/ 853347 w 1022414"/>
                                  <a:gd name="connsiteY6" fmla="*/ 364207 h 2680599"/>
                                  <a:gd name="connsiteX7" fmla="*/ 887043 w 1022414"/>
                                  <a:gd name="connsiteY7" fmla="*/ 397903 h 2680599"/>
                                  <a:gd name="connsiteX8" fmla="*/ 886382 w 1022414"/>
                                  <a:gd name="connsiteY8" fmla="*/ 2472481 h 2680599"/>
                                  <a:gd name="connsiteX9" fmla="*/ 841455 w 1022414"/>
                                  <a:gd name="connsiteY9" fmla="*/ 2516087 h 2680599"/>
                                  <a:gd name="connsiteX10" fmla="*/ 190672 w 1022414"/>
                                  <a:gd name="connsiteY10" fmla="*/ 2516087 h 2680599"/>
                                  <a:gd name="connsiteX11" fmla="*/ 151691 w 1022414"/>
                                  <a:gd name="connsiteY11" fmla="*/ 2503533 h 2680599"/>
                                  <a:gd name="connsiteX12" fmla="*/ 52587 w 1022414"/>
                                  <a:gd name="connsiteY12" fmla="*/ 2494284 h 2680599"/>
                                  <a:gd name="connsiteX13" fmla="*/ 392 w 1022414"/>
                                  <a:gd name="connsiteY13" fmla="*/ 2574889 h 2680599"/>
                                  <a:gd name="connsiteX14" fmla="*/ 65801 w 1022414"/>
                                  <a:gd name="connsiteY14" fmla="*/ 2680600 h 2680599"/>
                                  <a:gd name="connsiteX15" fmla="*/ 119317 w 1022414"/>
                                  <a:gd name="connsiteY15" fmla="*/ 2680600 h 2680599"/>
                                  <a:gd name="connsiteX16" fmla="*/ 184725 w 1022414"/>
                                  <a:gd name="connsiteY16" fmla="*/ 2612548 h 2680599"/>
                                  <a:gd name="connsiteX17" fmla="*/ 216439 w 1022414"/>
                                  <a:gd name="connsiteY17" fmla="*/ 2588103 h 2680599"/>
                                  <a:gd name="connsiteX18" fmla="*/ 832205 w 1022414"/>
                                  <a:gd name="connsiteY18" fmla="*/ 2589424 h 2680599"/>
                                  <a:gd name="connsiteX19" fmla="*/ 934613 w 1022414"/>
                                  <a:gd name="connsiteY19" fmla="*/ 2551764 h 2680599"/>
                                  <a:gd name="connsiteX20" fmla="*/ 959058 w 1022414"/>
                                  <a:gd name="connsiteY20" fmla="*/ 2497587 h 2680599"/>
                                  <a:gd name="connsiteX21" fmla="*/ 958397 w 1022414"/>
                                  <a:gd name="connsiteY21" fmla="*/ 395921 h 2680599"/>
                                  <a:gd name="connsiteX22" fmla="*/ 987468 w 1022414"/>
                                  <a:gd name="connsiteY22" fmla="*/ 364207 h 2680599"/>
                                  <a:gd name="connsiteX23" fmla="*/ 1009271 w 1022414"/>
                                  <a:gd name="connsiteY23" fmla="*/ 341083 h 2680599"/>
                                  <a:gd name="connsiteX24" fmla="*/ 1009271 w 1022414"/>
                                  <a:gd name="connsiteY24" fmla="*/ 191106 h 2680599"/>
                                  <a:gd name="connsiteX25" fmla="*/ 1021163 w 1022414"/>
                                  <a:gd name="connsiteY25" fmla="*/ 162035 h 2680599"/>
                                  <a:gd name="connsiteX26" fmla="*/ 1021163 w 1022414"/>
                                  <a:gd name="connsiteY26" fmla="*/ 33861 h 2680599"/>
                                  <a:gd name="connsiteX27" fmla="*/ 985486 w 1022414"/>
                                  <a:gd name="connsiteY27" fmla="*/ 1487 h 2680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22414" h="2680599">
                                    <a:moveTo>
                                      <a:pt x="985486" y="1487"/>
                                    </a:moveTo>
                                    <a:cubicBezTo>
                                      <a:pt x="931309" y="-496"/>
                                      <a:pt x="876472" y="-496"/>
                                      <a:pt x="822295" y="1487"/>
                                    </a:cubicBezTo>
                                    <a:cubicBezTo>
                                      <a:pt x="793885" y="2808"/>
                                      <a:pt x="787939" y="8754"/>
                                      <a:pt x="787278" y="37164"/>
                                    </a:cubicBezTo>
                                    <a:cubicBezTo>
                                      <a:pt x="785296" y="78127"/>
                                      <a:pt x="785957" y="119090"/>
                                      <a:pt x="787278" y="160053"/>
                                    </a:cubicBezTo>
                                    <a:cubicBezTo>
                                      <a:pt x="787278" y="171946"/>
                                      <a:pt x="790582" y="182517"/>
                                      <a:pt x="799170" y="191766"/>
                                    </a:cubicBezTo>
                                    <a:cubicBezTo>
                                      <a:pt x="799170" y="232069"/>
                                      <a:pt x="799831" y="272371"/>
                                      <a:pt x="799831" y="312013"/>
                                    </a:cubicBezTo>
                                    <a:cubicBezTo>
                                      <a:pt x="799831" y="364868"/>
                                      <a:pt x="799831" y="366189"/>
                                      <a:pt x="853347" y="364207"/>
                                    </a:cubicBezTo>
                                    <a:cubicBezTo>
                                      <a:pt x="879775" y="362886"/>
                                      <a:pt x="887043" y="370154"/>
                                      <a:pt x="887043" y="397903"/>
                                    </a:cubicBezTo>
                                    <a:cubicBezTo>
                                      <a:pt x="886382" y="1089649"/>
                                      <a:pt x="886382" y="1780735"/>
                                      <a:pt x="886382" y="2472481"/>
                                    </a:cubicBezTo>
                                    <a:cubicBezTo>
                                      <a:pt x="886382" y="2511462"/>
                                      <a:pt x="881757" y="2516087"/>
                                      <a:pt x="841455" y="2516087"/>
                                    </a:cubicBezTo>
                                    <a:cubicBezTo>
                                      <a:pt x="624747" y="2516087"/>
                                      <a:pt x="408040" y="2516087"/>
                                      <a:pt x="190672" y="2516087"/>
                                    </a:cubicBezTo>
                                    <a:cubicBezTo>
                                      <a:pt x="176136" y="2516087"/>
                                      <a:pt x="164244" y="2513444"/>
                                      <a:pt x="151691" y="2503533"/>
                                    </a:cubicBezTo>
                                    <a:cubicBezTo>
                                      <a:pt x="121299" y="2481070"/>
                                      <a:pt x="86943" y="2479088"/>
                                      <a:pt x="52587" y="2494284"/>
                                    </a:cubicBezTo>
                                    <a:cubicBezTo>
                                      <a:pt x="18231" y="2509480"/>
                                      <a:pt x="3035" y="2538551"/>
                                      <a:pt x="392" y="2574889"/>
                                    </a:cubicBezTo>
                                    <a:cubicBezTo>
                                      <a:pt x="-3572" y="2626422"/>
                                      <a:pt x="22855" y="2658796"/>
                                      <a:pt x="65801" y="2680600"/>
                                    </a:cubicBezTo>
                                    <a:cubicBezTo>
                                      <a:pt x="83639" y="2680600"/>
                                      <a:pt x="101478" y="2680600"/>
                                      <a:pt x="119317" y="2680600"/>
                                    </a:cubicBezTo>
                                    <a:cubicBezTo>
                                      <a:pt x="150369" y="2666725"/>
                                      <a:pt x="178118" y="2648225"/>
                                      <a:pt x="184725" y="2612548"/>
                                    </a:cubicBezTo>
                                    <a:cubicBezTo>
                                      <a:pt x="188689" y="2592067"/>
                                      <a:pt x="197939" y="2588103"/>
                                      <a:pt x="216439" y="2588103"/>
                                    </a:cubicBezTo>
                                    <a:cubicBezTo>
                                      <a:pt x="421914" y="2588763"/>
                                      <a:pt x="626729" y="2587442"/>
                                      <a:pt x="832205" y="2589424"/>
                                    </a:cubicBezTo>
                                    <a:cubicBezTo>
                                      <a:pt x="873829" y="2590084"/>
                                      <a:pt x="904881" y="2579513"/>
                                      <a:pt x="934613" y="2551764"/>
                                    </a:cubicBezTo>
                                    <a:cubicBezTo>
                                      <a:pt x="951130" y="2535908"/>
                                      <a:pt x="959058" y="2520712"/>
                                      <a:pt x="959058" y="2497587"/>
                                    </a:cubicBezTo>
                                    <a:cubicBezTo>
                                      <a:pt x="958397" y="1797252"/>
                                      <a:pt x="958397" y="1096917"/>
                                      <a:pt x="958397" y="395921"/>
                                    </a:cubicBezTo>
                                    <a:cubicBezTo>
                                      <a:pt x="958397" y="374118"/>
                                      <a:pt x="960379" y="358922"/>
                                      <a:pt x="987468" y="364207"/>
                                    </a:cubicBezTo>
                                    <a:cubicBezTo>
                                      <a:pt x="1005968" y="367511"/>
                                      <a:pt x="1009271" y="357600"/>
                                      <a:pt x="1009271" y="341083"/>
                                    </a:cubicBezTo>
                                    <a:cubicBezTo>
                                      <a:pt x="1008610" y="290871"/>
                                      <a:pt x="1009271" y="241319"/>
                                      <a:pt x="1009271" y="191106"/>
                                    </a:cubicBezTo>
                                    <a:cubicBezTo>
                                      <a:pt x="1016538" y="182517"/>
                                      <a:pt x="1020503" y="173267"/>
                                      <a:pt x="1021163" y="162035"/>
                                    </a:cubicBezTo>
                                    <a:cubicBezTo>
                                      <a:pt x="1022485" y="119090"/>
                                      <a:pt x="1023145" y="76145"/>
                                      <a:pt x="1021163" y="33861"/>
                                    </a:cubicBezTo>
                                    <a:cubicBezTo>
                                      <a:pt x="1019181" y="8094"/>
                                      <a:pt x="1012574" y="2147"/>
                                      <a:pt x="985486" y="1487"/>
                                    </a:cubicBezTo>
                                    <a:close/>
                                  </a:path>
                                </a:pathLst>
                              </a:custGeom>
                              <a:grpFill/>
                              <a:ln w="6599" cap="flat">
                                <a:solidFill>
                                  <a:schemeClr val="bg1">
                                    <a:lumMod val="50000"/>
                                  </a:schemeClr>
                                </a:solidFill>
                                <a:prstDash val="solid"/>
                                <a:miter/>
                              </a:ln>
                            </wps:spPr>
                            <wps:bodyPr rtlCol="0" anchor="ctr"/>
                          </wps:wsp>
                          <wps:wsp>
                            <wps:cNvPr id="2074269594" name="Freeform: Shape 2074269594"/>
                            <wps:cNvSpPr/>
                            <wps:spPr>
                              <a:xfrm>
                                <a:off x="9054590" y="3197426"/>
                                <a:ext cx="1411831" cy="236127"/>
                              </a:xfrm>
                              <a:custGeom>
                                <a:avLst/>
                                <a:gdLst>
                                  <a:gd name="connsiteX0" fmla="*/ 1409189 w 1411831"/>
                                  <a:gd name="connsiteY0" fmla="*/ 73007 h 236127"/>
                                  <a:gd name="connsiteX1" fmla="*/ 1238730 w 1411831"/>
                                  <a:gd name="connsiteY1" fmla="*/ 45257 h 236127"/>
                                  <a:gd name="connsiteX2" fmla="*/ 1212963 w 1411831"/>
                                  <a:gd name="connsiteY2" fmla="*/ 55168 h 236127"/>
                                  <a:gd name="connsiteX3" fmla="*/ 385775 w 1411831"/>
                                  <a:gd name="connsiteY3" fmla="*/ 55168 h 236127"/>
                                  <a:gd name="connsiteX4" fmla="*/ 363972 w 1411831"/>
                                  <a:gd name="connsiteY4" fmla="*/ 34687 h 236127"/>
                                  <a:gd name="connsiteX5" fmla="*/ 340848 w 1411831"/>
                                  <a:gd name="connsiteY5" fmla="*/ 12884 h 236127"/>
                                  <a:gd name="connsiteX6" fmla="*/ 190870 w 1411831"/>
                                  <a:gd name="connsiteY6" fmla="*/ 12884 h 236127"/>
                                  <a:gd name="connsiteX7" fmla="*/ 165103 w 1411831"/>
                                  <a:gd name="connsiteY7" fmla="*/ 991 h 236127"/>
                                  <a:gd name="connsiteX8" fmla="*/ 31643 w 1411831"/>
                                  <a:gd name="connsiteY8" fmla="*/ 991 h 236127"/>
                                  <a:gd name="connsiteX9" fmla="*/ 1251 w 1411831"/>
                                  <a:gd name="connsiteY9" fmla="*/ 34026 h 236127"/>
                                  <a:gd name="connsiteX10" fmla="*/ 1251 w 1411831"/>
                                  <a:gd name="connsiteY10" fmla="*/ 199860 h 236127"/>
                                  <a:gd name="connsiteX11" fmla="*/ 37589 w 1411831"/>
                                  <a:gd name="connsiteY11" fmla="*/ 234877 h 236127"/>
                                  <a:gd name="connsiteX12" fmla="*/ 160478 w 1411831"/>
                                  <a:gd name="connsiteY12" fmla="*/ 234877 h 236127"/>
                                  <a:gd name="connsiteX13" fmla="*/ 192192 w 1411831"/>
                                  <a:gd name="connsiteY13" fmla="*/ 222984 h 236127"/>
                                  <a:gd name="connsiteX14" fmla="*/ 339526 w 1411831"/>
                                  <a:gd name="connsiteY14" fmla="*/ 223645 h 236127"/>
                                  <a:gd name="connsiteX15" fmla="*/ 363972 w 1411831"/>
                                  <a:gd name="connsiteY15" fmla="*/ 199860 h 236127"/>
                                  <a:gd name="connsiteX16" fmla="*/ 363311 w 1411831"/>
                                  <a:gd name="connsiteY16" fmla="*/ 151629 h 236127"/>
                                  <a:gd name="connsiteX17" fmla="*/ 386435 w 1411831"/>
                                  <a:gd name="connsiteY17" fmla="*/ 126523 h 236127"/>
                                  <a:gd name="connsiteX18" fmla="*/ 1203053 w 1411831"/>
                                  <a:gd name="connsiteY18" fmla="*/ 126523 h 236127"/>
                                  <a:gd name="connsiteX19" fmla="*/ 1230802 w 1411831"/>
                                  <a:gd name="connsiteY19" fmla="*/ 145022 h 236127"/>
                                  <a:gd name="connsiteX20" fmla="*/ 1339817 w 1411831"/>
                                  <a:gd name="connsiteY20" fmla="*/ 196556 h 236127"/>
                                  <a:gd name="connsiteX21" fmla="*/ 1411832 w 1411831"/>
                                  <a:gd name="connsiteY21" fmla="*/ 124541 h 236127"/>
                                  <a:gd name="connsiteX22" fmla="*/ 1411832 w 1411831"/>
                                  <a:gd name="connsiteY22" fmla="*/ 76310 h 236127"/>
                                  <a:gd name="connsiteX23" fmla="*/ 1409189 w 1411831"/>
                                  <a:gd name="connsiteY23" fmla="*/ 73007 h 2361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1411831" h="236127">
                                    <a:moveTo>
                                      <a:pt x="1409189" y="73007"/>
                                    </a:moveTo>
                                    <a:cubicBezTo>
                                      <a:pt x="1375494" y="-8259"/>
                                      <a:pt x="1294889" y="-21472"/>
                                      <a:pt x="1238730" y="45257"/>
                                    </a:cubicBezTo>
                                    <a:cubicBezTo>
                                      <a:pt x="1230802" y="54507"/>
                                      <a:pt x="1222874" y="55168"/>
                                      <a:pt x="1212963" y="55168"/>
                                    </a:cubicBezTo>
                                    <a:cubicBezTo>
                                      <a:pt x="937454" y="55168"/>
                                      <a:pt x="661284" y="55168"/>
                                      <a:pt x="385775" y="55168"/>
                                    </a:cubicBezTo>
                                    <a:cubicBezTo>
                                      <a:pt x="370579" y="55168"/>
                                      <a:pt x="361329" y="51864"/>
                                      <a:pt x="363972" y="34687"/>
                                    </a:cubicBezTo>
                                    <a:cubicBezTo>
                                      <a:pt x="366614" y="16187"/>
                                      <a:pt x="357365" y="12884"/>
                                      <a:pt x="340848" y="12884"/>
                                    </a:cubicBezTo>
                                    <a:cubicBezTo>
                                      <a:pt x="290635" y="13544"/>
                                      <a:pt x="241083" y="12884"/>
                                      <a:pt x="190870" y="12884"/>
                                    </a:cubicBezTo>
                                    <a:cubicBezTo>
                                      <a:pt x="184263" y="4955"/>
                                      <a:pt x="175674" y="991"/>
                                      <a:pt x="165103" y="991"/>
                                    </a:cubicBezTo>
                                    <a:cubicBezTo>
                                      <a:pt x="120837" y="-330"/>
                                      <a:pt x="75909" y="-330"/>
                                      <a:pt x="31643" y="991"/>
                                    </a:cubicBezTo>
                                    <a:cubicBezTo>
                                      <a:pt x="10501" y="1652"/>
                                      <a:pt x="1912" y="14205"/>
                                      <a:pt x="1251" y="34026"/>
                                    </a:cubicBezTo>
                                    <a:cubicBezTo>
                                      <a:pt x="-71" y="89524"/>
                                      <a:pt x="-731" y="144362"/>
                                      <a:pt x="1251" y="199860"/>
                                    </a:cubicBezTo>
                                    <a:cubicBezTo>
                                      <a:pt x="2572" y="227609"/>
                                      <a:pt x="8519" y="233555"/>
                                      <a:pt x="37589" y="234877"/>
                                    </a:cubicBezTo>
                                    <a:cubicBezTo>
                                      <a:pt x="78552" y="236859"/>
                                      <a:pt x="119515" y="236198"/>
                                      <a:pt x="160478" y="234877"/>
                                    </a:cubicBezTo>
                                    <a:cubicBezTo>
                                      <a:pt x="172371" y="234877"/>
                                      <a:pt x="182942" y="230913"/>
                                      <a:pt x="192192" y="222984"/>
                                    </a:cubicBezTo>
                                    <a:cubicBezTo>
                                      <a:pt x="241083" y="222984"/>
                                      <a:pt x="290635" y="222323"/>
                                      <a:pt x="339526" y="223645"/>
                                    </a:cubicBezTo>
                                    <a:cubicBezTo>
                                      <a:pt x="357365" y="224306"/>
                                      <a:pt x="365954" y="219681"/>
                                      <a:pt x="363972" y="199860"/>
                                    </a:cubicBezTo>
                                    <a:cubicBezTo>
                                      <a:pt x="362650" y="184003"/>
                                      <a:pt x="364632" y="167486"/>
                                      <a:pt x="363311" y="151629"/>
                                    </a:cubicBezTo>
                                    <a:cubicBezTo>
                                      <a:pt x="361990" y="133791"/>
                                      <a:pt x="367275" y="126523"/>
                                      <a:pt x="386435" y="126523"/>
                                    </a:cubicBezTo>
                                    <a:cubicBezTo>
                                      <a:pt x="658641" y="127184"/>
                                      <a:pt x="930847" y="127184"/>
                                      <a:pt x="1203053" y="126523"/>
                                    </a:cubicBezTo>
                                    <a:cubicBezTo>
                                      <a:pt x="1218249" y="126523"/>
                                      <a:pt x="1224195" y="131808"/>
                                      <a:pt x="1230802" y="145022"/>
                                    </a:cubicBezTo>
                                    <a:cubicBezTo>
                                      <a:pt x="1250623" y="187968"/>
                                      <a:pt x="1292907" y="206467"/>
                                      <a:pt x="1339817" y="196556"/>
                                    </a:cubicBezTo>
                                    <a:cubicBezTo>
                                      <a:pt x="1379458" y="187968"/>
                                      <a:pt x="1397957" y="158897"/>
                                      <a:pt x="1411832" y="124541"/>
                                    </a:cubicBezTo>
                                    <a:cubicBezTo>
                                      <a:pt x="1411832" y="108684"/>
                                      <a:pt x="1411832" y="92167"/>
                                      <a:pt x="1411832" y="76310"/>
                                    </a:cubicBezTo>
                                    <a:cubicBezTo>
                                      <a:pt x="1411171" y="74989"/>
                                      <a:pt x="1409189" y="74328"/>
                                      <a:pt x="1409189" y="73007"/>
                                    </a:cubicBezTo>
                                    <a:close/>
                                  </a:path>
                                </a:pathLst>
                              </a:custGeom>
                              <a:grpFill/>
                              <a:ln w="6599" cap="flat">
                                <a:solidFill>
                                  <a:schemeClr val="bg1">
                                    <a:lumMod val="50000"/>
                                  </a:schemeClr>
                                </a:solidFill>
                                <a:prstDash val="solid"/>
                                <a:miter/>
                              </a:ln>
                            </wps:spPr>
                            <wps:bodyPr rtlCol="0" anchor="ctr"/>
                          </wps:wsp>
                          <wps:wsp>
                            <wps:cNvPr id="2074269595" name="Freeform: Shape 2074269595"/>
                            <wps:cNvSpPr/>
                            <wps:spPr>
                              <a:xfrm>
                                <a:off x="3731721" y="2321991"/>
                                <a:ext cx="2214270" cy="1321734"/>
                              </a:xfrm>
                              <a:custGeom>
                                <a:avLst/>
                                <a:gdLst>
                                  <a:gd name="connsiteX0" fmla="*/ 1864067 w 2214270"/>
                                  <a:gd name="connsiteY0" fmla="*/ 1293985 h 1321734"/>
                                  <a:gd name="connsiteX1" fmla="*/ 1891816 w 2214270"/>
                                  <a:gd name="connsiteY1" fmla="*/ 1319752 h 1321734"/>
                                  <a:gd name="connsiteX2" fmla="*/ 2041794 w 2214270"/>
                                  <a:gd name="connsiteY2" fmla="*/ 1321734 h 1321734"/>
                                  <a:gd name="connsiteX3" fmla="*/ 2185825 w 2214270"/>
                                  <a:gd name="connsiteY3" fmla="*/ 1321074 h 1321734"/>
                                  <a:gd name="connsiteX4" fmla="*/ 2214235 w 2214270"/>
                                  <a:gd name="connsiteY4" fmla="*/ 1292663 h 1321734"/>
                                  <a:gd name="connsiteX5" fmla="*/ 2214235 w 2214270"/>
                                  <a:gd name="connsiteY5" fmla="*/ 1135418 h 1321734"/>
                                  <a:gd name="connsiteX6" fmla="*/ 2185825 w 2214270"/>
                                  <a:gd name="connsiteY6" fmla="*/ 1107009 h 1321734"/>
                                  <a:gd name="connsiteX7" fmla="*/ 2041794 w 2214270"/>
                                  <a:gd name="connsiteY7" fmla="*/ 1106348 h 1321734"/>
                                  <a:gd name="connsiteX8" fmla="*/ 1908334 w 2214270"/>
                                  <a:gd name="connsiteY8" fmla="*/ 1108330 h 1321734"/>
                                  <a:gd name="connsiteX9" fmla="*/ 1866049 w 2214270"/>
                                  <a:gd name="connsiteY9" fmla="*/ 1150614 h 1321734"/>
                                  <a:gd name="connsiteX10" fmla="*/ 1834336 w 2214270"/>
                                  <a:gd name="connsiteY10" fmla="*/ 1183649 h 1321734"/>
                                  <a:gd name="connsiteX11" fmla="*/ 170710 w 2214270"/>
                                  <a:gd name="connsiteY11" fmla="*/ 1183649 h 1321734"/>
                                  <a:gd name="connsiteX12" fmla="*/ 139657 w 2214270"/>
                                  <a:gd name="connsiteY12" fmla="*/ 1153257 h 1321734"/>
                                  <a:gd name="connsiteX13" fmla="*/ 139657 w 2214270"/>
                                  <a:gd name="connsiteY13" fmla="*/ 213090 h 1321734"/>
                                  <a:gd name="connsiteX14" fmla="*/ 157496 w 2214270"/>
                                  <a:gd name="connsiteY14" fmla="*/ 172127 h 1321734"/>
                                  <a:gd name="connsiteX15" fmla="*/ 179959 w 2214270"/>
                                  <a:gd name="connsiteY15" fmla="*/ 53863 h 1321734"/>
                                  <a:gd name="connsiteX16" fmla="*/ 86801 w 2214270"/>
                                  <a:gd name="connsiteY16" fmla="*/ 347 h 1321734"/>
                                  <a:gd name="connsiteX17" fmla="*/ 3554 w 2214270"/>
                                  <a:gd name="connsiteY17" fmla="*/ 71702 h 1321734"/>
                                  <a:gd name="connsiteX18" fmla="*/ 44517 w 2214270"/>
                                  <a:gd name="connsiteY18" fmla="*/ 181377 h 1321734"/>
                                  <a:gd name="connsiteX19" fmla="*/ 66981 w 2214270"/>
                                  <a:gd name="connsiteY19" fmla="*/ 223661 h 1321734"/>
                                  <a:gd name="connsiteX20" fmla="*/ 66320 w 2214270"/>
                                  <a:gd name="connsiteY20" fmla="*/ 1222630 h 1321734"/>
                                  <a:gd name="connsiteX21" fmla="*/ 100676 w 2214270"/>
                                  <a:gd name="connsiteY21" fmla="*/ 1256325 h 1321734"/>
                                  <a:gd name="connsiteX22" fmla="*/ 1825747 w 2214270"/>
                                  <a:gd name="connsiteY22" fmla="*/ 1255665 h 1321734"/>
                                  <a:gd name="connsiteX23" fmla="*/ 1864067 w 2214270"/>
                                  <a:gd name="connsiteY23" fmla="*/ 1293985 h 1321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2214270" h="1321734">
                                    <a:moveTo>
                                      <a:pt x="1864067" y="1293985"/>
                                    </a:moveTo>
                                    <a:cubicBezTo>
                                      <a:pt x="1862746" y="1317109"/>
                                      <a:pt x="1872656" y="1319752"/>
                                      <a:pt x="1891816" y="1319752"/>
                                    </a:cubicBezTo>
                                    <a:cubicBezTo>
                                      <a:pt x="1942029" y="1319752"/>
                                      <a:pt x="1991581" y="1316449"/>
                                      <a:pt x="2041794" y="1321734"/>
                                    </a:cubicBezTo>
                                    <a:cubicBezTo>
                                      <a:pt x="2090024" y="1321734"/>
                                      <a:pt x="2137595" y="1320413"/>
                                      <a:pt x="2185825" y="1321074"/>
                                    </a:cubicBezTo>
                                    <a:cubicBezTo>
                                      <a:pt x="2206307" y="1321074"/>
                                      <a:pt x="2214235" y="1313145"/>
                                      <a:pt x="2214235" y="1292663"/>
                                    </a:cubicBezTo>
                                    <a:cubicBezTo>
                                      <a:pt x="2213574" y="1240469"/>
                                      <a:pt x="2213574" y="1187613"/>
                                      <a:pt x="2214235" y="1135418"/>
                                    </a:cubicBezTo>
                                    <a:cubicBezTo>
                                      <a:pt x="2214896" y="1114276"/>
                                      <a:pt x="2206307" y="1107009"/>
                                      <a:pt x="2185825" y="1107009"/>
                                    </a:cubicBezTo>
                                    <a:cubicBezTo>
                                      <a:pt x="2137595" y="1107669"/>
                                      <a:pt x="2090024" y="1107009"/>
                                      <a:pt x="2041794" y="1106348"/>
                                    </a:cubicBezTo>
                                    <a:cubicBezTo>
                                      <a:pt x="1997527" y="1107009"/>
                                      <a:pt x="1952600" y="1107669"/>
                                      <a:pt x="1908334" y="1108330"/>
                                    </a:cubicBezTo>
                                    <a:cubicBezTo>
                                      <a:pt x="1865389" y="1108330"/>
                                      <a:pt x="1864067" y="1108330"/>
                                      <a:pt x="1866049" y="1150614"/>
                                    </a:cubicBezTo>
                                    <a:cubicBezTo>
                                      <a:pt x="1867371" y="1175721"/>
                                      <a:pt x="1861425" y="1183649"/>
                                      <a:pt x="1834336" y="1183649"/>
                                    </a:cubicBezTo>
                                    <a:cubicBezTo>
                                      <a:pt x="1280014" y="1182988"/>
                                      <a:pt x="725692" y="1182988"/>
                                      <a:pt x="170710" y="1183649"/>
                                    </a:cubicBezTo>
                                    <a:cubicBezTo>
                                      <a:pt x="146925" y="1183649"/>
                                      <a:pt x="139657" y="1178364"/>
                                      <a:pt x="139657" y="1153257"/>
                                    </a:cubicBezTo>
                                    <a:cubicBezTo>
                                      <a:pt x="140318" y="840089"/>
                                      <a:pt x="140318" y="526259"/>
                                      <a:pt x="139657" y="213090"/>
                                    </a:cubicBezTo>
                                    <a:cubicBezTo>
                                      <a:pt x="139657" y="195912"/>
                                      <a:pt x="142960" y="184020"/>
                                      <a:pt x="157496" y="172127"/>
                                    </a:cubicBezTo>
                                    <a:cubicBezTo>
                                      <a:pt x="189870" y="145699"/>
                                      <a:pt x="198459" y="94826"/>
                                      <a:pt x="179959" y="53863"/>
                                    </a:cubicBezTo>
                                    <a:cubicBezTo>
                                      <a:pt x="163442" y="17525"/>
                                      <a:pt x="128425" y="-2957"/>
                                      <a:pt x="86801" y="347"/>
                                    </a:cubicBezTo>
                                    <a:cubicBezTo>
                                      <a:pt x="43856" y="3650"/>
                                      <a:pt x="14786" y="28757"/>
                                      <a:pt x="3554" y="71702"/>
                                    </a:cubicBezTo>
                                    <a:cubicBezTo>
                                      <a:pt x="-7678" y="114647"/>
                                      <a:pt x="8179" y="162217"/>
                                      <a:pt x="44517" y="181377"/>
                                    </a:cubicBezTo>
                                    <a:cubicBezTo>
                                      <a:pt x="64338" y="191948"/>
                                      <a:pt x="66981" y="204501"/>
                                      <a:pt x="66981" y="223661"/>
                                    </a:cubicBezTo>
                                    <a:cubicBezTo>
                                      <a:pt x="66320" y="556651"/>
                                      <a:pt x="66981" y="889641"/>
                                      <a:pt x="66320" y="1222630"/>
                                    </a:cubicBezTo>
                                    <a:cubicBezTo>
                                      <a:pt x="66320" y="1250379"/>
                                      <a:pt x="73588" y="1256325"/>
                                      <a:pt x="100676" y="1256325"/>
                                    </a:cubicBezTo>
                                    <a:cubicBezTo>
                                      <a:pt x="675479" y="1255665"/>
                                      <a:pt x="1250944" y="1255665"/>
                                      <a:pt x="1825747" y="1255665"/>
                                    </a:cubicBezTo>
                                    <a:cubicBezTo>
                                      <a:pt x="1864067" y="1256325"/>
                                      <a:pt x="1866049" y="1256325"/>
                                      <a:pt x="1864067" y="1293985"/>
                                    </a:cubicBezTo>
                                    <a:close/>
                                  </a:path>
                                </a:pathLst>
                              </a:custGeom>
                              <a:grpFill/>
                              <a:ln w="6599" cap="flat">
                                <a:solidFill>
                                  <a:schemeClr val="bg1">
                                    <a:lumMod val="50000"/>
                                  </a:schemeClr>
                                </a:solidFill>
                                <a:prstDash val="solid"/>
                                <a:miter/>
                              </a:ln>
                            </wps:spPr>
                            <wps:bodyPr rtlCol="0" anchor="ctr"/>
                          </wps:wsp>
                          <wps:wsp>
                            <wps:cNvPr id="2074269596" name="Freeform: Shape 2074269596"/>
                            <wps:cNvSpPr/>
                            <wps:spPr>
                              <a:xfrm>
                                <a:off x="8128663" y="97002"/>
                                <a:ext cx="1002965" cy="2721551"/>
                              </a:xfrm>
                              <a:custGeom>
                                <a:avLst/>
                                <a:gdLst>
                                  <a:gd name="connsiteX0" fmla="*/ 172666 w 1002965"/>
                                  <a:gd name="connsiteY0" fmla="*/ 2721517 h 2721551"/>
                                  <a:gd name="connsiteX1" fmla="*/ 216272 w 1002965"/>
                                  <a:gd name="connsiteY1" fmla="*/ 2678572 h 2721551"/>
                                  <a:gd name="connsiteX2" fmla="*/ 210986 w 1002965"/>
                                  <a:gd name="connsiteY2" fmla="*/ 2373992 h 2721551"/>
                                  <a:gd name="connsiteX3" fmla="*/ 201076 w 1002965"/>
                                  <a:gd name="connsiteY3" fmla="*/ 2371349 h 2721551"/>
                                  <a:gd name="connsiteX4" fmla="*/ 163416 w 1002965"/>
                                  <a:gd name="connsiteY4" fmla="*/ 2332368 h 2721551"/>
                                  <a:gd name="connsiteX5" fmla="*/ 163416 w 1002965"/>
                                  <a:gd name="connsiteY5" fmla="*/ 711687 h 2721551"/>
                                  <a:gd name="connsiteX6" fmla="*/ 199754 w 1002965"/>
                                  <a:gd name="connsiteY6" fmla="*/ 674027 h 2721551"/>
                                  <a:gd name="connsiteX7" fmla="*/ 909339 w 1002965"/>
                                  <a:gd name="connsiteY7" fmla="*/ 674688 h 2721551"/>
                                  <a:gd name="connsiteX8" fmla="*/ 943035 w 1002965"/>
                                  <a:gd name="connsiteY8" fmla="*/ 639671 h 2721551"/>
                                  <a:gd name="connsiteX9" fmla="*/ 941053 w 1002965"/>
                                  <a:gd name="connsiteY9" fmla="*/ 222113 h 2721551"/>
                                  <a:gd name="connsiteX10" fmla="*/ 964177 w 1002965"/>
                                  <a:gd name="connsiteY10" fmla="*/ 176525 h 2721551"/>
                                  <a:gd name="connsiteX11" fmla="*/ 995229 w 1002965"/>
                                  <a:gd name="connsiteY11" fmla="*/ 58921 h 2721551"/>
                                  <a:gd name="connsiteX12" fmla="*/ 894804 w 1002965"/>
                                  <a:gd name="connsiteY12" fmla="*/ 780 h 2721551"/>
                                  <a:gd name="connsiteX13" fmla="*/ 813538 w 1002965"/>
                                  <a:gd name="connsiteY13" fmla="*/ 80724 h 2721551"/>
                                  <a:gd name="connsiteX14" fmla="*/ 867055 w 1002965"/>
                                  <a:gd name="connsiteY14" fmla="*/ 187096 h 2721551"/>
                                  <a:gd name="connsiteX15" fmla="*/ 886876 w 1002965"/>
                                  <a:gd name="connsiteY15" fmla="*/ 218809 h 2721551"/>
                                  <a:gd name="connsiteX16" fmla="*/ 886876 w 1002965"/>
                                  <a:gd name="connsiteY16" fmla="*/ 590780 h 2721551"/>
                                  <a:gd name="connsiteX17" fmla="*/ 857144 w 1002965"/>
                                  <a:gd name="connsiteY17" fmla="*/ 619850 h 2721551"/>
                                  <a:gd name="connsiteX18" fmla="*/ 123114 w 1002965"/>
                                  <a:gd name="connsiteY18" fmla="*/ 617208 h 2721551"/>
                                  <a:gd name="connsiteX19" fmla="*/ 88758 w 1002965"/>
                                  <a:gd name="connsiteY19" fmla="*/ 650242 h 2721551"/>
                                  <a:gd name="connsiteX20" fmla="*/ 89418 w 1002965"/>
                                  <a:gd name="connsiteY20" fmla="*/ 2329726 h 2721551"/>
                                  <a:gd name="connsiteX21" fmla="*/ 89418 w 1002965"/>
                                  <a:gd name="connsiteY21" fmla="*/ 2353511 h 2721551"/>
                                  <a:gd name="connsiteX22" fmla="*/ 72240 w 1002965"/>
                                  <a:gd name="connsiteY22" fmla="*/ 2370689 h 2721551"/>
                                  <a:gd name="connsiteX23" fmla="*/ 5510 w 1002965"/>
                                  <a:gd name="connsiteY23" fmla="*/ 2372671 h 2721551"/>
                                  <a:gd name="connsiteX24" fmla="*/ 6171 w 1002965"/>
                                  <a:gd name="connsiteY24" fmla="*/ 2388527 h 2721551"/>
                                  <a:gd name="connsiteX25" fmla="*/ 225 w 1002965"/>
                                  <a:gd name="connsiteY25" fmla="*/ 2687822 h 2721551"/>
                                  <a:gd name="connsiteX26" fmla="*/ 34581 w 1002965"/>
                                  <a:gd name="connsiteY26" fmla="*/ 2721517 h 2721551"/>
                                  <a:gd name="connsiteX27" fmla="*/ 172666 w 1002965"/>
                                  <a:gd name="connsiteY27" fmla="*/ 2721517 h 27215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02965" h="2721551">
                                    <a:moveTo>
                                      <a:pt x="172666" y="2721517"/>
                                    </a:moveTo>
                                    <a:cubicBezTo>
                                      <a:pt x="215611" y="2721517"/>
                                      <a:pt x="215611" y="2720856"/>
                                      <a:pt x="216272" y="2678572"/>
                                    </a:cubicBezTo>
                                    <a:cubicBezTo>
                                      <a:pt x="217593" y="2576825"/>
                                      <a:pt x="205040" y="2475739"/>
                                      <a:pt x="210986" y="2373992"/>
                                    </a:cubicBezTo>
                                    <a:cubicBezTo>
                                      <a:pt x="207683" y="2373331"/>
                                      <a:pt x="204379" y="2371349"/>
                                      <a:pt x="201076" y="2371349"/>
                                    </a:cubicBezTo>
                                    <a:cubicBezTo>
                                      <a:pt x="163416" y="2368707"/>
                                      <a:pt x="163416" y="2369367"/>
                                      <a:pt x="163416" y="2332368"/>
                                    </a:cubicBezTo>
                                    <a:cubicBezTo>
                                      <a:pt x="163416" y="1791921"/>
                                      <a:pt x="163416" y="1252134"/>
                                      <a:pt x="163416" y="711687"/>
                                    </a:cubicBezTo>
                                    <a:cubicBezTo>
                                      <a:pt x="163416" y="669402"/>
                                      <a:pt x="157470" y="674027"/>
                                      <a:pt x="199754" y="674027"/>
                                    </a:cubicBezTo>
                                    <a:cubicBezTo>
                                      <a:pt x="436282" y="674027"/>
                                      <a:pt x="672811" y="674688"/>
                                      <a:pt x="909339" y="674688"/>
                                    </a:cubicBezTo>
                                    <a:cubicBezTo>
                                      <a:pt x="943695" y="674688"/>
                                      <a:pt x="943695" y="674688"/>
                                      <a:pt x="943035" y="639671"/>
                                    </a:cubicBezTo>
                                    <a:cubicBezTo>
                                      <a:pt x="942374" y="500265"/>
                                      <a:pt x="942374" y="360858"/>
                                      <a:pt x="941053" y="222113"/>
                                    </a:cubicBezTo>
                                    <a:cubicBezTo>
                                      <a:pt x="941053" y="201631"/>
                                      <a:pt x="945017" y="188417"/>
                                      <a:pt x="964177" y="176525"/>
                                    </a:cubicBezTo>
                                    <a:cubicBezTo>
                                      <a:pt x="1000515" y="153401"/>
                                      <a:pt x="1012407" y="102527"/>
                                      <a:pt x="995229" y="58921"/>
                                    </a:cubicBezTo>
                                    <a:cubicBezTo>
                                      <a:pt x="979373" y="17298"/>
                                      <a:pt x="941713" y="-4505"/>
                                      <a:pt x="894804" y="780"/>
                                    </a:cubicBezTo>
                                    <a:cubicBezTo>
                                      <a:pt x="851859" y="5405"/>
                                      <a:pt x="822128" y="34476"/>
                                      <a:pt x="813538" y="80724"/>
                                    </a:cubicBezTo>
                                    <a:cubicBezTo>
                                      <a:pt x="805610" y="125651"/>
                                      <a:pt x="826752" y="169918"/>
                                      <a:pt x="867055" y="187096"/>
                                    </a:cubicBezTo>
                                    <a:cubicBezTo>
                                      <a:pt x="883572" y="193703"/>
                                      <a:pt x="886876" y="202292"/>
                                      <a:pt x="886876" y="218809"/>
                                    </a:cubicBezTo>
                                    <a:cubicBezTo>
                                      <a:pt x="886215" y="343020"/>
                                      <a:pt x="885554" y="467230"/>
                                      <a:pt x="886876" y="590780"/>
                                    </a:cubicBezTo>
                                    <a:cubicBezTo>
                                      <a:pt x="886876" y="615226"/>
                                      <a:pt x="880269" y="620511"/>
                                      <a:pt x="857144" y="619850"/>
                                    </a:cubicBezTo>
                                    <a:cubicBezTo>
                                      <a:pt x="612688" y="618529"/>
                                      <a:pt x="368231" y="619190"/>
                                      <a:pt x="123114" y="617208"/>
                                    </a:cubicBezTo>
                                    <a:cubicBezTo>
                                      <a:pt x="97347" y="617208"/>
                                      <a:pt x="88758" y="621832"/>
                                      <a:pt x="88758" y="650242"/>
                                    </a:cubicBezTo>
                                    <a:cubicBezTo>
                                      <a:pt x="90079" y="1209850"/>
                                      <a:pt x="89418" y="1770118"/>
                                      <a:pt x="89418" y="2329726"/>
                                    </a:cubicBezTo>
                                    <a:cubicBezTo>
                                      <a:pt x="89418" y="2337654"/>
                                      <a:pt x="88758" y="2345582"/>
                                      <a:pt x="89418" y="2353511"/>
                                    </a:cubicBezTo>
                                    <a:cubicBezTo>
                                      <a:pt x="90079" y="2366064"/>
                                      <a:pt x="85454" y="2370689"/>
                                      <a:pt x="72240" y="2370689"/>
                                    </a:cubicBezTo>
                                    <a:cubicBezTo>
                                      <a:pt x="49777" y="2370689"/>
                                      <a:pt x="27974" y="2367385"/>
                                      <a:pt x="5510" y="2372671"/>
                                    </a:cubicBezTo>
                                    <a:cubicBezTo>
                                      <a:pt x="5510" y="2377956"/>
                                      <a:pt x="6171" y="2383242"/>
                                      <a:pt x="6171" y="2388527"/>
                                    </a:cubicBezTo>
                                    <a:cubicBezTo>
                                      <a:pt x="10135" y="2488292"/>
                                      <a:pt x="-1757" y="2588057"/>
                                      <a:pt x="225" y="2687822"/>
                                    </a:cubicBezTo>
                                    <a:cubicBezTo>
                                      <a:pt x="885" y="2713589"/>
                                      <a:pt x="8814" y="2722178"/>
                                      <a:pt x="34581" y="2721517"/>
                                    </a:cubicBezTo>
                                    <a:cubicBezTo>
                                      <a:pt x="81490" y="2720195"/>
                                      <a:pt x="127078" y="2721517"/>
                                      <a:pt x="172666" y="2721517"/>
                                    </a:cubicBezTo>
                                    <a:close/>
                                  </a:path>
                                </a:pathLst>
                              </a:custGeom>
                              <a:grpFill/>
                              <a:ln w="6599" cap="flat">
                                <a:solidFill>
                                  <a:schemeClr val="bg1">
                                    <a:lumMod val="50000"/>
                                  </a:schemeClr>
                                </a:solidFill>
                                <a:prstDash val="solid"/>
                                <a:miter/>
                              </a:ln>
                            </wps:spPr>
                            <wps:bodyPr rtlCol="0" anchor="ctr"/>
                          </wps:wsp>
                          <wps:wsp>
                            <wps:cNvPr id="2074269597" name="Freeform: Shape 2074269597"/>
                            <wps:cNvSpPr/>
                            <wps:spPr>
                              <a:xfrm>
                                <a:off x="5761571" y="4189423"/>
                                <a:ext cx="965361" cy="2451243"/>
                              </a:xfrm>
                              <a:custGeom>
                                <a:avLst/>
                                <a:gdLst>
                                  <a:gd name="connsiteX0" fmla="*/ 846399 w 965361"/>
                                  <a:gd name="connsiteY0" fmla="*/ 2292642 h 2451243"/>
                                  <a:gd name="connsiteX1" fmla="*/ 845739 w 965361"/>
                                  <a:gd name="connsiteY1" fmla="*/ 395791 h 2451243"/>
                                  <a:gd name="connsiteX2" fmla="*/ 845739 w 965361"/>
                                  <a:gd name="connsiteY2" fmla="*/ 368702 h 2451243"/>
                                  <a:gd name="connsiteX3" fmla="*/ 862917 w 965361"/>
                                  <a:gd name="connsiteY3" fmla="*/ 351524 h 2451243"/>
                                  <a:gd name="connsiteX4" fmla="*/ 937575 w 965361"/>
                                  <a:gd name="connsiteY4" fmla="*/ 352185 h 2451243"/>
                                  <a:gd name="connsiteX5" fmla="*/ 963342 w 965361"/>
                                  <a:gd name="connsiteY5" fmla="*/ 327078 h 2451243"/>
                                  <a:gd name="connsiteX6" fmla="*/ 965324 w 965361"/>
                                  <a:gd name="connsiteY6" fmla="*/ 177101 h 2451243"/>
                                  <a:gd name="connsiteX7" fmla="*/ 965324 w 965361"/>
                                  <a:gd name="connsiteY7" fmla="*/ 35052 h 2451243"/>
                                  <a:gd name="connsiteX8" fmla="*/ 931629 w 965361"/>
                                  <a:gd name="connsiteY8" fmla="*/ 35 h 2451243"/>
                                  <a:gd name="connsiteX9" fmla="*/ 784294 w 965361"/>
                                  <a:gd name="connsiteY9" fmla="*/ 35 h 2451243"/>
                                  <a:gd name="connsiteX10" fmla="*/ 751260 w 965361"/>
                                  <a:gd name="connsiteY10" fmla="*/ 32409 h 2451243"/>
                                  <a:gd name="connsiteX11" fmla="*/ 751260 w 965361"/>
                                  <a:gd name="connsiteY11" fmla="*/ 177101 h 2451243"/>
                                  <a:gd name="connsiteX12" fmla="*/ 753242 w 965361"/>
                                  <a:gd name="connsiteY12" fmla="*/ 327078 h 2451243"/>
                                  <a:gd name="connsiteX13" fmla="*/ 757866 w 965361"/>
                                  <a:gd name="connsiteY13" fmla="*/ 348882 h 2451243"/>
                                  <a:gd name="connsiteX14" fmla="*/ 773063 w 965361"/>
                                  <a:gd name="connsiteY14" fmla="*/ 382577 h 2451243"/>
                                  <a:gd name="connsiteX15" fmla="*/ 773063 w 965361"/>
                                  <a:gd name="connsiteY15" fmla="*/ 2268197 h 2451243"/>
                                  <a:gd name="connsiteX16" fmla="*/ 720207 w 965361"/>
                                  <a:gd name="connsiteY16" fmla="*/ 2321713 h 2451243"/>
                                  <a:gd name="connsiteX17" fmla="*/ 208830 w 965361"/>
                                  <a:gd name="connsiteY17" fmla="*/ 2322373 h 2451243"/>
                                  <a:gd name="connsiteX18" fmla="*/ 175795 w 965361"/>
                                  <a:gd name="connsiteY18" fmla="*/ 2303213 h 2451243"/>
                                  <a:gd name="connsiteX19" fmla="*/ 65460 w 965361"/>
                                  <a:gd name="connsiteY19" fmla="*/ 2259607 h 2451243"/>
                                  <a:gd name="connsiteX20" fmla="*/ 51 w 965361"/>
                                  <a:gd name="connsiteY20" fmla="*/ 2358712 h 2451243"/>
                                  <a:gd name="connsiteX21" fmla="*/ 70084 w 965361"/>
                                  <a:gd name="connsiteY21" fmla="*/ 2448566 h 2451243"/>
                                  <a:gd name="connsiteX22" fmla="*/ 177117 w 965361"/>
                                  <a:gd name="connsiteY22" fmla="*/ 2399014 h 2451243"/>
                                  <a:gd name="connsiteX23" fmla="*/ 212794 w 965361"/>
                                  <a:gd name="connsiteY23" fmla="*/ 2376550 h 2451243"/>
                                  <a:gd name="connsiteX24" fmla="*/ 703029 w 965361"/>
                                  <a:gd name="connsiteY24" fmla="*/ 2377872 h 2451243"/>
                                  <a:gd name="connsiteX25" fmla="*/ 821293 w 965361"/>
                                  <a:gd name="connsiteY25" fmla="*/ 2340873 h 2451243"/>
                                  <a:gd name="connsiteX26" fmla="*/ 846399 w 965361"/>
                                  <a:gd name="connsiteY26" fmla="*/ 2292642 h 24512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965361" h="2451243">
                                    <a:moveTo>
                                      <a:pt x="846399" y="2292642"/>
                                    </a:moveTo>
                                    <a:cubicBezTo>
                                      <a:pt x="845739" y="1660359"/>
                                      <a:pt x="845739" y="1028075"/>
                                      <a:pt x="845739" y="395791"/>
                                    </a:cubicBezTo>
                                    <a:cubicBezTo>
                                      <a:pt x="845739" y="386541"/>
                                      <a:pt x="846399" y="377952"/>
                                      <a:pt x="845739" y="368702"/>
                                    </a:cubicBezTo>
                                    <a:cubicBezTo>
                                      <a:pt x="845078" y="356149"/>
                                      <a:pt x="850364" y="351524"/>
                                      <a:pt x="862917" y="351524"/>
                                    </a:cubicBezTo>
                                    <a:cubicBezTo>
                                      <a:pt x="888023" y="352185"/>
                                      <a:pt x="913129" y="350203"/>
                                      <a:pt x="937575" y="352185"/>
                                    </a:cubicBezTo>
                                    <a:cubicBezTo>
                                      <a:pt x="957396" y="353506"/>
                                      <a:pt x="964003" y="347560"/>
                                      <a:pt x="963342" y="327078"/>
                                    </a:cubicBezTo>
                                    <a:cubicBezTo>
                                      <a:pt x="963342" y="276866"/>
                                      <a:pt x="960039" y="227314"/>
                                      <a:pt x="965324" y="177101"/>
                                    </a:cubicBezTo>
                                    <a:cubicBezTo>
                                      <a:pt x="965324" y="129531"/>
                                      <a:pt x="964003" y="82622"/>
                                      <a:pt x="965324" y="35052"/>
                                    </a:cubicBezTo>
                                    <a:cubicBezTo>
                                      <a:pt x="965985" y="9945"/>
                                      <a:pt x="958057" y="-625"/>
                                      <a:pt x="931629" y="35"/>
                                    </a:cubicBezTo>
                                    <a:cubicBezTo>
                                      <a:pt x="882738" y="1357"/>
                                      <a:pt x="833185" y="1357"/>
                                      <a:pt x="784294" y="35"/>
                                    </a:cubicBezTo>
                                    <a:cubicBezTo>
                                      <a:pt x="760509" y="-625"/>
                                      <a:pt x="750599" y="7963"/>
                                      <a:pt x="751260" y="32409"/>
                                    </a:cubicBezTo>
                                    <a:cubicBezTo>
                                      <a:pt x="752581" y="80640"/>
                                      <a:pt x="751260" y="128870"/>
                                      <a:pt x="751260" y="177101"/>
                                    </a:cubicBezTo>
                                    <a:cubicBezTo>
                                      <a:pt x="751920" y="227314"/>
                                      <a:pt x="751920" y="276866"/>
                                      <a:pt x="753242" y="327078"/>
                                    </a:cubicBezTo>
                                    <a:cubicBezTo>
                                      <a:pt x="753242" y="335007"/>
                                      <a:pt x="749278" y="346899"/>
                                      <a:pt x="757866" y="348882"/>
                                    </a:cubicBezTo>
                                    <a:cubicBezTo>
                                      <a:pt x="779669" y="354167"/>
                                      <a:pt x="773063" y="370024"/>
                                      <a:pt x="773063" y="382577"/>
                                    </a:cubicBezTo>
                                    <a:cubicBezTo>
                                      <a:pt x="773063" y="1010896"/>
                                      <a:pt x="773063" y="1639877"/>
                                      <a:pt x="773063" y="2268197"/>
                                    </a:cubicBezTo>
                                    <a:cubicBezTo>
                                      <a:pt x="773063" y="2305195"/>
                                      <a:pt x="757206" y="2321713"/>
                                      <a:pt x="720207" y="2321713"/>
                                    </a:cubicBezTo>
                                    <a:cubicBezTo>
                                      <a:pt x="549748" y="2321713"/>
                                      <a:pt x="379289" y="2321713"/>
                                      <a:pt x="208830" y="2322373"/>
                                    </a:cubicBezTo>
                                    <a:cubicBezTo>
                                      <a:pt x="192313" y="2322373"/>
                                      <a:pt x="183724" y="2318409"/>
                                      <a:pt x="175795" y="2303213"/>
                                    </a:cubicBezTo>
                                    <a:cubicBezTo>
                                      <a:pt x="155314" y="2263572"/>
                                      <a:pt x="109726" y="2246394"/>
                                      <a:pt x="65460" y="2259607"/>
                                    </a:cubicBezTo>
                                    <a:cubicBezTo>
                                      <a:pt x="23175" y="2272161"/>
                                      <a:pt x="-1271" y="2309159"/>
                                      <a:pt x="51" y="2358712"/>
                                    </a:cubicBezTo>
                                    <a:cubicBezTo>
                                      <a:pt x="1372" y="2404300"/>
                                      <a:pt x="29782" y="2439977"/>
                                      <a:pt x="70084" y="2448566"/>
                                    </a:cubicBezTo>
                                    <a:cubicBezTo>
                                      <a:pt x="117654" y="2458476"/>
                                      <a:pt x="159939" y="2440638"/>
                                      <a:pt x="177117" y="2399014"/>
                                    </a:cubicBezTo>
                                    <a:cubicBezTo>
                                      <a:pt x="185045" y="2379854"/>
                                      <a:pt x="195616" y="2376550"/>
                                      <a:pt x="212794" y="2376550"/>
                                    </a:cubicBezTo>
                                    <a:cubicBezTo>
                                      <a:pt x="375986" y="2377211"/>
                                      <a:pt x="539838" y="2375229"/>
                                      <a:pt x="703029" y="2377872"/>
                                    </a:cubicBezTo>
                                    <a:cubicBezTo>
                                      <a:pt x="747956" y="2378532"/>
                                      <a:pt x="785616" y="2370604"/>
                                      <a:pt x="821293" y="2340873"/>
                                    </a:cubicBezTo>
                                    <a:cubicBezTo>
                                      <a:pt x="838471" y="2326998"/>
                                      <a:pt x="846399" y="2314445"/>
                                      <a:pt x="846399" y="2292642"/>
                                    </a:cubicBezTo>
                                    <a:close/>
                                  </a:path>
                                </a:pathLst>
                              </a:custGeom>
                              <a:grpFill/>
                              <a:ln w="6599" cap="flat">
                                <a:solidFill>
                                  <a:schemeClr val="bg1">
                                    <a:lumMod val="50000"/>
                                  </a:schemeClr>
                                </a:solidFill>
                                <a:prstDash val="solid"/>
                                <a:miter/>
                              </a:ln>
                            </wps:spPr>
                            <wps:bodyPr rtlCol="0" anchor="ctr"/>
                          </wps:wsp>
                          <wps:wsp>
                            <wps:cNvPr id="2074269598" name="Freeform: Shape 2074269598"/>
                            <wps:cNvSpPr/>
                            <wps:spPr>
                              <a:xfrm>
                                <a:off x="7682692" y="94"/>
                                <a:ext cx="240102" cy="2819084"/>
                              </a:xfrm>
                              <a:custGeom>
                                <a:avLst/>
                                <a:gdLst>
                                  <a:gd name="connsiteX0" fmla="*/ 208346 w 240102"/>
                                  <a:gd name="connsiteY0" fmla="*/ 2818424 h 2819084"/>
                                  <a:gd name="connsiteX1" fmla="*/ 240059 w 240102"/>
                                  <a:gd name="connsiteY1" fmla="*/ 2785390 h 2819084"/>
                                  <a:gd name="connsiteX2" fmla="*/ 240059 w 240102"/>
                                  <a:gd name="connsiteY2" fmla="*/ 2641358 h 2819084"/>
                                  <a:gd name="connsiteX3" fmla="*/ 240059 w 240102"/>
                                  <a:gd name="connsiteY3" fmla="*/ 2518470 h 2819084"/>
                                  <a:gd name="connsiteX4" fmla="*/ 189846 w 240102"/>
                                  <a:gd name="connsiteY4" fmla="*/ 2468917 h 2819084"/>
                                  <a:gd name="connsiteX5" fmla="*/ 156151 w 240102"/>
                                  <a:gd name="connsiteY5" fmla="*/ 2435222 h 2819084"/>
                                  <a:gd name="connsiteX6" fmla="*/ 156812 w 240102"/>
                                  <a:gd name="connsiteY6" fmla="*/ 215291 h 2819084"/>
                                  <a:gd name="connsiteX7" fmla="*/ 173990 w 240102"/>
                                  <a:gd name="connsiteY7" fmla="*/ 153186 h 2819084"/>
                                  <a:gd name="connsiteX8" fmla="*/ 141616 w 240102"/>
                                  <a:gd name="connsiteY8" fmla="*/ 11137 h 2819084"/>
                                  <a:gd name="connsiteX9" fmla="*/ 8816 w 240102"/>
                                  <a:gd name="connsiteY9" fmla="*/ 56725 h 2819084"/>
                                  <a:gd name="connsiteX10" fmla="*/ 68940 w 240102"/>
                                  <a:gd name="connsiteY10" fmla="*/ 192167 h 2819084"/>
                                  <a:gd name="connsiteX11" fmla="*/ 84135 w 240102"/>
                                  <a:gd name="connsiteY11" fmla="*/ 222559 h 2819084"/>
                                  <a:gd name="connsiteX12" fmla="*/ 84796 w 240102"/>
                                  <a:gd name="connsiteY12" fmla="*/ 2437204 h 2819084"/>
                                  <a:gd name="connsiteX13" fmla="*/ 53743 w 240102"/>
                                  <a:gd name="connsiteY13" fmla="*/ 2467596 h 2819084"/>
                                  <a:gd name="connsiteX14" fmla="*/ 29958 w 240102"/>
                                  <a:gd name="connsiteY14" fmla="*/ 2491381 h 2819084"/>
                                  <a:gd name="connsiteX15" fmla="*/ 30619 w 240102"/>
                                  <a:gd name="connsiteY15" fmla="*/ 2641358 h 2819084"/>
                                  <a:gd name="connsiteX16" fmla="*/ 30619 w 240102"/>
                                  <a:gd name="connsiteY16" fmla="*/ 2788032 h 2819084"/>
                                  <a:gd name="connsiteX17" fmla="*/ 61672 w 240102"/>
                                  <a:gd name="connsiteY17" fmla="*/ 2819085 h 2819084"/>
                                  <a:gd name="connsiteX18" fmla="*/ 208346 w 240102"/>
                                  <a:gd name="connsiteY18" fmla="*/ 2818424 h 2819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40102" h="2819084">
                                    <a:moveTo>
                                      <a:pt x="208346" y="2818424"/>
                                    </a:moveTo>
                                    <a:cubicBezTo>
                                      <a:pt x="234113" y="2819085"/>
                                      <a:pt x="240720" y="2808514"/>
                                      <a:pt x="240059" y="2785390"/>
                                    </a:cubicBezTo>
                                    <a:cubicBezTo>
                                      <a:pt x="238737" y="2737159"/>
                                      <a:pt x="240059" y="2689589"/>
                                      <a:pt x="240059" y="2641358"/>
                                    </a:cubicBezTo>
                                    <a:cubicBezTo>
                                      <a:pt x="240059" y="2600395"/>
                                      <a:pt x="240059" y="2559432"/>
                                      <a:pt x="240059" y="2518470"/>
                                    </a:cubicBezTo>
                                    <a:cubicBezTo>
                                      <a:pt x="240059" y="2468257"/>
                                      <a:pt x="240059" y="2466275"/>
                                      <a:pt x="189846" y="2468917"/>
                                    </a:cubicBezTo>
                                    <a:cubicBezTo>
                                      <a:pt x="162758" y="2470239"/>
                                      <a:pt x="156151" y="2462971"/>
                                      <a:pt x="156151" y="2435222"/>
                                    </a:cubicBezTo>
                                    <a:cubicBezTo>
                                      <a:pt x="156812" y="1695245"/>
                                      <a:pt x="156812" y="955268"/>
                                      <a:pt x="156812" y="215291"/>
                                    </a:cubicBezTo>
                                    <a:cubicBezTo>
                                      <a:pt x="156812" y="192828"/>
                                      <a:pt x="159454" y="173668"/>
                                      <a:pt x="173990" y="153186"/>
                                    </a:cubicBezTo>
                                    <a:cubicBezTo>
                                      <a:pt x="207685" y="106277"/>
                                      <a:pt x="189185" y="35583"/>
                                      <a:pt x="141616" y="11137"/>
                                    </a:cubicBezTo>
                                    <a:cubicBezTo>
                                      <a:pt x="90742" y="-14630"/>
                                      <a:pt x="29958" y="5851"/>
                                      <a:pt x="8816" y="56725"/>
                                    </a:cubicBezTo>
                                    <a:cubicBezTo>
                                      <a:pt x="-14969" y="113544"/>
                                      <a:pt x="10798" y="174989"/>
                                      <a:pt x="68940" y="192167"/>
                                    </a:cubicBezTo>
                                    <a:cubicBezTo>
                                      <a:pt x="89421" y="198113"/>
                                      <a:pt x="84135" y="210666"/>
                                      <a:pt x="84135" y="222559"/>
                                    </a:cubicBezTo>
                                    <a:cubicBezTo>
                                      <a:pt x="84135" y="960554"/>
                                      <a:pt x="84135" y="1698549"/>
                                      <a:pt x="84796" y="2437204"/>
                                    </a:cubicBezTo>
                                    <a:cubicBezTo>
                                      <a:pt x="84796" y="2461650"/>
                                      <a:pt x="78189" y="2471560"/>
                                      <a:pt x="53743" y="2467596"/>
                                    </a:cubicBezTo>
                                    <a:cubicBezTo>
                                      <a:pt x="35244" y="2464953"/>
                                      <a:pt x="29298" y="2472221"/>
                                      <a:pt x="29958" y="2491381"/>
                                    </a:cubicBezTo>
                                    <a:cubicBezTo>
                                      <a:pt x="31280" y="2541594"/>
                                      <a:pt x="30619" y="2591146"/>
                                      <a:pt x="30619" y="2641358"/>
                                    </a:cubicBezTo>
                                    <a:cubicBezTo>
                                      <a:pt x="30619" y="2690250"/>
                                      <a:pt x="31940" y="2739141"/>
                                      <a:pt x="30619" y="2788032"/>
                                    </a:cubicBezTo>
                                    <a:cubicBezTo>
                                      <a:pt x="29958" y="2811817"/>
                                      <a:pt x="39208" y="2819085"/>
                                      <a:pt x="61672" y="2819085"/>
                                    </a:cubicBezTo>
                                    <a:cubicBezTo>
                                      <a:pt x="110563" y="2817103"/>
                                      <a:pt x="159454" y="2817103"/>
                                      <a:pt x="208346" y="2818424"/>
                                    </a:cubicBezTo>
                                    <a:close/>
                                  </a:path>
                                </a:pathLst>
                              </a:custGeom>
                              <a:grpFill/>
                              <a:ln w="6599" cap="flat">
                                <a:solidFill>
                                  <a:schemeClr val="bg1">
                                    <a:lumMod val="50000"/>
                                  </a:schemeClr>
                                </a:solidFill>
                                <a:prstDash val="solid"/>
                                <a:miter/>
                              </a:ln>
                            </wps:spPr>
                            <wps:bodyPr rtlCol="0" anchor="ctr"/>
                          </wps:wsp>
                          <wps:wsp>
                            <wps:cNvPr id="2074269599" name="Freeform: Shape 2074269599"/>
                            <wps:cNvSpPr/>
                            <wps:spPr>
                              <a:xfrm>
                                <a:off x="8552354" y="1375059"/>
                                <a:ext cx="1347294" cy="1442833"/>
                              </a:xfrm>
                              <a:custGeom>
                                <a:avLst/>
                                <a:gdLst>
                                  <a:gd name="connsiteX0" fmla="*/ 136802 w 1347294"/>
                                  <a:gd name="connsiteY0" fmla="*/ 78466 h 1442833"/>
                                  <a:gd name="connsiteX1" fmla="*/ 138123 w 1347294"/>
                                  <a:gd name="connsiteY1" fmla="*/ 512542 h 1442833"/>
                                  <a:gd name="connsiteX2" fmla="*/ 138784 w 1347294"/>
                                  <a:gd name="connsiteY2" fmla="*/ 1066864 h 1442833"/>
                                  <a:gd name="connsiteX3" fmla="*/ 113677 w 1347294"/>
                                  <a:gd name="connsiteY3" fmla="*/ 1092631 h 1442833"/>
                                  <a:gd name="connsiteX4" fmla="*/ 25145 w 1347294"/>
                                  <a:gd name="connsiteY4" fmla="*/ 1091970 h 1442833"/>
                                  <a:gd name="connsiteX5" fmla="*/ 38 w 1347294"/>
                                  <a:gd name="connsiteY5" fmla="*/ 1115094 h 1442833"/>
                                  <a:gd name="connsiteX6" fmla="*/ 699 w 1347294"/>
                                  <a:gd name="connsiteY6" fmla="*/ 1265072 h 1442833"/>
                                  <a:gd name="connsiteX7" fmla="*/ 699 w 1347294"/>
                                  <a:gd name="connsiteY7" fmla="*/ 1414389 h 1442833"/>
                                  <a:gd name="connsiteX8" fmla="*/ 29109 w 1347294"/>
                                  <a:gd name="connsiteY8" fmla="*/ 1442799 h 1442833"/>
                                  <a:gd name="connsiteX9" fmla="*/ 181068 w 1347294"/>
                                  <a:gd name="connsiteY9" fmla="*/ 1442799 h 1442833"/>
                                  <a:gd name="connsiteX10" fmla="*/ 210139 w 1347294"/>
                                  <a:gd name="connsiteY10" fmla="*/ 1412407 h 1442833"/>
                                  <a:gd name="connsiteX11" fmla="*/ 210139 w 1347294"/>
                                  <a:gd name="connsiteY11" fmla="*/ 1265733 h 1442833"/>
                                  <a:gd name="connsiteX12" fmla="*/ 209478 w 1347294"/>
                                  <a:gd name="connsiteY12" fmla="*/ 1113112 h 1442833"/>
                                  <a:gd name="connsiteX13" fmla="*/ 205514 w 1347294"/>
                                  <a:gd name="connsiteY13" fmla="*/ 1093952 h 1442833"/>
                                  <a:gd name="connsiteX14" fmla="*/ 191639 w 1347294"/>
                                  <a:gd name="connsiteY14" fmla="*/ 1064221 h 1442833"/>
                                  <a:gd name="connsiteX15" fmla="*/ 190979 w 1347294"/>
                                  <a:gd name="connsiteY15" fmla="*/ 148500 h 1442833"/>
                                  <a:gd name="connsiteX16" fmla="*/ 220049 w 1347294"/>
                                  <a:gd name="connsiteY16" fmla="*/ 118768 h 1442833"/>
                                  <a:gd name="connsiteX17" fmla="*/ 1133128 w 1347294"/>
                                  <a:gd name="connsiteY17" fmla="*/ 118768 h 1442833"/>
                                  <a:gd name="connsiteX18" fmla="*/ 1166162 w 1347294"/>
                                  <a:gd name="connsiteY18" fmla="*/ 139911 h 1442833"/>
                                  <a:gd name="connsiteX19" fmla="*/ 1267909 w 1347294"/>
                                  <a:gd name="connsiteY19" fmla="*/ 194748 h 1442833"/>
                                  <a:gd name="connsiteX20" fmla="*/ 1345211 w 1347294"/>
                                  <a:gd name="connsiteY20" fmla="*/ 120090 h 1442833"/>
                                  <a:gd name="connsiteX21" fmla="*/ 1299623 w 1347294"/>
                                  <a:gd name="connsiteY21" fmla="*/ 11736 h 1442833"/>
                                  <a:gd name="connsiteX22" fmla="*/ 1185983 w 1347294"/>
                                  <a:gd name="connsiteY22" fmla="*/ 27593 h 1442833"/>
                                  <a:gd name="connsiteX23" fmla="*/ 1142378 w 1347294"/>
                                  <a:gd name="connsiteY23" fmla="*/ 45431 h 1442833"/>
                                  <a:gd name="connsiteX24" fmla="*/ 170497 w 1347294"/>
                                  <a:gd name="connsiteY24" fmla="*/ 44110 h 1442833"/>
                                  <a:gd name="connsiteX25" fmla="*/ 136802 w 1347294"/>
                                  <a:gd name="connsiteY25" fmla="*/ 78466 h 14428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347294" h="1442833">
                                    <a:moveTo>
                                      <a:pt x="136802" y="78466"/>
                                    </a:moveTo>
                                    <a:cubicBezTo>
                                      <a:pt x="138784" y="223158"/>
                                      <a:pt x="138123" y="367850"/>
                                      <a:pt x="138123" y="512542"/>
                                    </a:cubicBezTo>
                                    <a:cubicBezTo>
                                      <a:pt x="138123" y="697536"/>
                                      <a:pt x="138123" y="881870"/>
                                      <a:pt x="138784" y="1066864"/>
                                    </a:cubicBezTo>
                                    <a:cubicBezTo>
                                      <a:pt x="138784" y="1086024"/>
                                      <a:pt x="134820" y="1093952"/>
                                      <a:pt x="113677" y="1092631"/>
                                    </a:cubicBezTo>
                                    <a:cubicBezTo>
                                      <a:pt x="84607" y="1090649"/>
                                      <a:pt x="54876" y="1093292"/>
                                      <a:pt x="25145" y="1091970"/>
                                    </a:cubicBezTo>
                                    <a:cubicBezTo>
                                      <a:pt x="7306" y="1091309"/>
                                      <a:pt x="-623" y="1095274"/>
                                      <a:pt x="38" y="1115094"/>
                                    </a:cubicBezTo>
                                    <a:cubicBezTo>
                                      <a:pt x="1359" y="1165307"/>
                                      <a:pt x="699" y="1214859"/>
                                      <a:pt x="699" y="1265072"/>
                                    </a:cubicBezTo>
                                    <a:cubicBezTo>
                                      <a:pt x="699" y="1314624"/>
                                      <a:pt x="1359" y="1364837"/>
                                      <a:pt x="699" y="1414389"/>
                                    </a:cubicBezTo>
                                    <a:cubicBezTo>
                                      <a:pt x="699" y="1434870"/>
                                      <a:pt x="7966" y="1443459"/>
                                      <a:pt x="29109" y="1442799"/>
                                    </a:cubicBezTo>
                                    <a:cubicBezTo>
                                      <a:pt x="79982" y="1442138"/>
                                      <a:pt x="130856" y="1442138"/>
                                      <a:pt x="181068" y="1442799"/>
                                    </a:cubicBezTo>
                                    <a:cubicBezTo>
                                      <a:pt x="203532" y="1443459"/>
                                      <a:pt x="210799" y="1434210"/>
                                      <a:pt x="210139" y="1412407"/>
                                    </a:cubicBezTo>
                                    <a:cubicBezTo>
                                      <a:pt x="209478" y="1363515"/>
                                      <a:pt x="210139" y="1314624"/>
                                      <a:pt x="210139" y="1265733"/>
                                    </a:cubicBezTo>
                                    <a:cubicBezTo>
                                      <a:pt x="210139" y="1214859"/>
                                      <a:pt x="210139" y="1163986"/>
                                      <a:pt x="209478" y="1113112"/>
                                    </a:cubicBezTo>
                                    <a:cubicBezTo>
                                      <a:pt x="209478" y="1106506"/>
                                      <a:pt x="213442" y="1095274"/>
                                      <a:pt x="205514" y="1093952"/>
                                    </a:cubicBezTo>
                                    <a:cubicBezTo>
                                      <a:pt x="186354" y="1089327"/>
                                      <a:pt x="191639" y="1075453"/>
                                      <a:pt x="191639" y="1064221"/>
                                    </a:cubicBezTo>
                                    <a:cubicBezTo>
                                      <a:pt x="191639" y="758981"/>
                                      <a:pt x="191639" y="453740"/>
                                      <a:pt x="190979" y="148500"/>
                                    </a:cubicBezTo>
                                    <a:cubicBezTo>
                                      <a:pt x="190979" y="125375"/>
                                      <a:pt x="195604" y="118768"/>
                                      <a:pt x="220049" y="118768"/>
                                    </a:cubicBezTo>
                                    <a:cubicBezTo>
                                      <a:pt x="524629" y="119429"/>
                                      <a:pt x="829209" y="119429"/>
                                      <a:pt x="1133128" y="118768"/>
                                    </a:cubicBezTo>
                                    <a:cubicBezTo>
                                      <a:pt x="1150306" y="118768"/>
                                      <a:pt x="1159555" y="122072"/>
                                      <a:pt x="1166162" y="139911"/>
                                    </a:cubicBezTo>
                                    <a:cubicBezTo>
                                      <a:pt x="1182019" y="182195"/>
                                      <a:pt x="1219679" y="200694"/>
                                      <a:pt x="1267909" y="194748"/>
                                    </a:cubicBezTo>
                                    <a:cubicBezTo>
                                      <a:pt x="1306890" y="190123"/>
                                      <a:pt x="1337282" y="161053"/>
                                      <a:pt x="1345211" y="120090"/>
                                    </a:cubicBezTo>
                                    <a:cubicBezTo>
                                      <a:pt x="1353799" y="74502"/>
                                      <a:pt x="1335300" y="31557"/>
                                      <a:pt x="1299623" y="11736"/>
                                    </a:cubicBezTo>
                                    <a:cubicBezTo>
                                      <a:pt x="1262624" y="-8085"/>
                                      <a:pt x="1212411" y="-2799"/>
                                      <a:pt x="1185983" y="27593"/>
                                    </a:cubicBezTo>
                                    <a:cubicBezTo>
                                      <a:pt x="1173430" y="42128"/>
                                      <a:pt x="1160216" y="45431"/>
                                      <a:pt x="1142378" y="45431"/>
                                    </a:cubicBezTo>
                                    <a:cubicBezTo>
                                      <a:pt x="818638" y="44771"/>
                                      <a:pt x="494237" y="45431"/>
                                      <a:pt x="170497" y="44110"/>
                                    </a:cubicBezTo>
                                    <a:cubicBezTo>
                                      <a:pt x="146052" y="46092"/>
                                      <a:pt x="136141" y="49396"/>
                                      <a:pt x="136802" y="78466"/>
                                    </a:cubicBezTo>
                                    <a:close/>
                                  </a:path>
                                </a:pathLst>
                              </a:custGeom>
                              <a:grpFill/>
                              <a:ln w="6599" cap="flat">
                                <a:solidFill>
                                  <a:schemeClr val="bg1">
                                    <a:lumMod val="50000"/>
                                  </a:schemeClr>
                                </a:solidFill>
                                <a:prstDash val="solid"/>
                                <a:miter/>
                              </a:ln>
                            </wps:spPr>
                            <wps:bodyPr rtlCol="0" anchor="ctr"/>
                          </wps:wsp>
                          <wps:wsp>
                            <wps:cNvPr id="2074269600" name="Freeform: Shape 2074269600"/>
                            <wps:cNvSpPr/>
                            <wps:spPr>
                              <a:xfrm>
                                <a:off x="6250183" y="706226"/>
                                <a:ext cx="832880" cy="2112990"/>
                              </a:xfrm>
                              <a:custGeom>
                                <a:avLst/>
                                <a:gdLst>
                                  <a:gd name="connsiteX0" fmla="*/ 67744 w 832880"/>
                                  <a:gd name="connsiteY0" fmla="*/ 190334 h 2112990"/>
                                  <a:gd name="connsiteX1" fmla="*/ 85582 w 832880"/>
                                  <a:gd name="connsiteY1" fmla="*/ 219405 h 2112990"/>
                                  <a:gd name="connsiteX2" fmla="*/ 84922 w 832880"/>
                                  <a:gd name="connsiteY2" fmla="*/ 1012237 h 2112990"/>
                                  <a:gd name="connsiteX3" fmla="*/ 115974 w 832880"/>
                                  <a:gd name="connsiteY3" fmla="*/ 1042629 h 2112990"/>
                                  <a:gd name="connsiteX4" fmla="*/ 651797 w 832880"/>
                                  <a:gd name="connsiteY4" fmla="*/ 1041308 h 2112990"/>
                                  <a:gd name="connsiteX5" fmla="*/ 683510 w 832880"/>
                                  <a:gd name="connsiteY5" fmla="*/ 1074343 h 2112990"/>
                                  <a:gd name="connsiteX6" fmla="*/ 682849 w 832880"/>
                                  <a:gd name="connsiteY6" fmla="*/ 1711912 h 2112990"/>
                                  <a:gd name="connsiteX7" fmla="*/ 634619 w 832880"/>
                                  <a:gd name="connsiteY7" fmla="*/ 1762125 h 2112990"/>
                                  <a:gd name="connsiteX8" fmla="*/ 626691 w 832880"/>
                                  <a:gd name="connsiteY8" fmla="*/ 1764107 h 2112990"/>
                                  <a:gd name="connsiteX9" fmla="*/ 627351 w 832880"/>
                                  <a:gd name="connsiteY9" fmla="*/ 1799124 h 2112990"/>
                                  <a:gd name="connsiteX10" fmla="*/ 622066 w 832880"/>
                                  <a:gd name="connsiteY10" fmla="*/ 2081900 h 2112990"/>
                                  <a:gd name="connsiteX11" fmla="*/ 653118 w 832880"/>
                                  <a:gd name="connsiteY11" fmla="*/ 2112953 h 2112990"/>
                                  <a:gd name="connsiteX12" fmla="*/ 805739 w 832880"/>
                                  <a:gd name="connsiteY12" fmla="*/ 2112953 h 2112990"/>
                                  <a:gd name="connsiteX13" fmla="*/ 832827 w 832880"/>
                                  <a:gd name="connsiteY13" fmla="*/ 2083222 h 2112990"/>
                                  <a:gd name="connsiteX14" fmla="*/ 830845 w 832880"/>
                                  <a:gd name="connsiteY14" fmla="*/ 1765428 h 2112990"/>
                                  <a:gd name="connsiteX15" fmla="*/ 770061 w 832880"/>
                                  <a:gd name="connsiteY15" fmla="*/ 1762785 h 2112990"/>
                                  <a:gd name="connsiteX16" fmla="*/ 737026 w 832880"/>
                                  <a:gd name="connsiteY16" fmla="*/ 1731072 h 2112990"/>
                                  <a:gd name="connsiteX17" fmla="*/ 738348 w 832880"/>
                                  <a:gd name="connsiteY17" fmla="*/ 1016202 h 2112990"/>
                                  <a:gd name="connsiteX18" fmla="*/ 709938 w 832880"/>
                                  <a:gd name="connsiteY18" fmla="*/ 988452 h 2112990"/>
                                  <a:gd name="connsiteX19" fmla="*/ 187990 w 832880"/>
                                  <a:gd name="connsiteY19" fmla="*/ 989774 h 2112990"/>
                                  <a:gd name="connsiteX20" fmla="*/ 157598 w 832880"/>
                                  <a:gd name="connsiteY20" fmla="*/ 958721 h 2112990"/>
                                  <a:gd name="connsiteX21" fmla="*/ 158259 w 832880"/>
                                  <a:gd name="connsiteY21" fmla="*/ 214119 h 2112990"/>
                                  <a:gd name="connsiteX22" fmla="*/ 174776 w 832880"/>
                                  <a:gd name="connsiteY22" fmla="*/ 152014 h 2112990"/>
                                  <a:gd name="connsiteX23" fmla="*/ 140420 w 832880"/>
                                  <a:gd name="connsiteY23" fmla="*/ 10626 h 2112990"/>
                                  <a:gd name="connsiteX24" fmla="*/ 9603 w 832880"/>
                                  <a:gd name="connsiteY24" fmla="*/ 55553 h 2112990"/>
                                  <a:gd name="connsiteX25" fmla="*/ 67744 w 832880"/>
                                  <a:gd name="connsiteY25" fmla="*/ 190334 h 2112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832880" h="2112990">
                                    <a:moveTo>
                                      <a:pt x="67744" y="190334"/>
                                    </a:moveTo>
                                    <a:cubicBezTo>
                                      <a:pt x="86243" y="195620"/>
                                      <a:pt x="85582" y="206191"/>
                                      <a:pt x="85582" y="219405"/>
                                    </a:cubicBezTo>
                                    <a:cubicBezTo>
                                      <a:pt x="85582" y="483682"/>
                                      <a:pt x="85582" y="747960"/>
                                      <a:pt x="84922" y="1012237"/>
                                    </a:cubicBezTo>
                                    <a:cubicBezTo>
                                      <a:pt x="84922" y="1037344"/>
                                      <a:pt x="92189" y="1042629"/>
                                      <a:pt x="115974" y="1042629"/>
                                    </a:cubicBezTo>
                                    <a:cubicBezTo>
                                      <a:pt x="294362" y="1041969"/>
                                      <a:pt x="472749" y="1042629"/>
                                      <a:pt x="651797" y="1041308"/>
                                    </a:cubicBezTo>
                                    <a:cubicBezTo>
                                      <a:pt x="678885" y="1041308"/>
                                      <a:pt x="683510" y="1049236"/>
                                      <a:pt x="683510" y="1074343"/>
                                    </a:cubicBezTo>
                                    <a:cubicBezTo>
                                      <a:pt x="682849" y="1287086"/>
                                      <a:pt x="682849" y="1499168"/>
                                      <a:pt x="682849" y="1711912"/>
                                    </a:cubicBezTo>
                                    <a:cubicBezTo>
                                      <a:pt x="682849" y="1759482"/>
                                      <a:pt x="682849" y="1759482"/>
                                      <a:pt x="634619" y="1762125"/>
                                    </a:cubicBezTo>
                                    <a:cubicBezTo>
                                      <a:pt x="631976" y="1762125"/>
                                      <a:pt x="629333" y="1763446"/>
                                      <a:pt x="626691" y="1764107"/>
                                    </a:cubicBezTo>
                                    <a:cubicBezTo>
                                      <a:pt x="626691" y="1775999"/>
                                      <a:pt x="627351" y="1787231"/>
                                      <a:pt x="627351" y="1799124"/>
                                    </a:cubicBezTo>
                                    <a:cubicBezTo>
                                      <a:pt x="625369" y="1893603"/>
                                      <a:pt x="624048" y="1988082"/>
                                      <a:pt x="622066" y="2081900"/>
                                    </a:cubicBezTo>
                                    <a:cubicBezTo>
                                      <a:pt x="621405" y="2105025"/>
                                      <a:pt x="629333" y="2113614"/>
                                      <a:pt x="653118" y="2112953"/>
                                    </a:cubicBezTo>
                                    <a:cubicBezTo>
                                      <a:pt x="703992" y="2111632"/>
                                      <a:pt x="754865" y="2111632"/>
                                      <a:pt x="805739" y="2112953"/>
                                    </a:cubicBezTo>
                                    <a:cubicBezTo>
                                      <a:pt x="828202" y="2113614"/>
                                      <a:pt x="833488" y="2105685"/>
                                      <a:pt x="832827" y="2083222"/>
                                    </a:cubicBezTo>
                                    <a:cubicBezTo>
                                      <a:pt x="830845" y="1977511"/>
                                      <a:pt x="831506" y="1871139"/>
                                      <a:pt x="830845" y="1765428"/>
                                    </a:cubicBezTo>
                                    <a:cubicBezTo>
                                      <a:pt x="811024" y="1758821"/>
                                      <a:pt x="789882" y="1761464"/>
                                      <a:pt x="770061" y="1762785"/>
                                    </a:cubicBezTo>
                                    <a:cubicBezTo>
                                      <a:pt x="744955" y="1764767"/>
                                      <a:pt x="737026" y="1757500"/>
                                      <a:pt x="737026" y="1731072"/>
                                    </a:cubicBezTo>
                                    <a:cubicBezTo>
                                      <a:pt x="738348" y="1492562"/>
                                      <a:pt x="737687" y="1254712"/>
                                      <a:pt x="738348" y="1016202"/>
                                    </a:cubicBezTo>
                                    <a:cubicBezTo>
                                      <a:pt x="738348" y="993738"/>
                                      <a:pt x="731741" y="987792"/>
                                      <a:pt x="709938" y="988452"/>
                                    </a:cubicBezTo>
                                    <a:cubicBezTo>
                                      <a:pt x="536175" y="989113"/>
                                      <a:pt x="361752" y="988452"/>
                                      <a:pt x="187990" y="989774"/>
                                    </a:cubicBezTo>
                                    <a:cubicBezTo>
                                      <a:pt x="162883" y="989774"/>
                                      <a:pt x="156937" y="982506"/>
                                      <a:pt x="157598" y="958721"/>
                                    </a:cubicBezTo>
                                    <a:cubicBezTo>
                                      <a:pt x="158259" y="710300"/>
                                      <a:pt x="158259" y="462540"/>
                                      <a:pt x="158259" y="214119"/>
                                    </a:cubicBezTo>
                                    <a:cubicBezTo>
                                      <a:pt x="158259" y="191656"/>
                                      <a:pt x="160901" y="172496"/>
                                      <a:pt x="174776" y="152014"/>
                                    </a:cubicBezTo>
                                    <a:cubicBezTo>
                                      <a:pt x="207150" y="104444"/>
                                      <a:pt x="188651" y="34411"/>
                                      <a:pt x="140420" y="10626"/>
                                    </a:cubicBezTo>
                                    <a:cubicBezTo>
                                      <a:pt x="90207" y="-14481"/>
                                      <a:pt x="30084" y="6662"/>
                                      <a:pt x="9603" y="55553"/>
                                    </a:cubicBezTo>
                                    <a:cubicBezTo>
                                      <a:pt x="-15504" y="111051"/>
                                      <a:pt x="10263" y="173156"/>
                                      <a:pt x="67744" y="190334"/>
                                    </a:cubicBezTo>
                                    <a:close/>
                                  </a:path>
                                </a:pathLst>
                              </a:custGeom>
                              <a:grpFill/>
                              <a:ln w="6599" cap="flat">
                                <a:solidFill>
                                  <a:schemeClr val="bg1">
                                    <a:lumMod val="50000"/>
                                  </a:schemeClr>
                                </a:solidFill>
                                <a:prstDash val="solid"/>
                                <a:miter/>
                              </a:ln>
                            </wps:spPr>
                            <wps:bodyPr rtlCol="0" anchor="ctr"/>
                          </wps:wsp>
                          <wps:wsp>
                            <wps:cNvPr id="2074269601" name="Freeform: Shape 2074269601"/>
                            <wps:cNvSpPr/>
                            <wps:spPr>
                              <a:xfrm>
                                <a:off x="4361364" y="3849861"/>
                                <a:ext cx="1583966" cy="1084079"/>
                              </a:xfrm>
                              <a:custGeom>
                                <a:avLst/>
                                <a:gdLst>
                                  <a:gd name="connsiteX0" fmla="*/ 162118 w 1583966"/>
                                  <a:gd name="connsiteY0" fmla="*/ 885330 h 1084079"/>
                                  <a:gd name="connsiteX1" fmla="*/ 162118 w 1583966"/>
                                  <a:gd name="connsiteY1" fmla="*/ 156584 h 1084079"/>
                                  <a:gd name="connsiteX2" fmla="*/ 154851 w 1583966"/>
                                  <a:gd name="connsiteY2" fmla="*/ 110336 h 1084079"/>
                                  <a:gd name="connsiteX3" fmla="*/ 166083 w 1583966"/>
                                  <a:gd name="connsiteY3" fmla="*/ 108354 h 1084079"/>
                                  <a:gd name="connsiteX4" fmla="*/ 1213282 w 1583966"/>
                                  <a:gd name="connsiteY4" fmla="*/ 107693 h 1084079"/>
                                  <a:gd name="connsiteX5" fmla="*/ 1235085 w 1583966"/>
                                  <a:gd name="connsiteY5" fmla="*/ 130817 h 1084079"/>
                                  <a:gd name="connsiteX6" fmla="*/ 1234424 w 1583966"/>
                                  <a:gd name="connsiteY6" fmla="*/ 189619 h 1084079"/>
                                  <a:gd name="connsiteX7" fmla="*/ 1255566 w 1583966"/>
                                  <a:gd name="connsiteY7" fmla="*/ 210761 h 1084079"/>
                                  <a:gd name="connsiteX8" fmla="*/ 1410829 w 1583966"/>
                                  <a:gd name="connsiteY8" fmla="*/ 211422 h 1084079"/>
                                  <a:gd name="connsiteX9" fmla="*/ 1555521 w 1583966"/>
                                  <a:gd name="connsiteY9" fmla="*/ 210761 h 1084079"/>
                                  <a:gd name="connsiteX10" fmla="*/ 1583931 w 1583966"/>
                                  <a:gd name="connsiteY10" fmla="*/ 182351 h 1084079"/>
                                  <a:gd name="connsiteX11" fmla="*/ 1583931 w 1583966"/>
                                  <a:gd name="connsiteY11" fmla="*/ 29731 h 1084079"/>
                                  <a:gd name="connsiteX12" fmla="*/ 1552878 w 1583966"/>
                                  <a:gd name="connsiteY12" fmla="*/ 661 h 1084079"/>
                                  <a:gd name="connsiteX13" fmla="*/ 1405544 w 1583966"/>
                                  <a:gd name="connsiteY13" fmla="*/ 661 h 1084079"/>
                                  <a:gd name="connsiteX14" fmla="*/ 1255566 w 1583966"/>
                                  <a:gd name="connsiteY14" fmla="*/ 0 h 1084079"/>
                                  <a:gd name="connsiteX15" fmla="*/ 1234424 w 1583966"/>
                                  <a:gd name="connsiteY15" fmla="*/ 20481 h 1084079"/>
                                  <a:gd name="connsiteX16" fmla="*/ 1200729 w 1583966"/>
                                  <a:gd name="connsiteY16" fmla="*/ 53516 h 1084079"/>
                                  <a:gd name="connsiteX17" fmla="*/ 158815 w 1583966"/>
                                  <a:gd name="connsiteY17" fmla="*/ 52855 h 1084079"/>
                                  <a:gd name="connsiteX18" fmla="*/ 89442 w 1583966"/>
                                  <a:gd name="connsiteY18" fmla="*/ 122228 h 1084079"/>
                                  <a:gd name="connsiteX19" fmla="*/ 89442 w 1583966"/>
                                  <a:gd name="connsiteY19" fmla="*/ 861544 h 1084079"/>
                                  <a:gd name="connsiteX20" fmla="*/ 66318 w 1583966"/>
                                  <a:gd name="connsiteY20" fmla="*/ 893918 h 1084079"/>
                                  <a:gd name="connsiteX21" fmla="*/ 17427 w 1583966"/>
                                  <a:gd name="connsiteY21" fmla="*/ 928935 h 1084079"/>
                                  <a:gd name="connsiteX22" fmla="*/ 31301 w 1583966"/>
                                  <a:gd name="connsiteY22" fmla="*/ 1061074 h 1084079"/>
                                  <a:gd name="connsiteX23" fmla="*/ 155512 w 1583966"/>
                                  <a:gd name="connsiteY23" fmla="*/ 1064377 h 1084079"/>
                                  <a:gd name="connsiteX24" fmla="*/ 175993 w 1583966"/>
                                  <a:gd name="connsiteY24" fmla="*/ 932900 h 1084079"/>
                                  <a:gd name="connsiteX25" fmla="*/ 162118 w 1583966"/>
                                  <a:gd name="connsiteY25" fmla="*/ 885330 h 10840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83966" h="1084079">
                                    <a:moveTo>
                                      <a:pt x="162118" y="885330"/>
                                    </a:moveTo>
                                    <a:cubicBezTo>
                                      <a:pt x="162118" y="642194"/>
                                      <a:pt x="162118" y="399720"/>
                                      <a:pt x="162118" y="156584"/>
                                    </a:cubicBezTo>
                                    <a:cubicBezTo>
                                      <a:pt x="162118" y="141388"/>
                                      <a:pt x="163440" y="125532"/>
                                      <a:pt x="154851" y="110336"/>
                                    </a:cubicBezTo>
                                    <a:cubicBezTo>
                                      <a:pt x="160797" y="109675"/>
                                      <a:pt x="163440" y="108354"/>
                                      <a:pt x="166083" y="108354"/>
                                    </a:cubicBezTo>
                                    <a:cubicBezTo>
                                      <a:pt x="514929" y="108354"/>
                                      <a:pt x="864436" y="108354"/>
                                      <a:pt x="1213282" y="107693"/>
                                    </a:cubicBezTo>
                                    <a:cubicBezTo>
                                      <a:pt x="1231782" y="107693"/>
                                      <a:pt x="1235746" y="114960"/>
                                      <a:pt x="1235085" y="130817"/>
                                    </a:cubicBezTo>
                                    <a:cubicBezTo>
                                      <a:pt x="1233764" y="150638"/>
                                      <a:pt x="1235746" y="170459"/>
                                      <a:pt x="1234424" y="189619"/>
                                    </a:cubicBezTo>
                                    <a:cubicBezTo>
                                      <a:pt x="1233103" y="206137"/>
                                      <a:pt x="1238388" y="211422"/>
                                      <a:pt x="1255566" y="210761"/>
                                    </a:cubicBezTo>
                                    <a:cubicBezTo>
                                      <a:pt x="1307101" y="210101"/>
                                      <a:pt x="1359295" y="210761"/>
                                      <a:pt x="1410829" y="211422"/>
                                    </a:cubicBezTo>
                                    <a:cubicBezTo>
                                      <a:pt x="1459060" y="211422"/>
                                      <a:pt x="1507291" y="210101"/>
                                      <a:pt x="1555521" y="210761"/>
                                    </a:cubicBezTo>
                                    <a:cubicBezTo>
                                      <a:pt x="1576003" y="210761"/>
                                      <a:pt x="1584592" y="203494"/>
                                      <a:pt x="1583931" y="182351"/>
                                    </a:cubicBezTo>
                                    <a:cubicBezTo>
                                      <a:pt x="1583270" y="131478"/>
                                      <a:pt x="1582610" y="80605"/>
                                      <a:pt x="1583931" y="29731"/>
                                    </a:cubicBezTo>
                                    <a:cubicBezTo>
                                      <a:pt x="1584592" y="6607"/>
                                      <a:pt x="1574021" y="661"/>
                                      <a:pt x="1552878" y="661"/>
                                    </a:cubicBezTo>
                                    <a:cubicBezTo>
                                      <a:pt x="1503987" y="1321"/>
                                      <a:pt x="1454435" y="661"/>
                                      <a:pt x="1405544" y="661"/>
                                    </a:cubicBezTo>
                                    <a:cubicBezTo>
                                      <a:pt x="1355331" y="661"/>
                                      <a:pt x="1305779" y="661"/>
                                      <a:pt x="1255566" y="0"/>
                                    </a:cubicBezTo>
                                    <a:cubicBezTo>
                                      <a:pt x="1239710" y="0"/>
                                      <a:pt x="1231121" y="3964"/>
                                      <a:pt x="1234424" y="20481"/>
                                    </a:cubicBezTo>
                                    <a:cubicBezTo>
                                      <a:pt x="1240370" y="49552"/>
                                      <a:pt x="1225835" y="53516"/>
                                      <a:pt x="1200729" y="53516"/>
                                    </a:cubicBezTo>
                                    <a:cubicBezTo>
                                      <a:pt x="853204" y="52855"/>
                                      <a:pt x="506340" y="52855"/>
                                      <a:pt x="158815" y="52855"/>
                                    </a:cubicBezTo>
                                    <a:cubicBezTo>
                                      <a:pt x="113888" y="52855"/>
                                      <a:pt x="89442" y="77301"/>
                                      <a:pt x="89442" y="122228"/>
                                    </a:cubicBezTo>
                                    <a:cubicBezTo>
                                      <a:pt x="89442" y="368667"/>
                                      <a:pt x="89442" y="615106"/>
                                      <a:pt x="89442" y="861544"/>
                                    </a:cubicBezTo>
                                    <a:cubicBezTo>
                                      <a:pt x="89442" y="879383"/>
                                      <a:pt x="88121" y="891276"/>
                                      <a:pt x="66318" y="893918"/>
                                    </a:cubicBezTo>
                                    <a:cubicBezTo>
                                      <a:pt x="45176" y="896561"/>
                                      <a:pt x="29319" y="911096"/>
                                      <a:pt x="17427" y="928935"/>
                                    </a:cubicBezTo>
                                    <a:cubicBezTo>
                                      <a:pt x="-10323" y="970559"/>
                                      <a:pt x="-4376" y="1029361"/>
                                      <a:pt x="31301" y="1061074"/>
                                    </a:cubicBezTo>
                                    <a:cubicBezTo>
                                      <a:pt x="63675" y="1090145"/>
                                      <a:pt x="120495" y="1092127"/>
                                      <a:pt x="155512" y="1064377"/>
                                    </a:cubicBezTo>
                                    <a:cubicBezTo>
                                      <a:pt x="192510" y="1034646"/>
                                      <a:pt x="202421" y="975845"/>
                                      <a:pt x="175993" y="932900"/>
                                    </a:cubicBezTo>
                                    <a:cubicBezTo>
                                      <a:pt x="164761" y="919025"/>
                                      <a:pt x="162118" y="903168"/>
                                      <a:pt x="162118" y="885330"/>
                                    </a:cubicBezTo>
                                    <a:close/>
                                  </a:path>
                                </a:pathLst>
                              </a:custGeom>
                              <a:grpFill/>
                              <a:ln w="6599" cap="flat">
                                <a:solidFill>
                                  <a:schemeClr val="bg1">
                                    <a:lumMod val="50000"/>
                                  </a:schemeClr>
                                </a:solidFill>
                                <a:prstDash val="solid"/>
                                <a:miter/>
                              </a:ln>
                            </wps:spPr>
                            <wps:bodyPr rtlCol="0" anchor="ctr"/>
                          </wps:wsp>
                          <wps:wsp>
                            <wps:cNvPr id="2074269602" name="Freeform: Shape 2074269602"/>
                            <wps:cNvSpPr/>
                            <wps:spPr>
                              <a:xfrm>
                                <a:off x="6901140" y="4190086"/>
                                <a:ext cx="245340" cy="2179597"/>
                              </a:xfrm>
                              <a:custGeom>
                                <a:avLst/>
                                <a:gdLst>
                                  <a:gd name="connsiteX0" fmla="*/ 65588 w 245340"/>
                                  <a:gd name="connsiteY0" fmla="*/ 33 h 2179597"/>
                                  <a:gd name="connsiteX1" fmla="*/ 34535 w 245340"/>
                                  <a:gd name="connsiteY1" fmla="*/ 31746 h 2179597"/>
                                  <a:gd name="connsiteX2" fmla="*/ 33874 w 245340"/>
                                  <a:gd name="connsiteY2" fmla="*/ 179081 h 2179597"/>
                                  <a:gd name="connsiteX3" fmla="*/ 33874 w 245340"/>
                                  <a:gd name="connsiteY3" fmla="*/ 331701 h 2179597"/>
                                  <a:gd name="connsiteX4" fmla="*/ 53034 w 245340"/>
                                  <a:gd name="connsiteY4" fmla="*/ 351522 h 2179597"/>
                                  <a:gd name="connsiteX5" fmla="*/ 86730 w 245340"/>
                                  <a:gd name="connsiteY5" fmla="*/ 387860 h 2179597"/>
                                  <a:gd name="connsiteX6" fmla="*/ 86730 w 245340"/>
                                  <a:gd name="connsiteY6" fmla="*/ 1949740 h 2179597"/>
                                  <a:gd name="connsiteX7" fmla="*/ 58981 w 245340"/>
                                  <a:gd name="connsiteY7" fmla="*/ 1990703 h 2179597"/>
                                  <a:gd name="connsiteX8" fmla="*/ 13393 w 245340"/>
                                  <a:gd name="connsiteY8" fmla="*/ 2029023 h 2179597"/>
                                  <a:gd name="connsiteX9" fmla="*/ 35856 w 245340"/>
                                  <a:gd name="connsiteY9" fmla="*/ 2160501 h 2179597"/>
                                  <a:gd name="connsiteX10" fmla="*/ 155442 w 245340"/>
                                  <a:gd name="connsiteY10" fmla="*/ 2158519 h 2179597"/>
                                  <a:gd name="connsiteX11" fmla="*/ 173281 w 245340"/>
                                  <a:gd name="connsiteY11" fmla="*/ 2027041 h 2179597"/>
                                  <a:gd name="connsiteX12" fmla="*/ 158745 w 245340"/>
                                  <a:gd name="connsiteY12" fmla="*/ 1974846 h 2179597"/>
                                  <a:gd name="connsiteX13" fmla="*/ 159406 w 245340"/>
                                  <a:gd name="connsiteY13" fmla="*/ 418912 h 2179597"/>
                                  <a:gd name="connsiteX14" fmla="*/ 164031 w 245340"/>
                                  <a:gd name="connsiteY14" fmla="*/ 356807 h 2179597"/>
                                  <a:gd name="connsiteX15" fmla="*/ 223493 w 245340"/>
                                  <a:gd name="connsiteY15" fmla="*/ 352843 h 2179597"/>
                                  <a:gd name="connsiteX16" fmla="*/ 244636 w 245340"/>
                                  <a:gd name="connsiteY16" fmla="*/ 331701 h 2179597"/>
                                  <a:gd name="connsiteX17" fmla="*/ 245296 w 245340"/>
                                  <a:gd name="connsiteY17" fmla="*/ 179081 h 2179597"/>
                                  <a:gd name="connsiteX18" fmla="*/ 245296 w 245340"/>
                                  <a:gd name="connsiteY18" fmla="*/ 34389 h 2179597"/>
                                  <a:gd name="connsiteX19" fmla="*/ 213583 w 245340"/>
                                  <a:gd name="connsiteY19" fmla="*/ 693 h 2179597"/>
                                  <a:gd name="connsiteX20" fmla="*/ 65588 w 245340"/>
                                  <a:gd name="connsiteY20" fmla="*/ 33 h 21795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245340" h="2179597">
                                    <a:moveTo>
                                      <a:pt x="65588" y="33"/>
                                    </a:moveTo>
                                    <a:cubicBezTo>
                                      <a:pt x="42463" y="-628"/>
                                      <a:pt x="33874" y="8622"/>
                                      <a:pt x="34535" y="31746"/>
                                    </a:cubicBezTo>
                                    <a:cubicBezTo>
                                      <a:pt x="35196" y="80638"/>
                                      <a:pt x="33874" y="130190"/>
                                      <a:pt x="33874" y="179081"/>
                                    </a:cubicBezTo>
                                    <a:cubicBezTo>
                                      <a:pt x="33874" y="229954"/>
                                      <a:pt x="34535" y="280828"/>
                                      <a:pt x="33874" y="331701"/>
                                    </a:cubicBezTo>
                                    <a:cubicBezTo>
                                      <a:pt x="33874" y="346236"/>
                                      <a:pt x="37838" y="354825"/>
                                      <a:pt x="53034" y="351522"/>
                                    </a:cubicBezTo>
                                    <a:cubicBezTo>
                                      <a:pt x="84087" y="345576"/>
                                      <a:pt x="86730" y="362093"/>
                                      <a:pt x="86730" y="387860"/>
                                    </a:cubicBezTo>
                                    <a:cubicBezTo>
                                      <a:pt x="86069" y="908487"/>
                                      <a:pt x="86069" y="1429113"/>
                                      <a:pt x="86730" y="1949740"/>
                                    </a:cubicBezTo>
                                    <a:cubicBezTo>
                                      <a:pt x="86730" y="1971543"/>
                                      <a:pt x="86069" y="1986078"/>
                                      <a:pt x="58981" y="1990703"/>
                                    </a:cubicBezTo>
                                    <a:cubicBezTo>
                                      <a:pt x="38499" y="1994006"/>
                                      <a:pt x="23303" y="2010524"/>
                                      <a:pt x="13393" y="2029023"/>
                                    </a:cubicBezTo>
                                    <a:cubicBezTo>
                                      <a:pt x="-11053" y="2072629"/>
                                      <a:pt x="-1142" y="2131431"/>
                                      <a:pt x="35856" y="2160501"/>
                                    </a:cubicBezTo>
                                    <a:cubicBezTo>
                                      <a:pt x="68891" y="2186929"/>
                                      <a:pt x="123068" y="2185608"/>
                                      <a:pt x="155442" y="2158519"/>
                                    </a:cubicBezTo>
                                    <a:cubicBezTo>
                                      <a:pt x="191780" y="2127467"/>
                                      <a:pt x="201030" y="2068665"/>
                                      <a:pt x="173281" y="2027041"/>
                                    </a:cubicBezTo>
                                    <a:cubicBezTo>
                                      <a:pt x="162049" y="2009863"/>
                                      <a:pt x="158745" y="1994006"/>
                                      <a:pt x="158745" y="1974846"/>
                                    </a:cubicBezTo>
                                    <a:cubicBezTo>
                                      <a:pt x="158745" y="1456202"/>
                                      <a:pt x="158745" y="937557"/>
                                      <a:pt x="159406" y="418912"/>
                                    </a:cubicBezTo>
                                    <a:cubicBezTo>
                                      <a:pt x="159406" y="397771"/>
                                      <a:pt x="150156" y="371343"/>
                                      <a:pt x="164031" y="356807"/>
                                    </a:cubicBezTo>
                                    <a:cubicBezTo>
                                      <a:pt x="177245" y="343594"/>
                                      <a:pt x="203012" y="352843"/>
                                      <a:pt x="223493" y="352843"/>
                                    </a:cubicBezTo>
                                    <a:cubicBezTo>
                                      <a:pt x="239350" y="352843"/>
                                      <a:pt x="245296" y="348219"/>
                                      <a:pt x="244636" y="331701"/>
                                    </a:cubicBezTo>
                                    <a:cubicBezTo>
                                      <a:pt x="243975" y="280828"/>
                                      <a:pt x="244636" y="229954"/>
                                      <a:pt x="245296" y="179081"/>
                                    </a:cubicBezTo>
                                    <a:cubicBezTo>
                                      <a:pt x="245296" y="130850"/>
                                      <a:pt x="243975" y="82620"/>
                                      <a:pt x="245296" y="34389"/>
                                    </a:cubicBezTo>
                                    <a:cubicBezTo>
                                      <a:pt x="245957" y="10604"/>
                                      <a:pt x="239350" y="33"/>
                                      <a:pt x="213583" y="693"/>
                                    </a:cubicBezTo>
                                    <a:cubicBezTo>
                                      <a:pt x="163370" y="1354"/>
                                      <a:pt x="114479" y="1354"/>
                                      <a:pt x="65588" y="33"/>
                                    </a:cubicBezTo>
                                    <a:close/>
                                  </a:path>
                                </a:pathLst>
                              </a:custGeom>
                              <a:grpFill/>
                              <a:ln w="6599" cap="flat">
                                <a:solidFill>
                                  <a:schemeClr val="bg1">
                                    <a:lumMod val="50000"/>
                                  </a:schemeClr>
                                </a:solidFill>
                                <a:prstDash val="solid"/>
                                <a:miter/>
                              </a:ln>
                            </wps:spPr>
                            <wps:bodyPr rtlCol="0" anchor="ctr"/>
                          </wps:wsp>
                          <wps:wsp>
                            <wps:cNvPr id="2074269603" name="Freeform: Shape 2074269603"/>
                            <wps:cNvSpPr/>
                            <wps:spPr>
                              <a:xfrm>
                                <a:off x="5229677" y="4190083"/>
                                <a:ext cx="1075696" cy="1355897"/>
                              </a:xfrm>
                              <a:custGeom>
                                <a:avLst/>
                                <a:gdLst>
                                  <a:gd name="connsiteX0" fmla="*/ 855025 w 1075696"/>
                                  <a:gd name="connsiteY0" fmla="*/ 1271871 h 1355897"/>
                                  <a:gd name="connsiteX1" fmla="*/ 958093 w 1075696"/>
                                  <a:gd name="connsiteY1" fmla="*/ 1234211 h 1355897"/>
                                  <a:gd name="connsiteX2" fmla="*/ 979235 w 1075696"/>
                                  <a:gd name="connsiteY2" fmla="*/ 1186641 h 1355897"/>
                                  <a:gd name="connsiteX3" fmla="*/ 978574 w 1075696"/>
                                  <a:gd name="connsiteY3" fmla="*/ 541143 h 1355897"/>
                                  <a:gd name="connsiteX4" fmla="*/ 977914 w 1075696"/>
                                  <a:gd name="connsiteY4" fmla="*/ 377952 h 1355897"/>
                                  <a:gd name="connsiteX5" fmla="*/ 1005663 w 1075696"/>
                                  <a:gd name="connsiteY5" fmla="*/ 351524 h 1355897"/>
                                  <a:gd name="connsiteX6" fmla="*/ 1051251 w 1075696"/>
                                  <a:gd name="connsiteY6" fmla="*/ 352185 h 1355897"/>
                                  <a:gd name="connsiteX7" fmla="*/ 1075697 w 1075696"/>
                                  <a:gd name="connsiteY7" fmla="*/ 328400 h 1355897"/>
                                  <a:gd name="connsiteX8" fmla="*/ 1075697 w 1075696"/>
                                  <a:gd name="connsiteY8" fmla="*/ 178422 h 1355897"/>
                                  <a:gd name="connsiteX9" fmla="*/ 1075036 w 1075696"/>
                                  <a:gd name="connsiteY9" fmla="*/ 28445 h 1355897"/>
                                  <a:gd name="connsiteX10" fmla="*/ 1046626 w 1075696"/>
                                  <a:gd name="connsiteY10" fmla="*/ 35 h 1355897"/>
                                  <a:gd name="connsiteX11" fmla="*/ 896648 w 1075696"/>
                                  <a:gd name="connsiteY11" fmla="*/ 35 h 1355897"/>
                                  <a:gd name="connsiteX12" fmla="*/ 865596 w 1075696"/>
                                  <a:gd name="connsiteY12" fmla="*/ 31088 h 1355897"/>
                                  <a:gd name="connsiteX13" fmla="*/ 864935 w 1075696"/>
                                  <a:gd name="connsiteY13" fmla="*/ 178422 h 1355897"/>
                                  <a:gd name="connsiteX14" fmla="*/ 864935 w 1075696"/>
                                  <a:gd name="connsiteY14" fmla="*/ 331043 h 1355897"/>
                                  <a:gd name="connsiteX15" fmla="*/ 884095 w 1075696"/>
                                  <a:gd name="connsiteY15" fmla="*/ 351524 h 1355897"/>
                                  <a:gd name="connsiteX16" fmla="*/ 907880 w 1075696"/>
                                  <a:gd name="connsiteY16" fmla="*/ 375970 h 1355897"/>
                                  <a:gd name="connsiteX17" fmla="*/ 907220 w 1075696"/>
                                  <a:gd name="connsiteY17" fmla="*/ 1171445 h 1355897"/>
                                  <a:gd name="connsiteX18" fmla="*/ 861632 w 1075696"/>
                                  <a:gd name="connsiteY18" fmla="*/ 1217033 h 1355897"/>
                                  <a:gd name="connsiteX19" fmla="*/ 208206 w 1075696"/>
                                  <a:gd name="connsiteY19" fmla="*/ 1217694 h 1355897"/>
                                  <a:gd name="connsiteX20" fmla="*/ 171868 w 1075696"/>
                                  <a:gd name="connsiteY20" fmla="*/ 1198533 h 1355897"/>
                                  <a:gd name="connsiteX21" fmla="*/ 57568 w 1075696"/>
                                  <a:gd name="connsiteY21" fmla="*/ 1166820 h 1355897"/>
                                  <a:gd name="connsiteX22" fmla="*/ 748 w 1075696"/>
                                  <a:gd name="connsiteY22" fmla="*/ 1269228 h 1355897"/>
                                  <a:gd name="connsiteX23" fmla="*/ 82674 w 1075696"/>
                                  <a:gd name="connsiteY23" fmla="*/ 1355118 h 1355897"/>
                                  <a:gd name="connsiteX24" fmla="*/ 182439 w 1075696"/>
                                  <a:gd name="connsiteY24" fmla="*/ 1296316 h 1355897"/>
                                  <a:gd name="connsiteX25" fmla="*/ 220759 w 1075696"/>
                                  <a:gd name="connsiteY25" fmla="*/ 1271210 h 1355897"/>
                                  <a:gd name="connsiteX26" fmla="*/ 855025 w 1075696"/>
                                  <a:gd name="connsiteY26" fmla="*/ 1271871 h 13558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075696" h="1355897">
                                    <a:moveTo>
                                      <a:pt x="855025" y="1271871"/>
                                    </a:moveTo>
                                    <a:cubicBezTo>
                                      <a:pt x="896648" y="1272531"/>
                                      <a:pt x="928362" y="1262621"/>
                                      <a:pt x="958093" y="1234211"/>
                                    </a:cubicBezTo>
                                    <a:cubicBezTo>
                                      <a:pt x="973289" y="1219676"/>
                                      <a:pt x="979235" y="1206462"/>
                                      <a:pt x="979235" y="1186641"/>
                                    </a:cubicBezTo>
                                    <a:cubicBezTo>
                                      <a:pt x="978574" y="971255"/>
                                      <a:pt x="978574" y="756529"/>
                                      <a:pt x="978574" y="541143"/>
                                    </a:cubicBezTo>
                                    <a:cubicBezTo>
                                      <a:pt x="978574" y="486966"/>
                                      <a:pt x="979896" y="432129"/>
                                      <a:pt x="977914" y="377952"/>
                                    </a:cubicBezTo>
                                    <a:cubicBezTo>
                                      <a:pt x="977253" y="355488"/>
                                      <a:pt x="985181" y="350203"/>
                                      <a:pt x="1005663" y="351524"/>
                                    </a:cubicBezTo>
                                    <a:cubicBezTo>
                                      <a:pt x="1020859" y="352845"/>
                                      <a:pt x="1036055" y="350863"/>
                                      <a:pt x="1051251" y="352185"/>
                                    </a:cubicBezTo>
                                    <a:cubicBezTo>
                                      <a:pt x="1069750" y="353506"/>
                                      <a:pt x="1075697" y="347560"/>
                                      <a:pt x="1075697" y="328400"/>
                                    </a:cubicBezTo>
                                    <a:cubicBezTo>
                                      <a:pt x="1074375" y="278187"/>
                                      <a:pt x="1075697" y="228635"/>
                                      <a:pt x="1075697" y="178422"/>
                                    </a:cubicBezTo>
                                    <a:cubicBezTo>
                                      <a:pt x="1075697" y="128210"/>
                                      <a:pt x="1074375" y="78657"/>
                                      <a:pt x="1075036" y="28445"/>
                                    </a:cubicBezTo>
                                    <a:cubicBezTo>
                                      <a:pt x="1075036" y="7303"/>
                                      <a:pt x="1067108" y="35"/>
                                      <a:pt x="1046626" y="35"/>
                                    </a:cubicBezTo>
                                    <a:cubicBezTo>
                                      <a:pt x="996413" y="696"/>
                                      <a:pt x="946861" y="1357"/>
                                      <a:pt x="896648" y="35"/>
                                    </a:cubicBezTo>
                                    <a:cubicBezTo>
                                      <a:pt x="873524" y="-626"/>
                                      <a:pt x="864935" y="7964"/>
                                      <a:pt x="865596" y="31088"/>
                                    </a:cubicBezTo>
                                    <a:cubicBezTo>
                                      <a:pt x="866257" y="79979"/>
                                      <a:pt x="865596" y="129531"/>
                                      <a:pt x="864935" y="178422"/>
                                    </a:cubicBezTo>
                                    <a:cubicBezTo>
                                      <a:pt x="864935" y="229296"/>
                                      <a:pt x="865596" y="280169"/>
                                      <a:pt x="864935" y="331043"/>
                                    </a:cubicBezTo>
                                    <a:cubicBezTo>
                                      <a:pt x="864935" y="344917"/>
                                      <a:pt x="867578" y="354167"/>
                                      <a:pt x="884095" y="351524"/>
                                    </a:cubicBezTo>
                                    <a:cubicBezTo>
                                      <a:pt x="903255" y="348881"/>
                                      <a:pt x="907880" y="358131"/>
                                      <a:pt x="907880" y="375970"/>
                                    </a:cubicBezTo>
                                    <a:cubicBezTo>
                                      <a:pt x="907220" y="640908"/>
                                      <a:pt x="907880" y="906507"/>
                                      <a:pt x="907220" y="1171445"/>
                                    </a:cubicBezTo>
                                    <a:cubicBezTo>
                                      <a:pt x="907220" y="1201837"/>
                                      <a:pt x="892024" y="1217033"/>
                                      <a:pt x="861632" y="1217033"/>
                                    </a:cubicBezTo>
                                    <a:cubicBezTo>
                                      <a:pt x="643603" y="1217033"/>
                                      <a:pt x="426235" y="1217033"/>
                                      <a:pt x="208206" y="1217694"/>
                                    </a:cubicBezTo>
                                    <a:cubicBezTo>
                                      <a:pt x="191688" y="1217694"/>
                                      <a:pt x="181117" y="1213730"/>
                                      <a:pt x="171868" y="1198533"/>
                                    </a:cubicBezTo>
                                    <a:cubicBezTo>
                                      <a:pt x="148743" y="1162195"/>
                                      <a:pt x="99852" y="1150303"/>
                                      <a:pt x="57568" y="1166820"/>
                                    </a:cubicBezTo>
                                    <a:cubicBezTo>
                                      <a:pt x="18587" y="1182016"/>
                                      <a:pt x="-4538" y="1224300"/>
                                      <a:pt x="748" y="1269228"/>
                                    </a:cubicBezTo>
                                    <a:cubicBezTo>
                                      <a:pt x="6694" y="1316798"/>
                                      <a:pt x="37747" y="1349832"/>
                                      <a:pt x="82674" y="1355118"/>
                                    </a:cubicBezTo>
                                    <a:cubicBezTo>
                                      <a:pt x="128262" y="1360403"/>
                                      <a:pt x="169885" y="1338600"/>
                                      <a:pt x="182439" y="1296316"/>
                                    </a:cubicBezTo>
                                    <a:cubicBezTo>
                                      <a:pt x="189706" y="1273853"/>
                                      <a:pt x="201599" y="1271210"/>
                                      <a:pt x="220759" y="1271210"/>
                                    </a:cubicBezTo>
                                    <a:cubicBezTo>
                                      <a:pt x="431520" y="1271210"/>
                                      <a:pt x="643603" y="1269889"/>
                                      <a:pt x="855025" y="1271871"/>
                                    </a:cubicBezTo>
                                    <a:close/>
                                  </a:path>
                                </a:pathLst>
                              </a:custGeom>
                              <a:grpFill/>
                              <a:ln w="6599" cap="flat">
                                <a:solidFill>
                                  <a:schemeClr val="bg1">
                                    <a:lumMod val="50000"/>
                                  </a:schemeClr>
                                </a:solidFill>
                                <a:prstDash val="solid"/>
                                <a:miter/>
                              </a:ln>
                            </wps:spPr>
                            <wps:bodyPr rtlCol="0" anchor="ctr"/>
                          </wps:wsp>
                          <wps:wsp>
                            <wps:cNvPr id="2074269604" name="Freeform: Shape 2074269604"/>
                            <wps:cNvSpPr/>
                            <wps:spPr>
                              <a:xfrm>
                                <a:off x="4296094" y="2993741"/>
                                <a:ext cx="1648569" cy="227140"/>
                              </a:xfrm>
                              <a:custGeom>
                                <a:avLst/>
                                <a:gdLst>
                                  <a:gd name="connsiteX0" fmla="*/ 66839 w 1648569"/>
                                  <a:gd name="connsiteY0" fmla="*/ 192784 h 227140"/>
                                  <a:gd name="connsiteX1" fmla="*/ 173872 w 1648569"/>
                                  <a:gd name="connsiteY1" fmla="*/ 153142 h 227140"/>
                                  <a:gd name="connsiteX2" fmla="*/ 215496 w 1648569"/>
                                  <a:gd name="connsiteY2" fmla="*/ 130679 h 227140"/>
                                  <a:gd name="connsiteX3" fmla="*/ 1265338 w 1648569"/>
                                  <a:gd name="connsiteY3" fmla="*/ 130679 h 227140"/>
                                  <a:gd name="connsiteX4" fmla="*/ 1283837 w 1648569"/>
                                  <a:gd name="connsiteY4" fmla="*/ 130679 h 227140"/>
                                  <a:gd name="connsiteX5" fmla="*/ 1299694 w 1648569"/>
                                  <a:gd name="connsiteY5" fmla="*/ 146535 h 227140"/>
                                  <a:gd name="connsiteX6" fmla="*/ 1299694 w 1648569"/>
                                  <a:gd name="connsiteY6" fmla="*/ 165035 h 227140"/>
                                  <a:gd name="connsiteX7" fmla="*/ 1362460 w 1648569"/>
                                  <a:gd name="connsiteY7" fmla="*/ 226479 h 227140"/>
                                  <a:gd name="connsiteX8" fmla="*/ 1474778 w 1648569"/>
                                  <a:gd name="connsiteY8" fmla="*/ 227140 h 227140"/>
                                  <a:gd name="connsiteX9" fmla="*/ 1618809 w 1648569"/>
                                  <a:gd name="connsiteY9" fmla="*/ 226479 h 227140"/>
                                  <a:gd name="connsiteX10" fmla="*/ 1648540 w 1648569"/>
                                  <a:gd name="connsiteY10" fmla="*/ 196748 h 227140"/>
                                  <a:gd name="connsiteX11" fmla="*/ 1648540 w 1648569"/>
                                  <a:gd name="connsiteY11" fmla="*/ 47431 h 227140"/>
                                  <a:gd name="connsiteX12" fmla="*/ 1616827 w 1648569"/>
                                  <a:gd name="connsiteY12" fmla="*/ 17040 h 227140"/>
                                  <a:gd name="connsiteX13" fmla="*/ 1475438 w 1648569"/>
                                  <a:gd name="connsiteY13" fmla="*/ 16379 h 227140"/>
                                  <a:gd name="connsiteX14" fmla="*/ 1320175 w 1648569"/>
                                  <a:gd name="connsiteY14" fmla="*/ 17040 h 227140"/>
                                  <a:gd name="connsiteX15" fmla="*/ 1300355 w 1648569"/>
                                  <a:gd name="connsiteY15" fmla="*/ 30253 h 227140"/>
                                  <a:gd name="connsiteX16" fmla="*/ 1267980 w 1648569"/>
                                  <a:gd name="connsiteY16" fmla="*/ 59324 h 227140"/>
                                  <a:gd name="connsiteX17" fmla="*/ 212853 w 1648569"/>
                                  <a:gd name="connsiteY17" fmla="*/ 59324 h 227140"/>
                                  <a:gd name="connsiteX18" fmla="*/ 169908 w 1648569"/>
                                  <a:gd name="connsiteY18" fmla="*/ 36860 h 227140"/>
                                  <a:gd name="connsiteX19" fmla="*/ 62215 w 1648569"/>
                                  <a:gd name="connsiteY19" fmla="*/ 5808 h 227140"/>
                                  <a:gd name="connsiteX20" fmla="*/ 109 w 1648569"/>
                                  <a:gd name="connsiteY20" fmla="*/ 102269 h 227140"/>
                                  <a:gd name="connsiteX21" fmla="*/ 66839 w 1648569"/>
                                  <a:gd name="connsiteY21" fmla="*/ 192784 h 227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648569" h="227140">
                                    <a:moveTo>
                                      <a:pt x="66839" y="192784"/>
                                    </a:moveTo>
                                    <a:cubicBezTo>
                                      <a:pt x="109785" y="204676"/>
                                      <a:pt x="154712" y="190141"/>
                                      <a:pt x="173872" y="153142"/>
                                    </a:cubicBezTo>
                                    <a:cubicBezTo>
                                      <a:pt x="184443" y="133982"/>
                                      <a:pt x="196335" y="130679"/>
                                      <a:pt x="215496" y="130679"/>
                                    </a:cubicBezTo>
                                    <a:cubicBezTo>
                                      <a:pt x="565663" y="131339"/>
                                      <a:pt x="915170" y="130679"/>
                                      <a:pt x="1265338" y="130679"/>
                                    </a:cubicBezTo>
                                    <a:cubicBezTo>
                                      <a:pt x="1271284" y="130679"/>
                                      <a:pt x="1277891" y="131339"/>
                                      <a:pt x="1283837" y="130679"/>
                                    </a:cubicBezTo>
                                    <a:cubicBezTo>
                                      <a:pt x="1295069" y="130018"/>
                                      <a:pt x="1300355" y="134643"/>
                                      <a:pt x="1299694" y="146535"/>
                                    </a:cubicBezTo>
                                    <a:cubicBezTo>
                                      <a:pt x="1299033" y="152482"/>
                                      <a:pt x="1299694" y="159089"/>
                                      <a:pt x="1299694" y="165035"/>
                                    </a:cubicBezTo>
                                    <a:cubicBezTo>
                                      <a:pt x="1299694" y="226479"/>
                                      <a:pt x="1299694" y="226479"/>
                                      <a:pt x="1362460" y="226479"/>
                                    </a:cubicBezTo>
                                    <a:cubicBezTo>
                                      <a:pt x="1400119" y="226479"/>
                                      <a:pt x="1437118" y="227140"/>
                                      <a:pt x="1474778" y="227140"/>
                                    </a:cubicBezTo>
                                    <a:cubicBezTo>
                                      <a:pt x="1523008" y="226479"/>
                                      <a:pt x="1571239" y="225819"/>
                                      <a:pt x="1618809" y="226479"/>
                                    </a:cubicBezTo>
                                    <a:cubicBezTo>
                                      <a:pt x="1641272" y="227140"/>
                                      <a:pt x="1648540" y="217890"/>
                                      <a:pt x="1648540" y="196748"/>
                                    </a:cubicBezTo>
                                    <a:cubicBezTo>
                                      <a:pt x="1647879" y="147196"/>
                                      <a:pt x="1647219" y="96983"/>
                                      <a:pt x="1648540" y="47431"/>
                                    </a:cubicBezTo>
                                    <a:cubicBezTo>
                                      <a:pt x="1649201" y="22986"/>
                                      <a:pt x="1638630" y="17040"/>
                                      <a:pt x="1616827" y="17040"/>
                                    </a:cubicBezTo>
                                    <a:cubicBezTo>
                                      <a:pt x="1569918" y="17700"/>
                                      <a:pt x="1522348" y="16379"/>
                                      <a:pt x="1475438" y="16379"/>
                                    </a:cubicBezTo>
                                    <a:cubicBezTo>
                                      <a:pt x="1423904" y="16379"/>
                                      <a:pt x="1371709" y="17040"/>
                                      <a:pt x="1320175" y="17040"/>
                                    </a:cubicBezTo>
                                    <a:cubicBezTo>
                                      <a:pt x="1310926" y="17040"/>
                                      <a:pt x="1297712" y="13736"/>
                                      <a:pt x="1300355" y="30253"/>
                                    </a:cubicBezTo>
                                    <a:cubicBezTo>
                                      <a:pt x="1304979" y="58002"/>
                                      <a:pt x="1289123" y="59324"/>
                                      <a:pt x="1267980" y="59324"/>
                                    </a:cubicBezTo>
                                    <a:cubicBezTo>
                                      <a:pt x="916492" y="58663"/>
                                      <a:pt x="564342" y="58663"/>
                                      <a:pt x="212853" y="59324"/>
                                    </a:cubicBezTo>
                                    <a:cubicBezTo>
                                      <a:pt x="193032" y="59324"/>
                                      <a:pt x="181140" y="54699"/>
                                      <a:pt x="169908" y="36860"/>
                                    </a:cubicBezTo>
                                    <a:cubicBezTo>
                                      <a:pt x="148105" y="3165"/>
                                      <a:pt x="102517" y="-8067"/>
                                      <a:pt x="62215" y="5808"/>
                                    </a:cubicBezTo>
                                    <a:cubicBezTo>
                                      <a:pt x="23234" y="19022"/>
                                      <a:pt x="-1873" y="57342"/>
                                      <a:pt x="109" y="102269"/>
                                    </a:cubicBezTo>
                                    <a:cubicBezTo>
                                      <a:pt x="1431" y="146535"/>
                                      <a:pt x="28519" y="182213"/>
                                      <a:pt x="66839" y="192784"/>
                                    </a:cubicBezTo>
                                    <a:close/>
                                  </a:path>
                                </a:pathLst>
                              </a:custGeom>
                              <a:grpFill/>
                              <a:ln w="6599" cap="flat">
                                <a:solidFill>
                                  <a:schemeClr val="bg1">
                                    <a:lumMod val="50000"/>
                                  </a:schemeClr>
                                </a:solidFill>
                                <a:prstDash val="solid"/>
                                <a:miter/>
                              </a:ln>
                            </wps:spPr>
                            <wps:bodyPr rtlCol="0" anchor="ctr"/>
                          </wps:wsp>
                          <wps:wsp>
                            <wps:cNvPr id="2074269605" name="Freeform: Shape 2074269605"/>
                            <wps:cNvSpPr/>
                            <wps:spPr>
                              <a:xfrm>
                                <a:off x="7281386" y="1086333"/>
                                <a:ext cx="222690" cy="1732846"/>
                              </a:xfrm>
                              <a:custGeom>
                                <a:avLst/>
                                <a:gdLst>
                                  <a:gd name="connsiteX0" fmla="*/ 85722 w 222690"/>
                                  <a:gd name="connsiteY0" fmla="*/ 193430 h 1732846"/>
                                  <a:gd name="connsiteX1" fmla="*/ 104882 w 222690"/>
                                  <a:gd name="connsiteY1" fmla="*/ 219858 h 1732846"/>
                                  <a:gd name="connsiteX2" fmla="*/ 104882 w 222690"/>
                                  <a:gd name="connsiteY2" fmla="*/ 860070 h 1732846"/>
                                  <a:gd name="connsiteX3" fmla="*/ 105543 w 222690"/>
                                  <a:gd name="connsiteY3" fmla="*/ 1355591 h 1732846"/>
                                  <a:gd name="connsiteX4" fmla="*/ 80437 w 222690"/>
                                  <a:gd name="connsiteY4" fmla="*/ 1382018 h 1732846"/>
                                  <a:gd name="connsiteX5" fmla="*/ 13706 w 222690"/>
                                  <a:gd name="connsiteY5" fmla="*/ 1384000 h 1732846"/>
                                  <a:gd name="connsiteX6" fmla="*/ 14367 w 222690"/>
                                  <a:gd name="connsiteY6" fmla="*/ 1416374 h 1732846"/>
                                  <a:gd name="connsiteX7" fmla="*/ 8421 w 222690"/>
                                  <a:gd name="connsiteY7" fmla="*/ 1685937 h 1732846"/>
                                  <a:gd name="connsiteX8" fmla="*/ 56652 w 222690"/>
                                  <a:gd name="connsiteY8" fmla="*/ 1732847 h 1732846"/>
                                  <a:gd name="connsiteX9" fmla="*/ 174255 w 222690"/>
                                  <a:gd name="connsiteY9" fmla="*/ 1732847 h 1732846"/>
                                  <a:gd name="connsiteX10" fmla="*/ 222486 w 222690"/>
                                  <a:gd name="connsiteY10" fmla="*/ 1683295 h 1732846"/>
                                  <a:gd name="connsiteX11" fmla="*/ 217200 w 222690"/>
                                  <a:gd name="connsiteY11" fmla="*/ 1384661 h 1732846"/>
                                  <a:gd name="connsiteX12" fmla="*/ 196058 w 222690"/>
                                  <a:gd name="connsiteY12" fmla="*/ 1382018 h 1732846"/>
                                  <a:gd name="connsiteX13" fmla="*/ 158398 w 222690"/>
                                  <a:gd name="connsiteY13" fmla="*/ 1343037 h 1732846"/>
                                  <a:gd name="connsiteX14" fmla="*/ 158398 w 222690"/>
                                  <a:gd name="connsiteY14" fmla="*/ 215233 h 1732846"/>
                                  <a:gd name="connsiteX15" fmla="*/ 174916 w 222690"/>
                                  <a:gd name="connsiteY15" fmla="*/ 147843 h 1732846"/>
                                  <a:gd name="connsiteX16" fmla="*/ 161041 w 222690"/>
                                  <a:gd name="connsiteY16" fmla="*/ 26275 h 1732846"/>
                                  <a:gd name="connsiteX17" fmla="*/ 48723 w 222690"/>
                                  <a:gd name="connsiteY17" fmla="*/ 9758 h 1732846"/>
                                  <a:gd name="connsiteX18" fmla="*/ 1814 w 222690"/>
                                  <a:gd name="connsiteY18" fmla="*/ 117451 h 1732846"/>
                                  <a:gd name="connsiteX19" fmla="*/ 85722 w 222690"/>
                                  <a:gd name="connsiteY19" fmla="*/ 193430 h 1732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22690" h="1732846">
                                    <a:moveTo>
                                      <a:pt x="85722" y="193430"/>
                                    </a:moveTo>
                                    <a:cubicBezTo>
                                      <a:pt x="107525" y="194752"/>
                                      <a:pt x="104882" y="205984"/>
                                      <a:pt x="104882" y="219858"/>
                                    </a:cubicBezTo>
                                    <a:cubicBezTo>
                                      <a:pt x="104882" y="433262"/>
                                      <a:pt x="104882" y="646666"/>
                                      <a:pt x="104882" y="860070"/>
                                    </a:cubicBezTo>
                                    <a:cubicBezTo>
                                      <a:pt x="104882" y="1025244"/>
                                      <a:pt x="104882" y="1190417"/>
                                      <a:pt x="105543" y="1355591"/>
                                    </a:cubicBezTo>
                                    <a:cubicBezTo>
                                      <a:pt x="105543" y="1374751"/>
                                      <a:pt x="101579" y="1382679"/>
                                      <a:pt x="80437" y="1382018"/>
                                    </a:cubicBezTo>
                                    <a:cubicBezTo>
                                      <a:pt x="58634" y="1381358"/>
                                      <a:pt x="36170" y="1378715"/>
                                      <a:pt x="13706" y="1384000"/>
                                    </a:cubicBezTo>
                                    <a:cubicBezTo>
                                      <a:pt x="13706" y="1394571"/>
                                      <a:pt x="14367" y="1405143"/>
                                      <a:pt x="14367" y="1416374"/>
                                    </a:cubicBezTo>
                                    <a:cubicBezTo>
                                      <a:pt x="18331" y="1506229"/>
                                      <a:pt x="6439" y="1596083"/>
                                      <a:pt x="8421" y="1685937"/>
                                    </a:cubicBezTo>
                                    <a:cubicBezTo>
                                      <a:pt x="9742" y="1732847"/>
                                      <a:pt x="8421" y="1732847"/>
                                      <a:pt x="56652" y="1732847"/>
                                    </a:cubicBezTo>
                                    <a:cubicBezTo>
                                      <a:pt x="95633" y="1732847"/>
                                      <a:pt x="135274" y="1732847"/>
                                      <a:pt x="174255" y="1732847"/>
                                    </a:cubicBezTo>
                                    <a:cubicBezTo>
                                      <a:pt x="221825" y="1732847"/>
                                      <a:pt x="221164" y="1732847"/>
                                      <a:pt x="222486" y="1683295"/>
                                    </a:cubicBezTo>
                                    <a:cubicBezTo>
                                      <a:pt x="224468" y="1583530"/>
                                      <a:pt x="211254" y="1484426"/>
                                      <a:pt x="217200" y="1384661"/>
                                    </a:cubicBezTo>
                                    <a:cubicBezTo>
                                      <a:pt x="209933" y="1384000"/>
                                      <a:pt x="203326" y="1382018"/>
                                      <a:pt x="196058" y="1382018"/>
                                    </a:cubicBezTo>
                                    <a:cubicBezTo>
                                      <a:pt x="158398" y="1381358"/>
                                      <a:pt x="158398" y="1381358"/>
                                      <a:pt x="158398" y="1343037"/>
                                    </a:cubicBezTo>
                                    <a:cubicBezTo>
                                      <a:pt x="158398" y="967103"/>
                                      <a:pt x="158398" y="591168"/>
                                      <a:pt x="158398" y="215233"/>
                                    </a:cubicBezTo>
                                    <a:cubicBezTo>
                                      <a:pt x="158398" y="190788"/>
                                      <a:pt x="160380" y="169645"/>
                                      <a:pt x="174916" y="147843"/>
                                    </a:cubicBezTo>
                                    <a:cubicBezTo>
                                      <a:pt x="199362" y="110844"/>
                                      <a:pt x="190772" y="56667"/>
                                      <a:pt x="161041" y="26275"/>
                                    </a:cubicBezTo>
                                    <a:cubicBezTo>
                                      <a:pt x="133953" y="-814"/>
                                      <a:pt x="84401" y="-8081"/>
                                      <a:pt x="48723" y="9758"/>
                                    </a:cubicBezTo>
                                    <a:cubicBezTo>
                                      <a:pt x="12385" y="28918"/>
                                      <a:pt x="-6114" y="71202"/>
                                      <a:pt x="1814" y="117451"/>
                                    </a:cubicBezTo>
                                    <a:cubicBezTo>
                                      <a:pt x="9742" y="161717"/>
                                      <a:pt x="39474" y="190127"/>
                                      <a:pt x="85722" y="193430"/>
                                    </a:cubicBezTo>
                                    <a:close/>
                                  </a:path>
                                </a:pathLst>
                              </a:custGeom>
                              <a:grpFill/>
                              <a:ln w="6599" cap="flat">
                                <a:solidFill>
                                  <a:schemeClr val="bg1">
                                    <a:lumMod val="50000"/>
                                  </a:schemeClr>
                                </a:solidFill>
                                <a:prstDash val="solid"/>
                                <a:miter/>
                              </a:ln>
                            </wps:spPr>
                            <wps:bodyPr rtlCol="0" anchor="ctr"/>
                          </wps:wsp>
                          <wps:wsp>
                            <wps:cNvPr id="2074269606" name="Freeform: Shape 2074269606"/>
                            <wps:cNvSpPr/>
                            <wps:spPr>
                              <a:xfrm>
                                <a:off x="4872300" y="2245460"/>
                                <a:ext cx="1373154" cy="572397"/>
                              </a:xfrm>
                              <a:custGeom>
                                <a:avLst/>
                                <a:gdLst>
                                  <a:gd name="connsiteX0" fmla="*/ 99133 w 1373154"/>
                                  <a:gd name="connsiteY0" fmla="*/ 196463 h 572397"/>
                                  <a:gd name="connsiteX1" fmla="*/ 185023 w 1373154"/>
                                  <a:gd name="connsiteY1" fmla="*/ 121805 h 572397"/>
                                  <a:gd name="connsiteX2" fmla="*/ 216075 w 1373154"/>
                                  <a:gd name="connsiteY2" fmla="*/ 100002 h 572397"/>
                                  <a:gd name="connsiteX3" fmla="*/ 1238829 w 1373154"/>
                                  <a:gd name="connsiteY3" fmla="*/ 100002 h 572397"/>
                                  <a:gd name="connsiteX4" fmla="*/ 1265257 w 1373154"/>
                                  <a:gd name="connsiteY4" fmla="*/ 101984 h 572397"/>
                                  <a:gd name="connsiteX5" fmla="*/ 1264596 w 1373154"/>
                                  <a:gd name="connsiteY5" fmla="*/ 200428 h 572397"/>
                                  <a:gd name="connsiteX6" fmla="*/ 1243454 w 1373154"/>
                                  <a:gd name="connsiteY6" fmla="*/ 221570 h 572397"/>
                                  <a:gd name="connsiteX7" fmla="*/ 1164171 w 1373154"/>
                                  <a:gd name="connsiteY7" fmla="*/ 223552 h 572397"/>
                                  <a:gd name="connsiteX8" fmla="*/ 1164831 w 1373154"/>
                                  <a:gd name="connsiteY8" fmla="*/ 258568 h 572397"/>
                                  <a:gd name="connsiteX9" fmla="*/ 1158885 w 1373154"/>
                                  <a:gd name="connsiteY9" fmla="*/ 525489 h 572397"/>
                                  <a:gd name="connsiteX10" fmla="*/ 1207116 w 1373154"/>
                                  <a:gd name="connsiteY10" fmla="*/ 572398 h 572397"/>
                                  <a:gd name="connsiteX11" fmla="*/ 1324719 w 1373154"/>
                                  <a:gd name="connsiteY11" fmla="*/ 572398 h 572397"/>
                                  <a:gd name="connsiteX12" fmla="*/ 1372950 w 1373154"/>
                                  <a:gd name="connsiteY12" fmla="*/ 522846 h 572397"/>
                                  <a:gd name="connsiteX13" fmla="*/ 1367665 w 1373154"/>
                                  <a:gd name="connsiteY13" fmla="*/ 224212 h 572397"/>
                                  <a:gd name="connsiteX14" fmla="*/ 1335291 w 1373154"/>
                                  <a:gd name="connsiteY14" fmla="*/ 185892 h 572397"/>
                                  <a:gd name="connsiteX15" fmla="*/ 1335291 w 1373154"/>
                                  <a:gd name="connsiteY15" fmla="*/ 53093 h 572397"/>
                                  <a:gd name="connsiteX16" fmla="*/ 1306881 w 1373154"/>
                                  <a:gd name="connsiteY16" fmla="*/ 27326 h 572397"/>
                                  <a:gd name="connsiteX17" fmla="*/ 192951 w 1373154"/>
                                  <a:gd name="connsiteY17" fmla="*/ 27986 h 572397"/>
                                  <a:gd name="connsiteX18" fmla="*/ 143399 w 1373154"/>
                                  <a:gd name="connsiteY18" fmla="*/ 14112 h 572397"/>
                                  <a:gd name="connsiteX19" fmla="*/ 31081 w 1373154"/>
                                  <a:gd name="connsiteY19" fmla="*/ 23362 h 572397"/>
                                  <a:gd name="connsiteX20" fmla="*/ 7957 w 1373154"/>
                                  <a:gd name="connsiteY20" fmla="*/ 139644 h 572397"/>
                                  <a:gd name="connsiteX21" fmla="*/ 99133 w 1373154"/>
                                  <a:gd name="connsiteY21" fmla="*/ 196463 h 5723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373154" h="572397">
                                    <a:moveTo>
                                      <a:pt x="99133" y="196463"/>
                                    </a:moveTo>
                                    <a:cubicBezTo>
                                      <a:pt x="144060" y="193160"/>
                                      <a:pt x="175773" y="168053"/>
                                      <a:pt x="185023" y="121805"/>
                                    </a:cubicBezTo>
                                    <a:cubicBezTo>
                                      <a:pt x="188987" y="100663"/>
                                      <a:pt x="199558" y="100002"/>
                                      <a:pt x="216075" y="100002"/>
                                    </a:cubicBezTo>
                                    <a:cubicBezTo>
                                      <a:pt x="556993" y="100002"/>
                                      <a:pt x="897911" y="100002"/>
                                      <a:pt x="1238829" y="100002"/>
                                    </a:cubicBezTo>
                                    <a:cubicBezTo>
                                      <a:pt x="1247418" y="100002"/>
                                      <a:pt x="1256668" y="101323"/>
                                      <a:pt x="1265257" y="101984"/>
                                    </a:cubicBezTo>
                                    <a:cubicBezTo>
                                      <a:pt x="1265257" y="135019"/>
                                      <a:pt x="1263936" y="167393"/>
                                      <a:pt x="1264596" y="200428"/>
                                    </a:cubicBezTo>
                                    <a:cubicBezTo>
                                      <a:pt x="1265257" y="216945"/>
                                      <a:pt x="1259311" y="221570"/>
                                      <a:pt x="1243454" y="221570"/>
                                    </a:cubicBezTo>
                                    <a:cubicBezTo>
                                      <a:pt x="1217026" y="221570"/>
                                      <a:pt x="1190599" y="218266"/>
                                      <a:pt x="1164171" y="223552"/>
                                    </a:cubicBezTo>
                                    <a:cubicBezTo>
                                      <a:pt x="1164171" y="235444"/>
                                      <a:pt x="1164171" y="246676"/>
                                      <a:pt x="1164831" y="258568"/>
                                    </a:cubicBezTo>
                                    <a:cubicBezTo>
                                      <a:pt x="1168796" y="347762"/>
                                      <a:pt x="1156903" y="436295"/>
                                      <a:pt x="1158885" y="525489"/>
                                    </a:cubicBezTo>
                                    <a:cubicBezTo>
                                      <a:pt x="1160207" y="571737"/>
                                      <a:pt x="1158885" y="572398"/>
                                      <a:pt x="1207116" y="572398"/>
                                    </a:cubicBezTo>
                                    <a:cubicBezTo>
                                      <a:pt x="1246097" y="572398"/>
                                      <a:pt x="1285739" y="572398"/>
                                      <a:pt x="1324719" y="572398"/>
                                    </a:cubicBezTo>
                                    <a:cubicBezTo>
                                      <a:pt x="1372950" y="572398"/>
                                      <a:pt x="1372289" y="572398"/>
                                      <a:pt x="1372950" y="522846"/>
                                    </a:cubicBezTo>
                                    <a:cubicBezTo>
                                      <a:pt x="1374932" y="423081"/>
                                      <a:pt x="1361718" y="323977"/>
                                      <a:pt x="1367665" y="224212"/>
                                    </a:cubicBezTo>
                                    <a:cubicBezTo>
                                      <a:pt x="1340576" y="224873"/>
                                      <a:pt x="1333969" y="212320"/>
                                      <a:pt x="1335291" y="185892"/>
                                    </a:cubicBezTo>
                                    <a:cubicBezTo>
                                      <a:pt x="1337933" y="141626"/>
                                      <a:pt x="1335291" y="97359"/>
                                      <a:pt x="1335291" y="53093"/>
                                    </a:cubicBezTo>
                                    <a:cubicBezTo>
                                      <a:pt x="1342558" y="26004"/>
                                      <a:pt x="1325380" y="27326"/>
                                      <a:pt x="1306881" y="27326"/>
                                    </a:cubicBezTo>
                                    <a:cubicBezTo>
                                      <a:pt x="935571" y="27326"/>
                                      <a:pt x="564261" y="27326"/>
                                      <a:pt x="192951" y="27986"/>
                                    </a:cubicBezTo>
                                    <a:cubicBezTo>
                                      <a:pt x="174452" y="27986"/>
                                      <a:pt x="159256" y="24683"/>
                                      <a:pt x="143399" y="14112"/>
                                    </a:cubicBezTo>
                                    <a:cubicBezTo>
                                      <a:pt x="109043" y="-8352"/>
                                      <a:pt x="60812" y="-3066"/>
                                      <a:pt x="31081" y="23362"/>
                                    </a:cubicBezTo>
                                    <a:cubicBezTo>
                                      <a:pt x="1350" y="50450"/>
                                      <a:pt x="-8560" y="100002"/>
                                      <a:pt x="7957" y="139644"/>
                                    </a:cubicBezTo>
                                    <a:cubicBezTo>
                                      <a:pt x="22492" y="177303"/>
                                      <a:pt x="58170" y="199767"/>
                                      <a:pt x="99133" y="196463"/>
                                    </a:cubicBezTo>
                                    <a:close/>
                                  </a:path>
                                </a:pathLst>
                              </a:custGeom>
                              <a:grpFill/>
                              <a:ln w="6599" cap="flat">
                                <a:solidFill>
                                  <a:schemeClr val="bg1">
                                    <a:lumMod val="50000"/>
                                  </a:schemeClr>
                                </a:solidFill>
                                <a:prstDash val="solid"/>
                                <a:miter/>
                              </a:ln>
                            </wps:spPr>
                            <wps:bodyPr rtlCol="0" anchor="ctr"/>
                          </wps:wsp>
                          <wps:wsp>
                            <wps:cNvPr id="2074269607" name="Freeform: Shape 2074269607"/>
                            <wps:cNvSpPr/>
                            <wps:spPr>
                              <a:xfrm>
                                <a:off x="5752172" y="1974605"/>
                                <a:ext cx="912667" cy="843913"/>
                              </a:xfrm>
                              <a:custGeom>
                                <a:avLst/>
                                <a:gdLst>
                                  <a:gd name="connsiteX0" fmla="*/ 96662 w 912667"/>
                                  <a:gd name="connsiteY0" fmla="*/ 195773 h 843913"/>
                                  <a:gd name="connsiteX1" fmla="*/ 186517 w 912667"/>
                                  <a:gd name="connsiteY1" fmla="*/ 119133 h 843913"/>
                                  <a:gd name="connsiteX2" fmla="*/ 210302 w 912667"/>
                                  <a:gd name="connsiteY2" fmla="*/ 99312 h 843913"/>
                                  <a:gd name="connsiteX3" fmla="*/ 759338 w 912667"/>
                                  <a:gd name="connsiteY3" fmla="*/ 99312 h 843913"/>
                                  <a:gd name="connsiteX4" fmla="*/ 783123 w 912667"/>
                                  <a:gd name="connsiteY4" fmla="*/ 123758 h 843913"/>
                                  <a:gd name="connsiteX5" fmla="*/ 782462 w 912667"/>
                                  <a:gd name="connsiteY5" fmla="*/ 434284 h 843913"/>
                                  <a:gd name="connsiteX6" fmla="*/ 724321 w 912667"/>
                                  <a:gd name="connsiteY6" fmla="*/ 492425 h 843913"/>
                                  <a:gd name="connsiteX7" fmla="*/ 701197 w 912667"/>
                                  <a:gd name="connsiteY7" fmla="*/ 517531 h 843913"/>
                                  <a:gd name="connsiteX8" fmla="*/ 701197 w 912667"/>
                                  <a:gd name="connsiteY8" fmla="*/ 667508 h 843913"/>
                                  <a:gd name="connsiteX9" fmla="*/ 704500 w 912667"/>
                                  <a:gd name="connsiteY9" fmla="*/ 665526 h 843913"/>
                                  <a:gd name="connsiteX10" fmla="*/ 702518 w 912667"/>
                                  <a:gd name="connsiteY10" fmla="*/ 820789 h 843913"/>
                                  <a:gd name="connsiteX11" fmla="*/ 724982 w 912667"/>
                                  <a:gd name="connsiteY11" fmla="*/ 843914 h 843913"/>
                                  <a:gd name="connsiteX12" fmla="*/ 888173 w 912667"/>
                                  <a:gd name="connsiteY12" fmla="*/ 843914 h 843913"/>
                                  <a:gd name="connsiteX13" fmla="*/ 911958 w 912667"/>
                                  <a:gd name="connsiteY13" fmla="*/ 819468 h 843913"/>
                                  <a:gd name="connsiteX14" fmla="*/ 910637 w 912667"/>
                                  <a:gd name="connsiteY14" fmla="*/ 672133 h 843913"/>
                                  <a:gd name="connsiteX15" fmla="*/ 910637 w 912667"/>
                                  <a:gd name="connsiteY15" fmla="*/ 672133 h 843913"/>
                                  <a:gd name="connsiteX16" fmla="*/ 911958 w 912667"/>
                                  <a:gd name="connsiteY16" fmla="*/ 666848 h 843913"/>
                                  <a:gd name="connsiteX17" fmla="*/ 912619 w 912667"/>
                                  <a:gd name="connsiteY17" fmla="*/ 522156 h 843913"/>
                                  <a:gd name="connsiteX18" fmla="*/ 883548 w 912667"/>
                                  <a:gd name="connsiteY18" fmla="*/ 493085 h 843913"/>
                                  <a:gd name="connsiteX19" fmla="*/ 855799 w 912667"/>
                                  <a:gd name="connsiteY19" fmla="*/ 464676 h 843913"/>
                                  <a:gd name="connsiteX20" fmla="*/ 856460 w 912667"/>
                                  <a:gd name="connsiteY20" fmla="*/ 82134 h 843913"/>
                                  <a:gd name="connsiteX21" fmla="*/ 818800 w 912667"/>
                                  <a:gd name="connsiteY21" fmla="*/ 45796 h 843913"/>
                                  <a:gd name="connsiteX22" fmla="*/ 203034 w 912667"/>
                                  <a:gd name="connsiteY22" fmla="*/ 45796 h 843913"/>
                                  <a:gd name="connsiteX23" fmla="*/ 166035 w 912667"/>
                                  <a:gd name="connsiteY23" fmla="*/ 31260 h 843913"/>
                                  <a:gd name="connsiteX24" fmla="*/ 48432 w 912667"/>
                                  <a:gd name="connsiteY24" fmla="*/ 11440 h 843913"/>
                                  <a:gd name="connsiteX25" fmla="*/ 4165 w 912667"/>
                                  <a:gd name="connsiteY25" fmla="*/ 127722 h 843913"/>
                                  <a:gd name="connsiteX26" fmla="*/ 96662 w 912667"/>
                                  <a:gd name="connsiteY26" fmla="*/ 195773 h 8439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912667" h="843913">
                                    <a:moveTo>
                                      <a:pt x="96662" y="195773"/>
                                    </a:moveTo>
                                    <a:cubicBezTo>
                                      <a:pt x="142911" y="194452"/>
                                      <a:pt x="177267" y="166703"/>
                                      <a:pt x="186517" y="119133"/>
                                    </a:cubicBezTo>
                                    <a:cubicBezTo>
                                      <a:pt x="189820" y="102615"/>
                                      <a:pt x="195766" y="99312"/>
                                      <a:pt x="210302" y="99312"/>
                                    </a:cubicBezTo>
                                    <a:cubicBezTo>
                                      <a:pt x="393314" y="99973"/>
                                      <a:pt x="576326" y="99973"/>
                                      <a:pt x="759338" y="99312"/>
                                    </a:cubicBezTo>
                                    <a:cubicBezTo>
                                      <a:pt x="778498" y="99312"/>
                                      <a:pt x="783123" y="105258"/>
                                      <a:pt x="783123" y="123758"/>
                                    </a:cubicBezTo>
                                    <a:cubicBezTo>
                                      <a:pt x="782462" y="227486"/>
                                      <a:pt x="782462" y="330555"/>
                                      <a:pt x="782462" y="434284"/>
                                    </a:cubicBezTo>
                                    <a:cubicBezTo>
                                      <a:pt x="782462" y="491764"/>
                                      <a:pt x="782462" y="492425"/>
                                      <a:pt x="724321" y="492425"/>
                                    </a:cubicBezTo>
                                    <a:cubicBezTo>
                                      <a:pt x="704500" y="492425"/>
                                      <a:pt x="700536" y="499692"/>
                                      <a:pt x="701197" y="517531"/>
                                    </a:cubicBezTo>
                                    <a:cubicBezTo>
                                      <a:pt x="701858" y="567744"/>
                                      <a:pt x="701197" y="617296"/>
                                      <a:pt x="701197" y="667508"/>
                                    </a:cubicBezTo>
                                    <a:cubicBezTo>
                                      <a:pt x="701858" y="666187"/>
                                      <a:pt x="703179" y="665526"/>
                                      <a:pt x="704500" y="665526"/>
                                    </a:cubicBezTo>
                                    <a:cubicBezTo>
                                      <a:pt x="699876" y="717060"/>
                                      <a:pt x="703179" y="768595"/>
                                      <a:pt x="702518" y="820789"/>
                                    </a:cubicBezTo>
                                    <a:cubicBezTo>
                                      <a:pt x="702518" y="835985"/>
                                      <a:pt x="709125" y="843914"/>
                                      <a:pt x="724982" y="843914"/>
                                    </a:cubicBezTo>
                                    <a:cubicBezTo>
                                      <a:pt x="779159" y="843914"/>
                                      <a:pt x="833996" y="843914"/>
                                      <a:pt x="888173" y="843914"/>
                                    </a:cubicBezTo>
                                    <a:cubicBezTo>
                                      <a:pt x="905351" y="843914"/>
                                      <a:pt x="911958" y="835985"/>
                                      <a:pt x="911958" y="819468"/>
                                    </a:cubicBezTo>
                                    <a:cubicBezTo>
                                      <a:pt x="911298" y="770577"/>
                                      <a:pt x="911298" y="721685"/>
                                      <a:pt x="910637" y="672133"/>
                                    </a:cubicBezTo>
                                    <a:cubicBezTo>
                                      <a:pt x="910637" y="672133"/>
                                      <a:pt x="910637" y="672133"/>
                                      <a:pt x="910637" y="672133"/>
                                    </a:cubicBezTo>
                                    <a:cubicBezTo>
                                      <a:pt x="911298" y="670151"/>
                                      <a:pt x="911298" y="668830"/>
                                      <a:pt x="911958" y="666848"/>
                                    </a:cubicBezTo>
                                    <a:cubicBezTo>
                                      <a:pt x="911958" y="618617"/>
                                      <a:pt x="910637" y="570387"/>
                                      <a:pt x="912619" y="522156"/>
                                    </a:cubicBezTo>
                                    <a:cubicBezTo>
                                      <a:pt x="913280" y="499031"/>
                                      <a:pt x="907333" y="488460"/>
                                      <a:pt x="883548" y="493085"/>
                                    </a:cubicBezTo>
                                    <a:cubicBezTo>
                                      <a:pt x="860424" y="497049"/>
                                      <a:pt x="855799" y="486478"/>
                                      <a:pt x="855799" y="464676"/>
                                    </a:cubicBezTo>
                                    <a:cubicBezTo>
                                      <a:pt x="856460" y="337162"/>
                                      <a:pt x="856460" y="209648"/>
                                      <a:pt x="856460" y="82134"/>
                                    </a:cubicBezTo>
                                    <a:cubicBezTo>
                                      <a:pt x="856460" y="39189"/>
                                      <a:pt x="859763" y="45796"/>
                                      <a:pt x="818800" y="45796"/>
                                    </a:cubicBezTo>
                                    <a:cubicBezTo>
                                      <a:pt x="613325" y="45796"/>
                                      <a:pt x="408510" y="45796"/>
                                      <a:pt x="203034" y="45796"/>
                                    </a:cubicBezTo>
                                    <a:cubicBezTo>
                                      <a:pt x="188499" y="45796"/>
                                      <a:pt x="177267" y="44474"/>
                                      <a:pt x="166035" y="31260"/>
                                    </a:cubicBezTo>
                                    <a:cubicBezTo>
                                      <a:pt x="138286" y="-1774"/>
                                      <a:pt x="86091" y="-9042"/>
                                      <a:pt x="48432" y="11440"/>
                                    </a:cubicBezTo>
                                    <a:cubicBezTo>
                                      <a:pt x="10111" y="32582"/>
                                      <a:pt x="-9049" y="81473"/>
                                      <a:pt x="4165" y="127722"/>
                                    </a:cubicBezTo>
                                    <a:cubicBezTo>
                                      <a:pt x="15397" y="171327"/>
                                      <a:pt x="50414" y="196434"/>
                                      <a:pt x="96662" y="195773"/>
                                    </a:cubicBezTo>
                                    <a:close/>
                                  </a:path>
                                </a:pathLst>
                              </a:custGeom>
                              <a:grpFill/>
                              <a:ln w="6599" cap="flat">
                                <a:solidFill>
                                  <a:schemeClr val="bg1">
                                    <a:lumMod val="50000"/>
                                  </a:schemeClr>
                                </a:solidFill>
                                <a:prstDash val="solid"/>
                                <a:miter/>
                              </a:ln>
                            </wps:spPr>
                            <wps:bodyPr rtlCol="0" anchor="ctr"/>
                          </wps:wsp>
                          <wps:wsp>
                            <wps:cNvPr id="2074269608" name="Freeform: Shape 2074269608"/>
                            <wps:cNvSpPr/>
                            <wps:spPr>
                              <a:xfrm>
                                <a:off x="8689817" y="4552498"/>
                                <a:ext cx="1189667" cy="1242834"/>
                              </a:xfrm>
                              <a:custGeom>
                                <a:avLst/>
                                <a:gdLst>
                                  <a:gd name="connsiteX0" fmla="*/ 1128465 w 1189667"/>
                                  <a:gd name="connsiteY0" fmla="*/ 1052165 h 1242834"/>
                                  <a:gd name="connsiteX1" fmla="*/ 1016147 w 1189667"/>
                                  <a:gd name="connsiteY1" fmla="*/ 1089825 h 1242834"/>
                                  <a:gd name="connsiteX2" fmla="*/ 979809 w 1189667"/>
                                  <a:gd name="connsiteY2" fmla="*/ 1108985 h 1242834"/>
                                  <a:gd name="connsiteX3" fmla="*/ 85229 w 1189667"/>
                                  <a:gd name="connsiteY3" fmla="*/ 1108985 h 1242834"/>
                                  <a:gd name="connsiteX4" fmla="*/ 54837 w 1189667"/>
                                  <a:gd name="connsiteY4" fmla="*/ 1077272 h 1242834"/>
                                  <a:gd name="connsiteX5" fmla="*/ 55498 w 1189667"/>
                                  <a:gd name="connsiteY5" fmla="*/ 41304 h 1242834"/>
                                  <a:gd name="connsiteX6" fmla="*/ 55498 w 1189667"/>
                                  <a:gd name="connsiteY6" fmla="*/ 17519 h 1242834"/>
                                  <a:gd name="connsiteX7" fmla="*/ 48891 w 1189667"/>
                                  <a:gd name="connsiteY7" fmla="*/ 4305 h 1242834"/>
                                  <a:gd name="connsiteX8" fmla="*/ 661 w 1189667"/>
                                  <a:gd name="connsiteY8" fmla="*/ 32055 h 1242834"/>
                                  <a:gd name="connsiteX9" fmla="*/ 661 w 1189667"/>
                                  <a:gd name="connsiteY9" fmla="*/ 583734 h 1242834"/>
                                  <a:gd name="connsiteX10" fmla="*/ 0 w 1189667"/>
                                  <a:gd name="connsiteY10" fmla="*/ 1130127 h 1242834"/>
                                  <a:gd name="connsiteX11" fmla="*/ 33035 w 1189667"/>
                                  <a:gd name="connsiteY11" fmla="*/ 1164483 h 1242834"/>
                                  <a:gd name="connsiteX12" fmla="*/ 972541 w 1189667"/>
                                  <a:gd name="connsiteY12" fmla="*/ 1163823 h 1242834"/>
                                  <a:gd name="connsiteX13" fmla="*/ 1008218 w 1189667"/>
                                  <a:gd name="connsiteY13" fmla="*/ 1185626 h 1242834"/>
                                  <a:gd name="connsiteX14" fmla="*/ 1114590 w 1189667"/>
                                  <a:gd name="connsiteY14" fmla="*/ 1241124 h 1242834"/>
                                  <a:gd name="connsiteX15" fmla="*/ 1189249 w 1189667"/>
                                  <a:gd name="connsiteY15" fmla="*/ 1154573 h 1242834"/>
                                  <a:gd name="connsiteX16" fmla="*/ 1128465 w 1189667"/>
                                  <a:gd name="connsiteY16" fmla="*/ 1052165 h 12428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189667" h="1242834">
                                    <a:moveTo>
                                      <a:pt x="1128465" y="1052165"/>
                                    </a:moveTo>
                                    <a:cubicBezTo>
                                      <a:pt x="1084859" y="1037630"/>
                                      <a:pt x="1037950" y="1051505"/>
                                      <a:pt x="1016147" y="1089825"/>
                                    </a:cubicBezTo>
                                    <a:cubicBezTo>
                                      <a:pt x="1006897" y="1105682"/>
                                      <a:pt x="996986" y="1108985"/>
                                      <a:pt x="979809" y="1108985"/>
                                    </a:cubicBezTo>
                                    <a:cubicBezTo>
                                      <a:pt x="681836" y="1108324"/>
                                      <a:pt x="383863" y="1108324"/>
                                      <a:pt x="85229" y="1108985"/>
                                    </a:cubicBezTo>
                                    <a:cubicBezTo>
                                      <a:pt x="59462" y="1108985"/>
                                      <a:pt x="54837" y="1101057"/>
                                      <a:pt x="54837" y="1077272"/>
                                    </a:cubicBezTo>
                                    <a:cubicBezTo>
                                      <a:pt x="55498" y="731729"/>
                                      <a:pt x="55498" y="386186"/>
                                      <a:pt x="55498" y="41304"/>
                                    </a:cubicBezTo>
                                    <a:cubicBezTo>
                                      <a:pt x="55498" y="33376"/>
                                      <a:pt x="55498" y="25448"/>
                                      <a:pt x="55498" y="17519"/>
                                    </a:cubicBezTo>
                                    <a:cubicBezTo>
                                      <a:pt x="55498" y="12234"/>
                                      <a:pt x="54837" y="6948"/>
                                      <a:pt x="48891" y="4305"/>
                                    </a:cubicBezTo>
                                    <a:cubicBezTo>
                                      <a:pt x="25106" y="-7587"/>
                                      <a:pt x="661" y="6287"/>
                                      <a:pt x="661" y="32055"/>
                                    </a:cubicBezTo>
                                    <a:cubicBezTo>
                                      <a:pt x="661" y="215727"/>
                                      <a:pt x="661" y="400061"/>
                                      <a:pt x="661" y="583734"/>
                                    </a:cubicBezTo>
                                    <a:cubicBezTo>
                                      <a:pt x="661" y="766085"/>
                                      <a:pt x="1321" y="947776"/>
                                      <a:pt x="0" y="1130127"/>
                                    </a:cubicBezTo>
                                    <a:cubicBezTo>
                                      <a:pt x="0" y="1156555"/>
                                      <a:pt x="5285" y="1164483"/>
                                      <a:pt x="33035" y="1164483"/>
                                    </a:cubicBezTo>
                                    <a:cubicBezTo>
                                      <a:pt x="346203" y="1163162"/>
                                      <a:pt x="659372" y="1163823"/>
                                      <a:pt x="972541" y="1163823"/>
                                    </a:cubicBezTo>
                                    <a:cubicBezTo>
                                      <a:pt x="989719" y="1163823"/>
                                      <a:pt x="1000951" y="1165144"/>
                                      <a:pt x="1008218" y="1185626"/>
                                    </a:cubicBezTo>
                                    <a:cubicBezTo>
                                      <a:pt x="1023414" y="1229231"/>
                                      <a:pt x="1065038" y="1249052"/>
                                      <a:pt x="1114590" y="1241124"/>
                                    </a:cubicBezTo>
                                    <a:cubicBezTo>
                                      <a:pt x="1155553" y="1234517"/>
                                      <a:pt x="1185284" y="1200161"/>
                                      <a:pt x="1189249" y="1154573"/>
                                    </a:cubicBezTo>
                                    <a:cubicBezTo>
                                      <a:pt x="1193213" y="1106342"/>
                                      <a:pt x="1168767" y="1066040"/>
                                      <a:pt x="1128465" y="1052165"/>
                                    </a:cubicBezTo>
                                    <a:close/>
                                  </a:path>
                                </a:pathLst>
                              </a:custGeom>
                              <a:grpFill/>
                              <a:ln w="6599" cap="flat">
                                <a:solidFill>
                                  <a:schemeClr val="bg1">
                                    <a:lumMod val="50000"/>
                                  </a:schemeClr>
                                </a:solidFill>
                                <a:prstDash val="solid"/>
                                <a:miter/>
                              </a:ln>
                            </wps:spPr>
                            <wps:bodyPr rtlCol="0" anchor="ctr"/>
                          </wps:wsp>
                          <wps:wsp>
                            <wps:cNvPr id="2074269609" name="Freeform: Shape 2074269609"/>
                            <wps:cNvSpPr/>
                            <wps:spPr>
                              <a:xfrm>
                                <a:off x="7746877" y="4554792"/>
                                <a:ext cx="190088" cy="1673439"/>
                              </a:xfrm>
                              <a:custGeom>
                                <a:avLst/>
                                <a:gdLst>
                                  <a:gd name="connsiteX0" fmla="*/ 146804 w 190088"/>
                                  <a:gd name="connsiteY0" fmla="*/ 1460823 h 1673439"/>
                                  <a:gd name="connsiteX1" fmla="*/ 146804 w 190088"/>
                                  <a:gd name="connsiteY1" fmla="*/ 748595 h 1673439"/>
                                  <a:gd name="connsiteX2" fmla="*/ 146804 w 190088"/>
                                  <a:gd name="connsiteY2" fmla="*/ 28439 h 1673439"/>
                                  <a:gd name="connsiteX3" fmla="*/ 121037 w 190088"/>
                                  <a:gd name="connsiteY3" fmla="*/ 29 h 1673439"/>
                                  <a:gd name="connsiteX4" fmla="*/ 91306 w 190088"/>
                                  <a:gd name="connsiteY4" fmla="*/ 32403 h 1673439"/>
                                  <a:gd name="connsiteX5" fmla="*/ 91966 w 190088"/>
                                  <a:gd name="connsiteY5" fmla="*/ 1443645 h 1673439"/>
                                  <a:gd name="connsiteX6" fmla="*/ 63557 w 190088"/>
                                  <a:gd name="connsiteY6" fmla="*/ 1483286 h 1673439"/>
                                  <a:gd name="connsiteX7" fmla="*/ 21933 w 190088"/>
                                  <a:gd name="connsiteY7" fmla="*/ 1510375 h 1673439"/>
                                  <a:gd name="connsiteX8" fmla="*/ 30522 w 190088"/>
                                  <a:gd name="connsiteY8" fmla="*/ 1649781 h 1673439"/>
                                  <a:gd name="connsiteX9" fmla="*/ 162000 w 190088"/>
                                  <a:gd name="connsiteY9" fmla="*/ 1646477 h 1673439"/>
                                  <a:gd name="connsiteX10" fmla="*/ 162661 w 190088"/>
                                  <a:gd name="connsiteY10" fmla="*/ 1505750 h 1673439"/>
                                  <a:gd name="connsiteX11" fmla="*/ 146804 w 190088"/>
                                  <a:gd name="connsiteY11" fmla="*/ 1460823 h 16734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90088" h="1673439">
                                    <a:moveTo>
                                      <a:pt x="146804" y="1460823"/>
                                    </a:moveTo>
                                    <a:cubicBezTo>
                                      <a:pt x="146804" y="1223634"/>
                                      <a:pt x="146804" y="985784"/>
                                      <a:pt x="146804" y="748595"/>
                                    </a:cubicBezTo>
                                    <a:cubicBezTo>
                                      <a:pt x="146804" y="508763"/>
                                      <a:pt x="146804" y="268271"/>
                                      <a:pt x="146804" y="28439"/>
                                    </a:cubicBezTo>
                                    <a:cubicBezTo>
                                      <a:pt x="146804" y="9279"/>
                                      <a:pt x="144161" y="690"/>
                                      <a:pt x="121037" y="29"/>
                                    </a:cubicBezTo>
                                    <a:cubicBezTo>
                                      <a:pt x="94609" y="-632"/>
                                      <a:pt x="91306" y="9940"/>
                                      <a:pt x="91306" y="32403"/>
                                    </a:cubicBezTo>
                                    <a:cubicBezTo>
                                      <a:pt x="91966" y="502817"/>
                                      <a:pt x="91306" y="973231"/>
                                      <a:pt x="91966" y="1443645"/>
                                    </a:cubicBezTo>
                                    <a:cubicBezTo>
                                      <a:pt x="91966" y="1465448"/>
                                      <a:pt x="90645" y="1480644"/>
                                      <a:pt x="63557" y="1483286"/>
                                    </a:cubicBezTo>
                                    <a:cubicBezTo>
                                      <a:pt x="46379" y="1484608"/>
                                      <a:pt x="33165" y="1497161"/>
                                      <a:pt x="21933" y="1510375"/>
                                    </a:cubicBezTo>
                                    <a:cubicBezTo>
                                      <a:pt x="-10441" y="1550677"/>
                                      <a:pt x="-6477" y="1615425"/>
                                      <a:pt x="30522" y="1649781"/>
                                    </a:cubicBezTo>
                                    <a:cubicBezTo>
                                      <a:pt x="66200" y="1682816"/>
                                      <a:pt x="128305" y="1680834"/>
                                      <a:pt x="162000" y="1646477"/>
                                    </a:cubicBezTo>
                                    <a:cubicBezTo>
                                      <a:pt x="198338" y="1610139"/>
                                      <a:pt x="200320" y="1542749"/>
                                      <a:pt x="162661" y="1505750"/>
                                    </a:cubicBezTo>
                                    <a:cubicBezTo>
                                      <a:pt x="149447" y="1491875"/>
                                      <a:pt x="146804" y="1478662"/>
                                      <a:pt x="146804" y="1460823"/>
                                    </a:cubicBezTo>
                                    <a:close/>
                                  </a:path>
                                </a:pathLst>
                              </a:custGeom>
                              <a:grpFill/>
                              <a:ln w="6599" cap="flat">
                                <a:solidFill>
                                  <a:schemeClr val="bg1">
                                    <a:lumMod val="50000"/>
                                  </a:schemeClr>
                                </a:solidFill>
                                <a:prstDash val="solid"/>
                                <a:miter/>
                              </a:ln>
                            </wps:spPr>
                            <wps:bodyPr rtlCol="0" anchor="ctr"/>
                          </wps:wsp>
                          <wps:wsp>
                            <wps:cNvPr id="2074269610" name="Freeform: Shape 2074269610"/>
                            <wps:cNvSpPr/>
                            <wps:spPr>
                              <a:xfrm>
                                <a:off x="9068359" y="3632493"/>
                                <a:ext cx="1181053" cy="1164453"/>
                              </a:xfrm>
                              <a:custGeom>
                                <a:avLst/>
                                <a:gdLst>
                                  <a:gd name="connsiteX0" fmla="*/ 1129160 w 1181053"/>
                                  <a:gd name="connsiteY0" fmla="*/ 979148 h 1164453"/>
                                  <a:gd name="connsiteX1" fmla="*/ 1108019 w 1181053"/>
                                  <a:gd name="connsiteY1" fmla="*/ 942810 h 1164453"/>
                                  <a:gd name="connsiteX2" fmla="*/ 1109340 w 1181053"/>
                                  <a:gd name="connsiteY2" fmla="*/ 104390 h 1164453"/>
                                  <a:gd name="connsiteX3" fmla="*/ 1074984 w 1181053"/>
                                  <a:gd name="connsiteY3" fmla="*/ 71355 h 1164453"/>
                                  <a:gd name="connsiteX4" fmla="*/ 383898 w 1181053"/>
                                  <a:gd name="connsiteY4" fmla="*/ 72016 h 1164453"/>
                                  <a:gd name="connsiteX5" fmla="*/ 349542 w 1181053"/>
                                  <a:gd name="connsiteY5" fmla="*/ 69373 h 1164453"/>
                                  <a:gd name="connsiteX6" fmla="*/ 348221 w 1181053"/>
                                  <a:gd name="connsiteY6" fmla="*/ 1321 h 1164453"/>
                                  <a:gd name="connsiteX7" fmla="*/ 337650 w 1181053"/>
                                  <a:gd name="connsiteY7" fmla="*/ 1982 h 1164453"/>
                                  <a:gd name="connsiteX8" fmla="*/ 32409 w 1181053"/>
                                  <a:gd name="connsiteY8" fmla="*/ 0 h 1164453"/>
                                  <a:gd name="connsiteX9" fmla="*/ 35 w 1181053"/>
                                  <a:gd name="connsiteY9" fmla="*/ 30392 h 1164453"/>
                                  <a:gd name="connsiteX10" fmla="*/ 35 w 1181053"/>
                                  <a:gd name="connsiteY10" fmla="*/ 180369 h 1164453"/>
                                  <a:gd name="connsiteX11" fmla="*/ 29766 w 1181053"/>
                                  <a:gd name="connsiteY11" fmla="*/ 210101 h 1164453"/>
                                  <a:gd name="connsiteX12" fmla="*/ 177101 w 1181053"/>
                                  <a:gd name="connsiteY12" fmla="*/ 210101 h 1164453"/>
                                  <a:gd name="connsiteX13" fmla="*/ 292062 w 1181053"/>
                                  <a:gd name="connsiteY13" fmla="*/ 209440 h 1164453"/>
                                  <a:gd name="connsiteX14" fmla="*/ 349542 w 1181053"/>
                                  <a:gd name="connsiteY14" fmla="*/ 147996 h 1164453"/>
                                  <a:gd name="connsiteX15" fmla="*/ 381256 w 1181053"/>
                                  <a:gd name="connsiteY15" fmla="*/ 146014 h 1164453"/>
                                  <a:gd name="connsiteX16" fmla="*/ 1021467 w 1181053"/>
                                  <a:gd name="connsiteY16" fmla="*/ 145353 h 1164453"/>
                                  <a:gd name="connsiteX17" fmla="*/ 1054502 w 1181053"/>
                                  <a:gd name="connsiteY17" fmla="*/ 177066 h 1164453"/>
                                  <a:gd name="connsiteX18" fmla="*/ 1054502 w 1181053"/>
                                  <a:gd name="connsiteY18" fmla="*/ 945453 h 1164453"/>
                                  <a:gd name="connsiteX19" fmla="*/ 1032699 w 1181053"/>
                                  <a:gd name="connsiteY19" fmla="*/ 985755 h 1164453"/>
                                  <a:gd name="connsiteX20" fmla="*/ 997022 w 1181053"/>
                                  <a:gd name="connsiteY20" fmla="*/ 1102037 h 1164453"/>
                                  <a:gd name="connsiteX21" fmla="*/ 1094805 w 1181053"/>
                                  <a:gd name="connsiteY21" fmla="*/ 1164142 h 1164453"/>
                                  <a:gd name="connsiteX22" fmla="*/ 1178712 w 1181053"/>
                                  <a:gd name="connsiteY22" fmla="*/ 1090145 h 1164453"/>
                                  <a:gd name="connsiteX23" fmla="*/ 1129160 w 1181053"/>
                                  <a:gd name="connsiteY23" fmla="*/ 979148 h 11644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1181053" h="1164453">
                                    <a:moveTo>
                                      <a:pt x="1129160" y="979148"/>
                                    </a:moveTo>
                                    <a:cubicBezTo>
                                      <a:pt x="1110001" y="971220"/>
                                      <a:pt x="1108019" y="959988"/>
                                      <a:pt x="1108019" y="942810"/>
                                    </a:cubicBezTo>
                                    <a:cubicBezTo>
                                      <a:pt x="1108679" y="663337"/>
                                      <a:pt x="1108019" y="383863"/>
                                      <a:pt x="1109340" y="104390"/>
                                    </a:cubicBezTo>
                                    <a:cubicBezTo>
                                      <a:pt x="1109340" y="75980"/>
                                      <a:pt x="1100751" y="71355"/>
                                      <a:pt x="1074984" y="71355"/>
                                    </a:cubicBezTo>
                                    <a:cubicBezTo>
                                      <a:pt x="844402" y="72676"/>
                                      <a:pt x="614480" y="72016"/>
                                      <a:pt x="383898" y="72016"/>
                                    </a:cubicBezTo>
                                    <a:cubicBezTo>
                                      <a:pt x="372666" y="72016"/>
                                      <a:pt x="360774" y="73998"/>
                                      <a:pt x="349542" y="69373"/>
                                    </a:cubicBezTo>
                                    <a:cubicBezTo>
                                      <a:pt x="350863" y="46909"/>
                                      <a:pt x="352845" y="23785"/>
                                      <a:pt x="348221" y="1321"/>
                                    </a:cubicBezTo>
                                    <a:cubicBezTo>
                                      <a:pt x="344917" y="1321"/>
                                      <a:pt x="340953" y="1982"/>
                                      <a:pt x="337650" y="1982"/>
                                    </a:cubicBezTo>
                                    <a:cubicBezTo>
                                      <a:pt x="235903" y="1321"/>
                                      <a:pt x="134156" y="1321"/>
                                      <a:pt x="32409" y="0"/>
                                    </a:cubicBezTo>
                                    <a:cubicBezTo>
                                      <a:pt x="9946" y="0"/>
                                      <a:pt x="-626" y="5946"/>
                                      <a:pt x="35" y="30392"/>
                                    </a:cubicBezTo>
                                    <a:cubicBezTo>
                                      <a:pt x="1357" y="80605"/>
                                      <a:pt x="1357" y="130157"/>
                                      <a:pt x="35" y="180369"/>
                                    </a:cubicBezTo>
                                    <a:cubicBezTo>
                                      <a:pt x="-626" y="202173"/>
                                      <a:pt x="7964" y="210761"/>
                                      <a:pt x="29766" y="210101"/>
                                    </a:cubicBezTo>
                                    <a:cubicBezTo>
                                      <a:pt x="78658" y="209440"/>
                                      <a:pt x="128210" y="210101"/>
                                      <a:pt x="177101" y="210101"/>
                                    </a:cubicBezTo>
                                    <a:cubicBezTo>
                                      <a:pt x="215421" y="210101"/>
                                      <a:pt x="253741" y="209440"/>
                                      <a:pt x="292062" y="209440"/>
                                    </a:cubicBezTo>
                                    <a:cubicBezTo>
                                      <a:pt x="352845" y="209440"/>
                                      <a:pt x="352845" y="209440"/>
                                      <a:pt x="349542" y="147996"/>
                                    </a:cubicBezTo>
                                    <a:cubicBezTo>
                                      <a:pt x="360113" y="147335"/>
                                      <a:pt x="370684" y="146014"/>
                                      <a:pt x="381256" y="146014"/>
                                    </a:cubicBezTo>
                                    <a:cubicBezTo>
                                      <a:pt x="594660" y="146014"/>
                                      <a:pt x="808063" y="146674"/>
                                      <a:pt x="1021467" y="145353"/>
                                    </a:cubicBezTo>
                                    <a:cubicBezTo>
                                      <a:pt x="1046574" y="145353"/>
                                      <a:pt x="1054502" y="150638"/>
                                      <a:pt x="1054502" y="177066"/>
                                    </a:cubicBezTo>
                                    <a:cubicBezTo>
                                      <a:pt x="1053181" y="433415"/>
                                      <a:pt x="1053842" y="689764"/>
                                      <a:pt x="1054502" y="945453"/>
                                    </a:cubicBezTo>
                                    <a:cubicBezTo>
                                      <a:pt x="1054502" y="964613"/>
                                      <a:pt x="1049877" y="975184"/>
                                      <a:pt x="1032699" y="985755"/>
                                    </a:cubicBezTo>
                                    <a:cubicBezTo>
                                      <a:pt x="995701" y="1008219"/>
                                      <a:pt x="982487" y="1057771"/>
                                      <a:pt x="997022" y="1102037"/>
                                    </a:cubicBezTo>
                                    <a:cubicBezTo>
                                      <a:pt x="1010897" y="1144322"/>
                                      <a:pt x="1047895" y="1167446"/>
                                      <a:pt x="1094805" y="1164142"/>
                                    </a:cubicBezTo>
                                    <a:cubicBezTo>
                                      <a:pt x="1137089" y="1161499"/>
                                      <a:pt x="1170784" y="1131768"/>
                                      <a:pt x="1178712" y="1090145"/>
                                    </a:cubicBezTo>
                                    <a:cubicBezTo>
                                      <a:pt x="1187962" y="1041914"/>
                                      <a:pt x="1169463" y="996326"/>
                                      <a:pt x="1129160" y="979148"/>
                                    </a:cubicBezTo>
                                    <a:close/>
                                  </a:path>
                                </a:pathLst>
                              </a:custGeom>
                              <a:grpFill/>
                              <a:ln w="6599" cap="flat">
                                <a:solidFill>
                                  <a:schemeClr val="bg1">
                                    <a:lumMod val="50000"/>
                                  </a:schemeClr>
                                </a:solidFill>
                                <a:prstDash val="solid"/>
                                <a:miter/>
                              </a:ln>
                            </wps:spPr>
                            <wps:bodyPr rtlCol="0" anchor="ctr"/>
                          </wps:wsp>
                          <wps:wsp>
                            <wps:cNvPr id="2074269611" name="Freeform: Shape 2074269611"/>
                            <wps:cNvSpPr/>
                            <wps:spPr>
                              <a:xfrm>
                                <a:off x="8291418" y="4555210"/>
                                <a:ext cx="1121223" cy="1705206"/>
                              </a:xfrm>
                              <a:custGeom>
                                <a:avLst/>
                                <a:gdLst>
                                  <a:gd name="connsiteX0" fmla="*/ 1068342 w 1121223"/>
                                  <a:gd name="connsiteY0" fmla="*/ 1518546 h 1705206"/>
                                  <a:gd name="connsiteX1" fmla="*/ 943471 w 1121223"/>
                                  <a:gd name="connsiteY1" fmla="*/ 1558188 h 1705206"/>
                                  <a:gd name="connsiteX2" fmla="*/ 943471 w 1121223"/>
                                  <a:gd name="connsiteY2" fmla="*/ 1558188 h 1705206"/>
                                  <a:gd name="connsiteX3" fmla="*/ 943471 w 1121223"/>
                                  <a:gd name="connsiteY3" fmla="*/ 1558188 h 1705206"/>
                                  <a:gd name="connsiteX4" fmla="*/ 107693 w 1121223"/>
                                  <a:gd name="connsiteY4" fmla="*/ 1558849 h 1705206"/>
                                  <a:gd name="connsiteX5" fmla="*/ 73337 w 1121223"/>
                                  <a:gd name="connsiteY5" fmla="*/ 1524493 h 1705206"/>
                                  <a:gd name="connsiteX6" fmla="*/ 73337 w 1121223"/>
                                  <a:gd name="connsiteY6" fmla="*/ 40575 h 1705206"/>
                                  <a:gd name="connsiteX7" fmla="*/ 33696 w 1121223"/>
                                  <a:gd name="connsiteY7" fmla="*/ 273 h 1705206"/>
                                  <a:gd name="connsiteX8" fmla="*/ 0 w 1121223"/>
                                  <a:gd name="connsiteY8" fmla="*/ 33968 h 1705206"/>
                                  <a:gd name="connsiteX9" fmla="*/ 661 w 1121223"/>
                                  <a:gd name="connsiteY9" fmla="*/ 1597830 h 1705206"/>
                                  <a:gd name="connsiteX10" fmla="*/ 35678 w 1121223"/>
                                  <a:gd name="connsiteY10" fmla="*/ 1631525 h 1705206"/>
                                  <a:gd name="connsiteX11" fmla="*/ 900526 w 1121223"/>
                                  <a:gd name="connsiteY11" fmla="*/ 1631525 h 1705206"/>
                                  <a:gd name="connsiteX12" fmla="*/ 937524 w 1121223"/>
                                  <a:gd name="connsiteY12" fmla="*/ 1635489 h 1705206"/>
                                  <a:gd name="connsiteX13" fmla="*/ 1007558 w 1121223"/>
                                  <a:gd name="connsiteY13" fmla="*/ 1703541 h 1705206"/>
                                  <a:gd name="connsiteX14" fmla="*/ 1116572 w 1121223"/>
                                  <a:gd name="connsiteY14" fmla="*/ 1639453 h 1705206"/>
                                  <a:gd name="connsiteX15" fmla="*/ 1068342 w 1121223"/>
                                  <a:gd name="connsiteY15" fmla="*/ 1518546 h 17052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1121223" h="1705206">
                                    <a:moveTo>
                                      <a:pt x="1068342" y="1518546"/>
                                    </a:moveTo>
                                    <a:cubicBezTo>
                                      <a:pt x="1021433" y="1497404"/>
                                      <a:pt x="972541" y="1512600"/>
                                      <a:pt x="943471" y="1558188"/>
                                    </a:cubicBezTo>
                                    <a:lnTo>
                                      <a:pt x="943471" y="1558188"/>
                                    </a:lnTo>
                                    <a:lnTo>
                                      <a:pt x="943471" y="1558188"/>
                                    </a:lnTo>
                                    <a:cubicBezTo>
                                      <a:pt x="664658" y="1558188"/>
                                      <a:pt x="386506" y="1558849"/>
                                      <a:pt x="107693" y="1558849"/>
                                    </a:cubicBezTo>
                                    <a:cubicBezTo>
                                      <a:pt x="73337" y="1558849"/>
                                      <a:pt x="73337" y="1558849"/>
                                      <a:pt x="73337" y="1524493"/>
                                    </a:cubicBezTo>
                                    <a:cubicBezTo>
                                      <a:pt x="73337" y="1029633"/>
                                      <a:pt x="73337" y="535434"/>
                                      <a:pt x="73337" y="40575"/>
                                    </a:cubicBezTo>
                                    <a:cubicBezTo>
                                      <a:pt x="73337" y="-5013"/>
                                      <a:pt x="78623" y="2915"/>
                                      <a:pt x="33696" y="273"/>
                                    </a:cubicBezTo>
                                    <a:cubicBezTo>
                                      <a:pt x="5946" y="-1709"/>
                                      <a:pt x="0" y="6879"/>
                                      <a:pt x="0" y="33968"/>
                                    </a:cubicBezTo>
                                    <a:cubicBezTo>
                                      <a:pt x="661" y="555255"/>
                                      <a:pt x="661" y="1076543"/>
                                      <a:pt x="661" y="1597830"/>
                                    </a:cubicBezTo>
                                    <a:cubicBezTo>
                                      <a:pt x="661" y="1634168"/>
                                      <a:pt x="-5285" y="1631525"/>
                                      <a:pt x="35678" y="1631525"/>
                                    </a:cubicBezTo>
                                    <a:cubicBezTo>
                                      <a:pt x="323740" y="1631525"/>
                                      <a:pt x="612463" y="1631525"/>
                                      <a:pt x="900526" y="1631525"/>
                                    </a:cubicBezTo>
                                    <a:cubicBezTo>
                                      <a:pt x="913079" y="1631525"/>
                                      <a:pt x="925632" y="1628882"/>
                                      <a:pt x="937524" y="1635489"/>
                                    </a:cubicBezTo>
                                    <a:cubicBezTo>
                                      <a:pt x="946113" y="1673149"/>
                                      <a:pt x="971881" y="1697595"/>
                                      <a:pt x="1007558" y="1703541"/>
                                    </a:cubicBezTo>
                                    <a:cubicBezTo>
                                      <a:pt x="1059753" y="1712130"/>
                                      <a:pt x="1102037" y="1687023"/>
                                      <a:pt x="1116572" y="1639453"/>
                                    </a:cubicBezTo>
                                    <a:cubicBezTo>
                                      <a:pt x="1131108" y="1590562"/>
                                      <a:pt x="1110626" y="1537707"/>
                                      <a:pt x="1068342" y="1518546"/>
                                    </a:cubicBezTo>
                                    <a:close/>
                                  </a:path>
                                </a:pathLst>
                              </a:custGeom>
                              <a:grpFill/>
                              <a:ln w="6599" cap="flat">
                                <a:solidFill>
                                  <a:schemeClr val="bg1">
                                    <a:lumMod val="50000"/>
                                  </a:schemeClr>
                                </a:solidFill>
                                <a:prstDash val="solid"/>
                                <a:miter/>
                              </a:ln>
                            </wps:spPr>
                            <wps:bodyPr rtlCol="0" anchor="ctr"/>
                          </wps:wsp>
                          <wps:wsp>
                            <wps:cNvPr id="2074269612" name="Freeform: Shape 2074269612"/>
                            <wps:cNvSpPr/>
                            <wps:spPr>
                              <a:xfrm>
                                <a:off x="7772082" y="4190084"/>
                                <a:ext cx="214133" cy="351577"/>
                              </a:xfrm>
                              <a:custGeom>
                                <a:avLst/>
                                <a:gdLst>
                                  <a:gd name="connsiteX0" fmla="*/ 214096 w 214133"/>
                                  <a:gd name="connsiteY0" fmla="*/ 35052 h 351577"/>
                                  <a:gd name="connsiteX1" fmla="*/ 180400 w 214133"/>
                                  <a:gd name="connsiteY1" fmla="*/ 35 h 351577"/>
                                  <a:gd name="connsiteX2" fmla="*/ 33066 w 214133"/>
                                  <a:gd name="connsiteY2" fmla="*/ 35 h 351577"/>
                                  <a:gd name="connsiteX3" fmla="*/ 31 w 214133"/>
                                  <a:gd name="connsiteY3" fmla="*/ 32409 h 351577"/>
                                  <a:gd name="connsiteX4" fmla="*/ 31 w 214133"/>
                                  <a:gd name="connsiteY4" fmla="*/ 177101 h 351577"/>
                                  <a:gd name="connsiteX5" fmla="*/ 691 w 214133"/>
                                  <a:gd name="connsiteY5" fmla="*/ 326418 h 351577"/>
                                  <a:gd name="connsiteX6" fmla="*/ 26459 w 214133"/>
                                  <a:gd name="connsiteY6" fmla="*/ 351524 h 351577"/>
                                  <a:gd name="connsiteX7" fmla="*/ 187007 w 214133"/>
                                  <a:gd name="connsiteY7" fmla="*/ 351524 h 351577"/>
                                  <a:gd name="connsiteX8" fmla="*/ 212774 w 214133"/>
                                  <a:gd name="connsiteY8" fmla="*/ 325757 h 351577"/>
                                  <a:gd name="connsiteX9" fmla="*/ 214096 w 214133"/>
                                  <a:gd name="connsiteY9" fmla="*/ 176440 h 351577"/>
                                  <a:gd name="connsiteX10" fmla="*/ 214096 w 214133"/>
                                  <a:gd name="connsiteY10" fmla="*/ 35052 h 351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14133" h="351577">
                                    <a:moveTo>
                                      <a:pt x="214096" y="35052"/>
                                    </a:moveTo>
                                    <a:cubicBezTo>
                                      <a:pt x="214756" y="9946"/>
                                      <a:pt x="206828" y="-626"/>
                                      <a:pt x="180400" y="35"/>
                                    </a:cubicBezTo>
                                    <a:cubicBezTo>
                                      <a:pt x="131509" y="1357"/>
                                      <a:pt x="81957" y="1357"/>
                                      <a:pt x="33066" y="35"/>
                                    </a:cubicBezTo>
                                    <a:cubicBezTo>
                                      <a:pt x="9281" y="-626"/>
                                      <a:pt x="-630" y="7964"/>
                                      <a:pt x="31" y="32409"/>
                                    </a:cubicBezTo>
                                    <a:cubicBezTo>
                                      <a:pt x="1352" y="80640"/>
                                      <a:pt x="31" y="128870"/>
                                      <a:pt x="31" y="177101"/>
                                    </a:cubicBezTo>
                                    <a:cubicBezTo>
                                      <a:pt x="691" y="226653"/>
                                      <a:pt x="2013" y="276866"/>
                                      <a:pt x="691" y="326418"/>
                                    </a:cubicBezTo>
                                    <a:cubicBezTo>
                                      <a:pt x="31" y="346899"/>
                                      <a:pt x="7298" y="352185"/>
                                      <a:pt x="26459" y="351524"/>
                                    </a:cubicBezTo>
                                    <a:cubicBezTo>
                                      <a:pt x="79975" y="350203"/>
                                      <a:pt x="133491" y="350203"/>
                                      <a:pt x="187007" y="351524"/>
                                    </a:cubicBezTo>
                                    <a:cubicBezTo>
                                      <a:pt x="206828" y="352185"/>
                                      <a:pt x="212774" y="345578"/>
                                      <a:pt x="212774" y="325757"/>
                                    </a:cubicBezTo>
                                    <a:cubicBezTo>
                                      <a:pt x="212774" y="276205"/>
                                      <a:pt x="209471" y="225992"/>
                                      <a:pt x="214096" y="176440"/>
                                    </a:cubicBezTo>
                                    <a:cubicBezTo>
                                      <a:pt x="214096" y="129531"/>
                                      <a:pt x="212774" y="82622"/>
                                      <a:pt x="214096" y="35052"/>
                                    </a:cubicBezTo>
                                    <a:close/>
                                  </a:path>
                                </a:pathLst>
                              </a:custGeom>
                              <a:grpFill/>
                              <a:ln w="6599" cap="flat">
                                <a:solidFill>
                                  <a:schemeClr val="bg1">
                                    <a:lumMod val="50000"/>
                                  </a:schemeClr>
                                </a:solidFill>
                                <a:prstDash val="solid"/>
                                <a:miter/>
                              </a:ln>
                            </wps:spPr>
                            <wps:bodyPr rtlCol="0" anchor="ctr"/>
                          </wps:wsp>
                          <wps:wsp>
                            <wps:cNvPr id="2074269613" name="Freeform: Shape 2074269613"/>
                            <wps:cNvSpPr/>
                            <wps:spPr>
                              <a:xfrm>
                                <a:off x="8194296" y="4190083"/>
                                <a:ext cx="211421" cy="352184"/>
                              </a:xfrm>
                              <a:custGeom>
                                <a:avLst/>
                                <a:gdLst>
                                  <a:gd name="connsiteX0" fmla="*/ 189619 w 211421"/>
                                  <a:gd name="connsiteY0" fmla="*/ 352185 h 352184"/>
                                  <a:gd name="connsiteX1" fmla="*/ 210761 w 211421"/>
                                  <a:gd name="connsiteY1" fmla="*/ 330382 h 352184"/>
                                  <a:gd name="connsiteX2" fmla="*/ 211422 w 211421"/>
                                  <a:gd name="connsiteY2" fmla="*/ 178422 h 352184"/>
                                  <a:gd name="connsiteX3" fmla="*/ 210761 w 211421"/>
                                  <a:gd name="connsiteY3" fmla="*/ 31088 h 352184"/>
                                  <a:gd name="connsiteX4" fmla="*/ 179048 w 211421"/>
                                  <a:gd name="connsiteY4" fmla="*/ 35 h 352184"/>
                                  <a:gd name="connsiteX5" fmla="*/ 31713 w 211421"/>
                                  <a:gd name="connsiteY5" fmla="*/ 35 h 352184"/>
                                  <a:gd name="connsiteX6" fmla="*/ 661 w 211421"/>
                                  <a:gd name="connsiteY6" fmla="*/ 31088 h 352184"/>
                                  <a:gd name="connsiteX7" fmla="*/ 0 w 211421"/>
                                  <a:gd name="connsiteY7" fmla="*/ 178422 h 352184"/>
                                  <a:gd name="connsiteX8" fmla="*/ 0 w 211421"/>
                                  <a:gd name="connsiteY8" fmla="*/ 330382 h 352184"/>
                                  <a:gd name="connsiteX9" fmla="*/ 21142 w 211421"/>
                                  <a:gd name="connsiteY9" fmla="*/ 351524 h 352184"/>
                                  <a:gd name="connsiteX10" fmla="*/ 189619 w 211421"/>
                                  <a:gd name="connsiteY10" fmla="*/ 352185 h 352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11421" h="352184">
                                    <a:moveTo>
                                      <a:pt x="189619" y="352185"/>
                                    </a:moveTo>
                                    <a:cubicBezTo>
                                      <a:pt x="206136" y="352185"/>
                                      <a:pt x="210761" y="346238"/>
                                      <a:pt x="210761" y="330382"/>
                                    </a:cubicBezTo>
                                    <a:cubicBezTo>
                                      <a:pt x="210100" y="279509"/>
                                      <a:pt x="210761" y="228635"/>
                                      <a:pt x="211422" y="178422"/>
                                    </a:cubicBezTo>
                                    <a:cubicBezTo>
                                      <a:pt x="211422" y="129531"/>
                                      <a:pt x="210100" y="79979"/>
                                      <a:pt x="210761" y="31088"/>
                                    </a:cubicBezTo>
                                    <a:cubicBezTo>
                                      <a:pt x="211422" y="7303"/>
                                      <a:pt x="202172" y="35"/>
                                      <a:pt x="179048" y="35"/>
                                    </a:cubicBezTo>
                                    <a:cubicBezTo>
                                      <a:pt x="130156" y="1357"/>
                                      <a:pt x="80604" y="1357"/>
                                      <a:pt x="31713" y="35"/>
                                    </a:cubicBezTo>
                                    <a:cubicBezTo>
                                      <a:pt x="8589" y="-626"/>
                                      <a:pt x="0" y="7964"/>
                                      <a:pt x="661" y="31088"/>
                                    </a:cubicBezTo>
                                    <a:cubicBezTo>
                                      <a:pt x="1321" y="79979"/>
                                      <a:pt x="661" y="129531"/>
                                      <a:pt x="0" y="178422"/>
                                    </a:cubicBezTo>
                                    <a:cubicBezTo>
                                      <a:pt x="0" y="229296"/>
                                      <a:pt x="661" y="280169"/>
                                      <a:pt x="0" y="330382"/>
                                    </a:cubicBezTo>
                                    <a:cubicBezTo>
                                      <a:pt x="0" y="346899"/>
                                      <a:pt x="5285" y="351524"/>
                                      <a:pt x="21142" y="351524"/>
                                    </a:cubicBezTo>
                                    <a:cubicBezTo>
                                      <a:pt x="77301" y="350863"/>
                                      <a:pt x="133460" y="350863"/>
                                      <a:pt x="189619" y="352185"/>
                                    </a:cubicBezTo>
                                    <a:close/>
                                  </a:path>
                                </a:pathLst>
                              </a:custGeom>
                              <a:grpFill/>
                              <a:ln w="6599" cap="flat">
                                <a:solidFill>
                                  <a:schemeClr val="bg1">
                                    <a:lumMod val="50000"/>
                                  </a:schemeClr>
                                </a:solidFill>
                                <a:prstDash val="solid"/>
                                <a:miter/>
                              </a:ln>
                            </wps:spPr>
                            <wps:bodyPr rtlCol="0" anchor="ctr"/>
                          </wps:wsp>
                          <wps:wsp>
                            <wps:cNvPr id="2074269614" name="Freeform: Shape 2074269614"/>
                            <wps:cNvSpPr/>
                            <wps:spPr>
                              <a:xfrm>
                                <a:off x="8613141" y="4190119"/>
                                <a:ext cx="209475" cy="347562"/>
                              </a:xfrm>
                              <a:custGeom>
                                <a:avLst/>
                                <a:gdLst>
                                  <a:gd name="connsiteX0" fmla="*/ 30428 w 209475"/>
                                  <a:gd name="connsiteY0" fmla="*/ 347525 h 347562"/>
                                  <a:gd name="connsiteX1" fmla="*/ 206832 w 209475"/>
                                  <a:gd name="connsiteY1" fmla="*/ 346203 h 347562"/>
                                  <a:gd name="connsiteX2" fmla="*/ 209475 w 209475"/>
                                  <a:gd name="connsiteY2" fmla="*/ 28410 h 347562"/>
                                  <a:gd name="connsiteX3" fmla="*/ 183708 w 209475"/>
                                  <a:gd name="connsiteY3" fmla="*/ 0 h 347562"/>
                                  <a:gd name="connsiteX4" fmla="*/ 25803 w 209475"/>
                                  <a:gd name="connsiteY4" fmla="*/ 0 h 347562"/>
                                  <a:gd name="connsiteX5" fmla="*/ 35 w 209475"/>
                                  <a:gd name="connsiteY5" fmla="*/ 25767 h 347562"/>
                                  <a:gd name="connsiteX6" fmla="*/ 1357 w 209475"/>
                                  <a:gd name="connsiteY6" fmla="*/ 175084 h 347562"/>
                                  <a:gd name="connsiteX7" fmla="*/ 5321 w 209475"/>
                                  <a:gd name="connsiteY7" fmla="*/ 209440 h 347562"/>
                                  <a:gd name="connsiteX8" fmla="*/ 5321 w 209475"/>
                                  <a:gd name="connsiteY8" fmla="*/ 321758 h 347562"/>
                                  <a:gd name="connsiteX9" fmla="*/ 30428 w 209475"/>
                                  <a:gd name="connsiteY9" fmla="*/ 347525 h 347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09475" h="347562">
                                    <a:moveTo>
                                      <a:pt x="30428" y="347525"/>
                                    </a:moveTo>
                                    <a:cubicBezTo>
                                      <a:pt x="89229" y="346864"/>
                                      <a:pt x="148031" y="346864"/>
                                      <a:pt x="206832" y="346203"/>
                                    </a:cubicBezTo>
                                    <a:cubicBezTo>
                                      <a:pt x="207493" y="240492"/>
                                      <a:pt x="208154" y="134121"/>
                                      <a:pt x="209475" y="28410"/>
                                    </a:cubicBezTo>
                                    <a:cubicBezTo>
                                      <a:pt x="209475" y="9910"/>
                                      <a:pt x="204190" y="0"/>
                                      <a:pt x="183708" y="0"/>
                                    </a:cubicBezTo>
                                    <a:cubicBezTo>
                                      <a:pt x="130853" y="661"/>
                                      <a:pt x="78658" y="661"/>
                                      <a:pt x="25803" y="0"/>
                                    </a:cubicBezTo>
                                    <a:cubicBezTo>
                                      <a:pt x="7964" y="0"/>
                                      <a:pt x="-625" y="7928"/>
                                      <a:pt x="35" y="25767"/>
                                    </a:cubicBezTo>
                                    <a:cubicBezTo>
                                      <a:pt x="696" y="75319"/>
                                      <a:pt x="696" y="125532"/>
                                      <a:pt x="1357" y="175084"/>
                                    </a:cubicBezTo>
                                    <a:cubicBezTo>
                                      <a:pt x="6642" y="186316"/>
                                      <a:pt x="5321" y="197547"/>
                                      <a:pt x="5321" y="209440"/>
                                    </a:cubicBezTo>
                                    <a:cubicBezTo>
                                      <a:pt x="5321" y="247099"/>
                                      <a:pt x="5982" y="284098"/>
                                      <a:pt x="5321" y="321758"/>
                                    </a:cubicBezTo>
                                    <a:cubicBezTo>
                                      <a:pt x="5321" y="340257"/>
                                      <a:pt x="11928" y="348186"/>
                                      <a:pt x="30428" y="347525"/>
                                    </a:cubicBezTo>
                                    <a:close/>
                                  </a:path>
                                </a:pathLst>
                              </a:custGeom>
                              <a:grpFill/>
                              <a:ln w="6599" cap="flat">
                                <a:solidFill>
                                  <a:schemeClr val="bg1">
                                    <a:lumMod val="50000"/>
                                  </a:schemeClr>
                                </a:solidFill>
                                <a:prstDash val="solid"/>
                                <a:miter/>
                              </a:ln>
                            </wps:spPr>
                            <wps:bodyPr rtlCol="0" anchor="ctr"/>
                          </wps:wsp>
                        </wpg:grpSp>
                      </wpg:grpSp>
                      <wps:wsp>
                        <wps:cNvPr id="2074269616" name="TextBox 164"/>
                        <wps:cNvSpPr txBox="1"/>
                        <wps:spPr>
                          <a:xfrm>
                            <a:off x="9163066" y="2920333"/>
                            <a:ext cx="783380" cy="546334"/>
                          </a:xfrm>
                          <a:prstGeom prst="rect">
                            <a:avLst/>
                          </a:prstGeom>
                          <a:noFill/>
                        </wps:spPr>
                        <wps:txbx>
                          <w:txbxContent>
                            <w:p w:rsidR="00FD5841" w:rsidRDefault="00FD5841" w:rsidP="00485F9F">
                              <w:pPr>
                                <w:jc w:val="center"/>
                                <w:rPr>
                                  <w:rFonts w:eastAsia="Calibri" w:cs="Adobe Arabic"/>
                                  <w:b/>
                                  <w:bCs/>
                                  <w:kern w:val="24"/>
                                  <w:sz w:val="36"/>
                                  <w:szCs w:val="36"/>
                                </w:rPr>
                              </w:pPr>
                              <w:r>
                                <w:rPr>
                                  <w:rFonts w:eastAsia="Calibri" w:cs="Adobe Arabic"/>
                                  <w:b/>
                                  <w:bCs/>
                                  <w:kern w:val="24"/>
                                  <w:sz w:val="36"/>
                                  <w:szCs w:val="36"/>
                                </w:rPr>
                                <w:t>01</w:t>
                              </w:r>
                            </w:p>
                          </w:txbxContent>
                        </wps:txbx>
                        <wps:bodyPr wrap="square">
                          <a:noAutofit/>
                        </wps:bodyPr>
                      </wps:wsp>
                      <wps:wsp>
                        <wps:cNvPr id="2074269617" name="TextBox 165"/>
                        <wps:cNvSpPr txBox="1"/>
                        <wps:spPr>
                          <a:xfrm>
                            <a:off x="6907623" y="2920333"/>
                            <a:ext cx="783380" cy="546334"/>
                          </a:xfrm>
                          <a:prstGeom prst="rect">
                            <a:avLst/>
                          </a:prstGeom>
                          <a:noFill/>
                        </wps:spPr>
                        <wps:txbx>
                          <w:txbxContent>
                            <w:p w:rsidR="00FD5841" w:rsidRDefault="00FD5841" w:rsidP="00485F9F">
                              <w:pPr>
                                <w:jc w:val="center"/>
                                <w:rPr>
                                  <w:rFonts w:eastAsia="Calibri" w:cs="Adobe Arabic"/>
                                  <w:b/>
                                  <w:bCs/>
                                  <w:color w:val="FFFFFF" w:themeColor="background1"/>
                                  <w:kern w:val="24"/>
                                  <w:sz w:val="36"/>
                                  <w:szCs w:val="36"/>
                                </w:rPr>
                              </w:pPr>
                              <w:r>
                                <w:rPr>
                                  <w:rFonts w:eastAsia="Calibri" w:cs="Adobe Arabic"/>
                                  <w:b/>
                                  <w:bCs/>
                                  <w:color w:val="FFFFFF" w:themeColor="background1"/>
                                  <w:kern w:val="24"/>
                                  <w:sz w:val="36"/>
                                  <w:szCs w:val="36"/>
                                </w:rPr>
                                <w:t>02</w:t>
                              </w:r>
                            </w:p>
                          </w:txbxContent>
                        </wps:txbx>
                        <wps:bodyPr wrap="square">
                          <a:noAutofit/>
                        </wps:bodyPr>
                      </wps:wsp>
                      <wps:wsp>
                        <wps:cNvPr id="2074269618" name="TextBox 166"/>
                        <wps:cNvSpPr txBox="1"/>
                        <wps:spPr>
                          <a:xfrm>
                            <a:off x="4731520" y="2920333"/>
                            <a:ext cx="783380" cy="546334"/>
                          </a:xfrm>
                          <a:prstGeom prst="rect">
                            <a:avLst/>
                          </a:prstGeom>
                          <a:noFill/>
                        </wps:spPr>
                        <wps:txbx>
                          <w:txbxContent>
                            <w:p w:rsidR="00FD5841" w:rsidRDefault="00FD5841" w:rsidP="00485F9F">
                              <w:pPr>
                                <w:jc w:val="center"/>
                                <w:rPr>
                                  <w:rFonts w:eastAsia="Calibri" w:cs="Adobe Arabic"/>
                                  <w:b/>
                                  <w:bCs/>
                                  <w:kern w:val="24"/>
                                  <w:sz w:val="36"/>
                                  <w:szCs w:val="36"/>
                                </w:rPr>
                              </w:pPr>
                              <w:r>
                                <w:rPr>
                                  <w:rFonts w:eastAsia="Calibri" w:cs="Adobe Arabic"/>
                                  <w:b/>
                                  <w:bCs/>
                                  <w:kern w:val="24"/>
                                  <w:sz w:val="36"/>
                                  <w:szCs w:val="36"/>
                                </w:rPr>
                                <w:t>03</w:t>
                              </w:r>
                            </w:p>
                          </w:txbxContent>
                        </wps:txbx>
                        <wps:bodyPr wrap="square">
                          <a:noAutofit/>
                        </wps:bodyPr>
                      </wps:wsp>
                      <wps:wsp>
                        <wps:cNvPr id="2074269619" name="TextBox 167"/>
                        <wps:cNvSpPr txBox="1"/>
                        <wps:spPr>
                          <a:xfrm>
                            <a:off x="2476075" y="2920333"/>
                            <a:ext cx="783380" cy="546334"/>
                          </a:xfrm>
                          <a:prstGeom prst="rect">
                            <a:avLst/>
                          </a:prstGeom>
                          <a:noFill/>
                        </wps:spPr>
                        <wps:txbx>
                          <w:txbxContent>
                            <w:p w:rsidR="00FD5841" w:rsidRDefault="00FD5841" w:rsidP="00485F9F">
                              <w:pPr>
                                <w:jc w:val="center"/>
                                <w:rPr>
                                  <w:rFonts w:eastAsia="Calibri" w:cs="Adobe Arabic"/>
                                  <w:b/>
                                  <w:bCs/>
                                  <w:color w:val="FFFFFF" w:themeColor="background1"/>
                                  <w:kern w:val="24"/>
                                  <w:sz w:val="36"/>
                                  <w:szCs w:val="36"/>
                                </w:rPr>
                              </w:pPr>
                              <w:r>
                                <w:rPr>
                                  <w:rFonts w:eastAsia="Calibri" w:cs="Adobe Arabic"/>
                                  <w:b/>
                                  <w:bCs/>
                                  <w:color w:val="FFFFFF" w:themeColor="background1"/>
                                  <w:kern w:val="24"/>
                                  <w:sz w:val="36"/>
                                  <w:szCs w:val="36"/>
                                </w:rPr>
                                <w:t>04</w:t>
                              </w:r>
                            </w:p>
                          </w:txbxContent>
                        </wps:txbx>
                        <wps:bodyPr wrap="square">
                          <a:noAutofit/>
                        </wps:bodyPr>
                      </wps:wsp>
                      <wps:wsp>
                        <wps:cNvPr id="2074269620" name="TextBox 168"/>
                        <wps:cNvSpPr txBox="1"/>
                        <wps:spPr>
                          <a:xfrm>
                            <a:off x="253485" y="2920333"/>
                            <a:ext cx="783380" cy="546334"/>
                          </a:xfrm>
                          <a:prstGeom prst="rect">
                            <a:avLst/>
                          </a:prstGeom>
                          <a:noFill/>
                        </wps:spPr>
                        <wps:txbx>
                          <w:txbxContent>
                            <w:p w:rsidR="00FD5841" w:rsidRDefault="00FD5841" w:rsidP="00485F9F">
                              <w:pPr>
                                <w:jc w:val="center"/>
                                <w:rPr>
                                  <w:rFonts w:eastAsia="Calibri" w:cs="Adobe Arabic"/>
                                  <w:b/>
                                  <w:bCs/>
                                  <w:kern w:val="24"/>
                                  <w:sz w:val="36"/>
                                  <w:szCs w:val="36"/>
                                </w:rPr>
                              </w:pPr>
                              <w:r>
                                <w:rPr>
                                  <w:rFonts w:eastAsia="Calibri" w:cs="Adobe Arabic"/>
                                  <w:b/>
                                  <w:bCs/>
                                  <w:kern w:val="24"/>
                                  <w:sz w:val="36"/>
                                  <w:szCs w:val="36"/>
                                </w:rPr>
                                <w:t>05</w:t>
                              </w:r>
                            </w:p>
                          </w:txbxContent>
                        </wps:txbx>
                        <wps:bodyPr wrap="square">
                          <a:noAutofit/>
                        </wps:bodyPr>
                      </wps:wsp>
                      <wps:wsp>
                        <wps:cNvPr id="2074269621" name="TextBox 169"/>
                        <wps:cNvSpPr txBox="1"/>
                        <wps:spPr>
                          <a:xfrm>
                            <a:off x="0" y="3732873"/>
                            <a:ext cx="1330600" cy="921719"/>
                          </a:xfrm>
                          <a:prstGeom prst="rect">
                            <a:avLst/>
                          </a:prstGeom>
                          <a:noFill/>
                        </wps:spPr>
                        <wps:txb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التوافق والامتثال</w:t>
                              </w:r>
                            </w:p>
                          </w:txbxContent>
                        </wps:txbx>
                        <wps:bodyPr wrap="square">
                          <a:noAutofit/>
                        </wps:bodyPr>
                      </wps:wsp>
                      <wps:wsp>
                        <wps:cNvPr id="2074269622" name="TextBox 170"/>
                        <wps:cNvSpPr txBox="1"/>
                        <wps:spPr>
                          <a:xfrm>
                            <a:off x="2211297" y="3733139"/>
                            <a:ext cx="1331481" cy="921719"/>
                          </a:xfrm>
                          <a:prstGeom prst="rect">
                            <a:avLst/>
                          </a:prstGeom>
                          <a:noFill/>
                        </wps:spPr>
                        <wps:txb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دعم اتخاذ القرار</w:t>
                              </w:r>
                            </w:p>
                          </w:txbxContent>
                        </wps:txbx>
                        <wps:bodyPr wrap="square">
                          <a:noAutofit/>
                        </wps:bodyPr>
                      </wps:wsp>
                      <wps:wsp>
                        <wps:cNvPr id="2074269623" name="TextBox 171"/>
                        <wps:cNvSpPr txBox="1"/>
                        <wps:spPr>
                          <a:xfrm>
                            <a:off x="4347136" y="3838133"/>
                            <a:ext cx="1518294" cy="921719"/>
                          </a:xfrm>
                          <a:prstGeom prst="rect">
                            <a:avLst/>
                          </a:prstGeom>
                          <a:noFill/>
                        </wps:spPr>
                        <wps:txb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تحسين جودة البيانات</w:t>
                              </w:r>
                            </w:p>
                          </w:txbxContent>
                        </wps:txbx>
                        <wps:bodyPr wrap="square">
                          <a:noAutofit/>
                        </wps:bodyPr>
                      </wps:wsp>
                      <wps:wsp>
                        <wps:cNvPr id="2074269624" name="TextBox 172"/>
                        <wps:cNvSpPr txBox="1"/>
                        <wps:spPr>
                          <a:xfrm>
                            <a:off x="6538382" y="3771973"/>
                            <a:ext cx="1633730" cy="921719"/>
                          </a:xfrm>
                          <a:prstGeom prst="rect">
                            <a:avLst/>
                          </a:prstGeom>
                          <a:noFill/>
                        </wps:spPr>
                        <wps:txb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تحسين جودة البيانات</w:t>
                              </w:r>
                            </w:p>
                          </w:txbxContent>
                        </wps:txbx>
                        <wps:bodyPr wrap="square">
                          <a:noAutofit/>
                        </wps:bodyPr>
                      </wps:wsp>
                      <wps:wsp>
                        <wps:cNvPr id="2074269625" name="TextBox 173"/>
                        <wps:cNvSpPr txBox="1"/>
                        <wps:spPr>
                          <a:xfrm>
                            <a:off x="8889338" y="3732829"/>
                            <a:ext cx="1330600" cy="921719"/>
                          </a:xfrm>
                          <a:prstGeom prst="rect">
                            <a:avLst/>
                          </a:prstGeom>
                          <a:noFill/>
                        </wps:spPr>
                        <wps:txb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تنظيم البيانات</w:t>
                              </w:r>
                            </w:p>
                          </w:txbxContent>
                        </wps:txbx>
                        <wps:bodyPr wrap="square">
                          <a:noAutofit/>
                        </wps:bodyPr>
                      </wps:wsp>
                    </wpg:wgp>
                  </a:graphicData>
                </a:graphic>
              </wp:inline>
            </w:drawing>
          </mc:Choice>
          <mc:Fallback>
            <w:pict>
              <v:group id="Group 174" o:spid="_x0000_s2557" style="width:463.65pt;height:215.95pt;mso-position-horizontal-relative:char;mso-position-vertical-relative:line" coordorigin="" coordsize="102199,47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">
                <v:shapetype id="_x0000_t33" coordsize="21600,21600" o:spt="33" o:oned="t" path="m,l21600,r,21600e" filled="f">
                  <v:stroke joinstyle="miter"/>
                  <v:path arrowok="t" fillok="f" o:connecttype="none"/>
                  <o:lock v:ext="edit" shapetype="t"/>
                </v:shapetype>
                <v:shape id="Elbow Connector 52" o:spid="_x0000_s2558" type="#_x0000_t33" style="position:absolute;left:16684;top:3339;width:14087;height:34148;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xd8kv8sAAADjAAAADwAA&#10;AAAAAAAAAAAAAAChAgAAZHJzL2Rvd25yZXYueG1sUEsFBgAAAAAEAAQA+QAAAJkDAAAAAA==&#10;" strokecolor="#9fcfd1" strokeweight="2.5pt">
                  <o:lock v:ext="edit" shapetype="f"/>
                </v:shape>
                <v:shape id="Elbow Connector 56" o:spid="_x0000_s2559" type="#_x0000_t33" style="position:absolute;left:70967;top:3312;width:14087;height:34202;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Bpwik4zQAAAOMAAAAP&#10;AAAAAAAAAAAAAAAAAKECAABkcnMvZG93bnJldi54bWxQSwUGAAAAAAQABAD5AAAAmwMAAAAA&#10;" strokecolor="#9fcfd1" strokeweight="2.5pt">
                  <o:lock v:ext="edit" shapetype="f"/>
                </v:shape>
                <v:shape id="Elbow Connector 61" o:spid="_x0000_s2560" type="#_x0000_t33" style="position:absolute;left:63773;top:18231;width:7136;height:11314;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BntM/8sAAADjAAAADwAA&#10;AAAAAAAAAAAAAAChAgAAZHJzL2Rvd25yZXYueG1sUEsFBgAAAAAEAAQA+QAAAJkDAAAAAA==&#10;" strokecolor="#168489" strokeweight="2.5pt"/>
                <v:shape id="Elbow Connector 71" o:spid="_x0000_s2561" type="#_x0000_t33" style="position:absolute;left:31263;top:17917;width:7044;height:12034;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XDmVygAAAOMAAAAPAAAA&#10;AAAAAAAAAAAAAKECAABkcnMvZG93bnJldi54bWxQSwUGAAAAAAQABAD5AAAAmAMAAAAA&#10;" strokecolor="#168489" strokeweight="2.5pt"/>
                <v:rect id="Rectangle 2074269585" o:spid="_x0000_s2562" style="position:absolute;left:47431;top:27456;width:6904;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p0icoA&#10;AADjAAAADwAAAGRycy9kb3ducmV2LnhtbESPUUvDMBSF3wX/Q7iCL7IlK7bObtkYoujDRNz8AZfm&#10;riltbkqTbvXfG0Hw8XDO+Q5nvZ1cJ840hMazhsVcgSCuvGm41vB1fJktQYSIbLDzTBq+KcB2c321&#10;xtL4C3/S+RBrkSAcStRgY+xLKUNlyWGY+544eSc/OIxJDrU0A14S3HUyU6qQDhtOCxZ7erJUtYfR&#10;aRiDyUf7odp9+15wfHXPbXWntL69mXYrEJGm+B/+a78ZDZl6uM+Kx3yZw++n9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sqdInKAAAA4wAAAA8AAAAAAAAAAAAAAAAAmAIA&#10;AGRycy9kb3ducmV2LnhtbFBLBQYAAAAABAAEAPUAAACPAwAAAAA=&#10;" fillcolor="#ffd966" stroked="f" strokeweight="1pt"/>
                <v:rect id="Rectangle 2074269586" o:spid="_x0000_s2563" style="position:absolute;left:69546;top:27456;width:6903;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y2cwA&#10;AADjAAAADwAAAGRycy9kb3ducmV2LnhtbESPQUvDQBSE70L/w/IEL2I3XTTW2G1pA4KnorV4fmSf&#10;2djs25Bd28Rf3y0IHoeZ+YZZrAbXiiP1ofGsYTbNQBBX3jRca9h/vNzNQYSIbLD1TBpGCrBaTq4W&#10;WBh/4nc67mItEoRDgRpsjF0hZagsOQxT3xEn78v3DmOSfS1Nj6cEd61UWZZLhw2nBYsdlZaqw+7H&#10;afi1b6osx+0hzm7X4/dm7z79Vml9cz2sn0FEGuJ/+K/9ajSo7PFe5U8P8xwun9IfkMsz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bsy2cwAAADjAAAADwAAAAAAAAAAAAAAAACY&#10;AgAAZHJzL2Rvd25yZXYueG1sUEsFBgAAAAAEAAQA9QAAAJEDAAAAAA==&#10;" fillcolor="#168489" stroked="f" strokeweight="1pt"/>
                <v:rect id="Rectangle 2074269587" o:spid="_x0000_s2564" style="position:absolute;left:91661;top:27456;width:6903;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Jc2csA&#10;AADjAAAADwAAAGRycy9kb3ducmV2LnhtbESPzWrDMBCE74W+g9hCb41c0caOEyW0hUIPgZKfQ3Jb&#10;rI3t1loZS7Hdt48ChRyHmfmGWaxG24ieOl871vA8SUAQF87UXGrY7z6fMhA+IBtsHJOGP/KwWt7f&#10;LTA3buAN9dtQighhn6OGKoQ2l9IXFVn0E9cSR+/kOoshyq6UpsMhwm0jVZJMpcWa40KFLX1UVPxu&#10;z1aDP6t6feB+OBKvmx+VfhfZ+0nrx4fxbQ4i0Bhu4f/2l9GgkvRFTWevWQrXT/EPyOU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klzZywAAAOMAAAAPAAAAAAAAAAAAAAAAAJgC&#10;AABkcnMvZG93bnJldi54bWxQSwUGAAAAAAQABAD1AAAAkAMAAAAA&#10;" fillcolor="#9fcfd1" strokecolor="#9fcfd1" strokeweight="1pt"/>
                <v:rect id="Rectangle 2074269588" o:spid="_x0000_s2565" style="position:absolute;left:25317;top:27456;width:6903;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gDMMkA&#10;AADjAAAADwAAAGRycy9kb3ducmV2LnhtbERPz2vCMBS+D/wfwhvsMmZqmE47o2hhsJM4J54fzVvT&#10;2byUJtN2f705DHb8+H4v171rxIW6UHvWMBlnIIhLb2quNBw/357mIEJENth4Jg0DBVivRndLzI2/&#10;8gddDrESKYRDjhpsjG0uZSgtOQxj3xIn7st3DmOCXSVNh9cU7hqpsmwmHdacGiy2VFgqz4cfp+HX&#10;7lVRDLtznDxuhu/t0Z38Tmn9cN9vXkFE6uO/+M/9bjSo7OVZzRbTeRqdPqU/IF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2gDMMkAAADjAAAADwAAAAAAAAAAAAAAAACYAgAA&#10;ZHJzL2Rvd25yZXYueG1sUEsFBgAAAAAEAAQA9QAAAI4DAAAAAA==&#10;" fillcolor="#168489" stroked="f" strokeweight="1pt"/>
                <v:rect id="Rectangle 2074269589" o:spid="_x0000_s2566" style="position:absolute;left:3202;top:27456;width:6903;height:6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MVmssA&#10;AADjAAAADwAAAGRycy9kb3ducmV2LnhtbESPUU/CMBSF3038D8014U1aFkQ2KQQIRl+Iiv6Am/a6&#10;Lay3Yy1j+uutiYmPJ+ec7+QsVoNrRE9dqD1rmIwVCGLjbc2lho/3x9s5iBCRLTaeScMXBVgtr68W&#10;WFh/4TfqD7EUCcKhQA1VjG0hZTAVOQxj3xIn79N3DmOSXSlth5cEd43MlJpJhzWnhQpb2lZkjoez&#10;08Br9VK/9rshP/H+afe9Ma2xRuvRzbB+ABFpiP/hv/az1ZCp+2k2y+/mOfx+Sn9AL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g4xWaywAAAOMAAAAPAAAAAAAAAAAAAAAAAJgC&#10;AABkcnMvZG93bnJldi54bWxQSwUGAAAAAAQABAD1AAAAkAMAAAAA&#10;" fillcolor="#9fcfd1" stroked="f" strokeweight="1pt"/>
                <v:group id="Graphic 175" o:spid="_x0000_s2567" style="position:absolute;left:37318;width:24373;height:24817" coordorigin="37317" coordsize="67347,68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DZd0XL&#10;AAAA4wAAAA8AAAAAAAAAAAAAAAAAqgIAAGRycy9kb3ducmV2LnhtbFBLBQYAAAAABAAEAPoAAACi&#10;AwAAAAA=&#10;">
                  <v:shape id="Freeform: Shape 2074269591" o:spid="_x0000_s2568" style="position:absolute;left:58006;top:26421;width:34091;height:17250;visibility:visible;mso-wrap-style:square;v-text-anchor:middle" coordsize="3409179,1725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F7fMsA&#10;AADjAAAADwAAAGRycy9kb3ducmV2LnhtbESPQWvCQBSE74X+h+UVvNVNltZq6kakIHiLjULb2yP7&#10;TEKzb0N21fTfu0LB4zAz3zDL1Wg7cabBt441pNMEBHHlTMu1hsN+8zwH4QOywc4xafgjD6v88WGJ&#10;mXEX/qRzGWoRIewz1NCE0GdS+qohi37qeuLoHd1gMUQ51NIMeIlw20mVJDNpseW40GBPHw1Vv+XJ&#10;atgoLNTp51vWu938y63tsTiUhdaTp3H9DiLQGO7h//bWaFDJ24uaLV4XKdw+xT8g8y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6IXt8ywAAAOMAAAAPAAAAAAAAAAAAAAAAAJgC&#10;AABkcnMvZG93bnJldi54bWxQSwUGAAAAAAQABAD1AAAAkAMAAAAA&#10;" path="m,l3409179,r,1725071l,1725071,,xe" fillcolor="black [3213]" strokecolor="#7f7f7f [1612]" strokeweight=".18331mm">
                    <v:stroke joinstyle="miter"/>
                    <v:path arrowok="t" o:connecttype="custom" o:connectlocs="0,0;3409179,0;3409179,1725071;0,1725071" o:connectangles="0,0,0,0"/>
                  </v:shape>
                  <v:group id="Graphic 175" o:spid="_x0000_s2569" style="position:absolute;left:37317;width:67347;height:68573" coordorigin="37317" coordsize="67347,68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R0yp&#10;zAAAAOMAAAAPAAAAAAAAAAAAAAAAAKoCAABkcnMvZG93bnJldi54bWxQSwUGAAAAAAQABAD6AAAA&#10;owMAAAAA&#10;">
                    <v:shape id="Freeform: Shape 2074269593" o:spid="_x0000_s2570" style="position:absolute;left:65547;top:41767;width:10224;height:26806;visibility:visible;mso-wrap-style:square;v-text-anchor:middle" coordsize="1022414,2680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koUcsA&#10;AADjAAAADwAAAGRycy9kb3ducmV2LnhtbESPT0sDMRTE74LfITzBi7RZV+2fbdNSRWk9SVfp+bF5&#10;3Sy7eVmS2K7f3hQEj8PM/IZZrgfbiRP50DhWcD/OQBBXTjdcK/j6fBvNQISIrLFzTAp+KMB6dX21&#10;xEK7M+/pVMZaJAiHAhWYGPtCylAZshjGridO3tF5izFJX0vt8ZzgtpN5lk2kxYbTgsGeXgxVbflt&#10;E+X549DeDdv37a6clhhNu3H+Vanbm2GzABFpiP/hv/ZOK8iz6WM+mT/NH+DyKf0Bufo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0yShRywAAAOMAAAAPAAAAAAAAAAAAAAAAAJgC&#10;AABkcnMvZG93bnJldi54bWxQSwUGAAAAAAQABAD1AAAAkAMAAAAA&#10;" path="m985486,1487c931309,-496,876472,-496,822295,1487,793885,2808,787939,8754,787278,37164v-1982,40963,-1321,81926,,122889c787278,171946,790582,182517,799170,191766v,40303,661,80605,661,120247c799831,364868,799831,366189,853347,364207v26428,-1321,33696,5947,33696,33696c886382,1089649,886382,1780735,886382,2472481v,38981,-4625,43606,-44927,43606c624747,2516087,408040,2516087,190672,2516087v-14536,,-26428,-2643,-38981,-12554c121299,2481070,86943,2479088,52587,2494284,18231,2509480,3035,2538551,392,2574889v-3964,51533,22463,83907,65409,105711c83639,2680600,101478,2680600,119317,2680600v31052,-13875,58801,-32375,65408,-68052c188689,2592067,197939,2588103,216439,2588103v205475,660,410290,-661,615766,1321c873829,2590084,904881,2579513,934613,2551764v16517,-15856,24445,-31052,24445,-54177c958397,1797252,958397,1096917,958397,395921v,-21803,1982,-36999,29071,-31714c1005968,367511,1009271,357600,1009271,341083v-661,-50212,,-99764,,-149977c1016538,182517,1020503,173267,1021163,162035v1322,-42945,1982,-85890,,-128174c1019181,8094,1012574,2147,985486,1487xe" filled="f" strokecolor="#7f7f7f [1612]" strokeweight=".18331mm">
                      <v:stroke joinstyle="miter"/>
                      <v:path arrowok="t" o:connecttype="custom" o:connectlocs="985486,1487;822295,1487;787278,37164;787278,160053;799170,191766;799831,312013;853347,364207;887043,397903;886382,2472481;841455,2516087;190672,2516087;151691,2503533;52587,2494284;392,2574889;65801,2680600;119317,2680600;184725,2612548;216439,2588103;832205,2589424;934613,2551764;959058,2497587;958397,395921;987468,364207;1009271,341083;1009271,191106;1021163,162035;1021163,33861;985486,1487" o:connectangles="0,0,0,0,0,0,0,0,0,0,0,0,0,0,0,0,0,0,0,0,0,0,0,0,0,0,0,0"/>
                    </v:shape>
                    <v:shape id="Freeform: Shape 2074269594" o:spid="_x0000_s2571" style="position:absolute;left:90545;top:31974;width:14119;height:2361;visibility:visible;mso-wrap-style:square;v-text-anchor:middle" coordsize="1411831,23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" path="m1409189,73007c1375494,-8259,1294889,-21472,1238730,45257v-7928,9250,-15856,9911,-25767,9911c937454,55168,661284,55168,385775,55168v-15196,,-24446,-3304,-21803,-20481c366614,16187,357365,12884,340848,12884v-50213,660,-99765,,-149978,c184263,4955,175674,991,165103,991,120837,-330,75909,-330,31643,991,10501,1652,1912,14205,1251,34026v-1322,55498,-1982,110336,,165834c2572,227609,8519,233555,37589,234877v40963,1982,81926,1321,122889,c172371,234877,182942,230913,192192,222984v48891,,98443,-661,147334,661c357365,224306,365954,219681,363972,199860v-1322,-15857,660,-32374,-661,-48231c361990,133791,367275,126523,386435,126523v272206,661,544412,661,816618,c1218249,126523,1224195,131808,1230802,145022v19821,42946,62105,61445,109015,51534c1379458,187968,1397957,158897,1411832,124541v,-15857,,-32374,,-48231c1411171,74989,1409189,74328,1409189,73007xe" filled="f" strokecolor="#7f7f7f [1612]" strokeweight=".18331mm">
                      <v:stroke joinstyle="miter"/>
                      <v:path arrowok="t" o:connecttype="custom" o:connectlocs="1409189,73007;1238730,45257;1212963,55168;385775,55168;363972,34687;340848,12884;190870,12884;165103,991;31643,991;1251,34026;1251,199860;37589,234877;160478,234877;192192,222984;339526,223645;363972,199860;363311,151629;386435,126523;1203053,126523;1230802,145022;1339817,196556;1411832,124541;1411832,76310;1409189,73007" o:connectangles="0,0,0,0,0,0,0,0,0,0,0,0,0,0,0,0,0,0,0,0,0,0,0,0"/>
                    </v:shape>
                    <v:shape id="Freeform: Shape 2074269595" o:spid="_x0000_s2572" style="position:absolute;left:37317;top:23219;width:22142;height:13218;visibility:visible;mso-wrap-style:square;v-text-anchor:middle" coordsize="2214270,132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EnQ8oA&#10;AADjAAAADwAAAGRycy9kb3ducmV2LnhtbESPQUvDQBSE74L/YXmCN7sx2tak3RYVLF6blrbHR/aZ&#10;Dc2+Dbtrk/57VxA8DjPzDbNcj7YTF/KhdazgcZKBIK6dbrlRsN99PLyACBFZY+eYFFwpwHp1e7PE&#10;UruBt3SpYiMShEOJCkyMfSllqA1ZDBPXEyfvy3mLMUnfSO1xSHDbyTzLZtJiy2nBYE/vhupz9W0V&#10;FAfG42bj355Oh+2pHqoRr51R6v5ufF2AiDTG//Bf+1MryLP5cz4rpsUUfj+lPyB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NxJ0PKAAAA4wAAAA8AAAAAAAAAAAAAAAAAmAIA&#10;AGRycy9kb3ducmV2LnhtbFBLBQYAAAAABAAEAPUAAACPAwAAAAA=&#10;" path="m1864067,1293985v-1321,23124,8589,25767,27749,25767c1942029,1319752,1991581,1316449,2041794,1321734v48230,,95801,-1321,144031,-660c2206307,1321074,2214235,1313145,2214235,1292663v-661,-52194,-661,-105050,,-157245c2214896,1114276,2206307,1107009,2185825,1107009v-48230,660,-95801,,-144031,-661c1997527,1107009,1952600,1107669,1908334,1108330v-42945,,-44267,,-42285,42284c1867371,1175721,1861425,1183649,1834336,1183649v-554322,-661,-1108644,-661,-1663626,c146925,1183649,139657,1178364,139657,1153257v661,-313168,661,-626998,,-940167c139657,195912,142960,184020,157496,172127,189870,145699,198459,94826,179959,53863,163442,17525,128425,-2957,86801,347,43856,3650,14786,28757,3554,71702v-11232,42945,4625,90515,40963,109675c64338,191948,66981,204501,66981,223661v-661,332990,,665980,-661,998969c66320,1250379,73588,1256325,100676,1256325v574803,-660,1150268,-660,1725071,-660c1864067,1256325,1866049,1256325,1864067,1293985xe" filled="f" strokecolor="#7f7f7f [1612]" strokeweight=".18331mm">
                      <v:stroke joinstyle="miter"/>
                      <v:path arrowok="t" o:connecttype="custom" o:connectlocs="1864067,1293985;1891816,1319752;2041794,1321734;2185825,1321074;2214235,1292663;2214235,1135418;2185825,1107009;2041794,1106348;1908334,1108330;1866049,1150614;1834336,1183649;170710,1183649;139657,1153257;139657,213090;157496,172127;179959,53863;86801,347;3554,71702;44517,181377;66981,223661;66320,1222630;100676,1256325;1825747,1255665;1864067,1293985" o:connectangles="0,0,0,0,0,0,0,0,0,0,0,0,0,0,0,0,0,0,0,0,0,0,0,0"/>
                    </v:shape>
                    <v:shape id="Freeform: Shape 2074269596" o:spid="_x0000_s2573" style="position:absolute;left:81286;top:970;width:10030;height:27215;visibility:visible;mso-wrap-style:square;v-text-anchor:middle" coordsize="1002965,2721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" path="m172666,2721517v42945,,42945,-661,43606,-42945c217593,2576825,205040,2475739,210986,2373992v-3303,-661,-6607,-2643,-9910,-2643c163416,2368707,163416,2369367,163416,2332368v,-540447,,-1080234,,-1620681c163416,669402,157470,674027,199754,674027v236528,,473057,661,709585,661c943695,674688,943695,674688,943035,639671v-661,-139406,-661,-278813,-1982,-417558c941053,201631,945017,188417,964177,176525v36338,-23124,48230,-73998,31052,-117604c979373,17298,941713,-4505,894804,780,851859,5405,822128,34476,813538,80724v-7928,44927,13214,89194,53517,106372c883572,193703,886876,202292,886876,218809v-661,124211,-1322,248421,,371971c886876,615226,880269,620511,857144,619850v-244456,-1321,-488913,-660,-734030,-2642c97347,617208,88758,621832,88758,650242v1321,559608,660,1119876,660,1679484c89418,2337654,88758,2345582,89418,2353511v661,12553,-3964,17178,-17178,17178c49777,2370689,27974,2367385,5510,2372671v,5285,661,10571,661,15856c10135,2488292,-1757,2588057,225,2687822v660,25767,8589,34356,34356,33695c81490,2720195,127078,2721517,172666,2721517xe" filled="f" strokecolor="#7f7f7f [1612]" strokeweight=".18331mm">
                      <v:stroke joinstyle="miter"/>
                      <v:path arrowok="t" o:connecttype="custom" o:connectlocs="172666,2721517;216272,2678572;210986,2373992;201076,2371349;163416,2332368;163416,711687;199754,674027;909339,674688;943035,639671;941053,222113;964177,176525;995229,58921;894804,780;813538,80724;867055,187096;886876,218809;886876,590780;857144,619850;123114,617208;88758,650242;89418,2329726;89418,2353511;72240,2370689;5510,2372671;6171,2388527;225,2687822;34581,2721517;172666,2721517" o:connectangles="0,0,0,0,0,0,0,0,0,0,0,0,0,0,0,0,0,0,0,0,0,0,0,0,0,0,0,0"/>
                    </v:shape>
                    <v:shape id="Freeform: Shape 2074269597" o:spid="_x0000_s2574" style="position:absolute;left:57615;top:41894;width:9654;height:24512;visibility:visible;mso-wrap-style:square;v-text-anchor:middle" coordsize="965361,2451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PW8kA&#10;AADjAAAADwAAAGRycy9kb3ducmV2LnhtbESP3WrCQBSE7wt9h+UUvKsbg/EndRUVxN4UMfoAh+wx&#10;Cc2eXbKrxrd3hUIvh5n5hlmsetOKG3W+saxgNExAEJdWN1wpOJ92nzMQPiBrbC2Tggd5WC3f3xaY&#10;a3vnI92KUIkIYZ+jgjoEl0vpy5oM+qF1xNG72M5giLKrpO7wHuGmlWmSTKTBhuNCjY62NZW/xdUo&#10;WB/MPiPOzGXkylO/KX6kmwWlBh/9+gtEoD78h//a31pBmkzH6WSezafw+hT/gFw+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JjPW8kAAADjAAAADwAAAAAAAAAAAAAAAACYAgAA&#10;ZHJzL2Rvd25yZXYueG1sUEsFBgAAAAAEAAQA9QAAAI4DAAAAAA==&#10;" path="m846399,2292642v-660,-632283,-660,-1264567,-660,-1896851c845739,386541,846399,377952,845739,368702v-661,-12553,4625,-17178,17178,-17178c888023,352185,913129,350203,937575,352185v19821,1321,26428,-4625,25767,-25107c963342,276866,960039,227314,965324,177101v,-47570,-1321,-94479,,-142049c965985,9945,958057,-625,931629,35v-48891,1322,-98444,1322,-147335,c760509,-625,750599,7963,751260,32409v1321,48231,,96461,,144692c751920,227314,751920,276866,753242,327078v,7929,-3964,19821,4624,21804c779669,354167,773063,370024,773063,382577v,628319,,1257300,,1885620c773063,2305195,757206,2321713,720207,2321713v-170459,,-340918,,-511377,660c192313,2322373,183724,2318409,175795,2303213v-20481,-39641,-66069,-56819,-110335,-43606c23175,2272161,-1271,2309159,51,2358712v1321,45588,29731,81265,70033,89854c117654,2458476,159939,2440638,177117,2399014v7928,-19160,18499,-22464,35677,-22464c375986,2377211,539838,2375229,703029,2377872v44927,660,82587,-7268,118264,-36999c838471,2326998,846399,2314445,846399,2292642xe" filled="f" strokecolor="#7f7f7f [1612]" strokeweight=".18331mm">
                      <v:stroke joinstyle="miter"/>
                      <v:path arrowok="t" o:connecttype="custom" o:connectlocs="846399,2292642;845739,395791;845739,368702;862917,351524;937575,352185;963342,327078;965324,177101;965324,35052;931629,35;784294,35;751260,32409;751260,177101;753242,327078;757866,348882;773063,382577;773063,2268197;720207,2321713;208830,2322373;175795,2303213;65460,2259607;51,2358712;70084,2448566;177117,2399014;212794,2376550;703029,2377872;821293,2340873;846399,2292642" o:connectangles="0,0,0,0,0,0,0,0,0,0,0,0,0,0,0,0,0,0,0,0,0,0,0,0,0,0,0"/>
                    </v:shape>
                    <v:shape id="Freeform: Shape 2074269598" o:spid="_x0000_s2575" style="position:absolute;left:76826;width:2401;height:28191;visibility:visible;mso-wrap-style:square;v-text-anchor:middle" coordsize="240102,2819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HqvcgA&#10;AADjAAAADwAAAGRycy9kb3ducmV2LnhtbERPTUsDMRC9C/6HMIIXabMuWtu1aRGLUMSLteB1djNu&#10;VjeTkMRm/ffmIHh8vO/1drKjOFGIg2MF1/MKBHHn9MC9guPb02wJIiZkjaNjUvBDEbab87M1Ntpl&#10;fqXTIfWihHBsUIFJyTdSxs6QxTh3nrhwHy5YTAWGXuqAuYTbUdZVtZAWBy4NBj09Guq+Dt9Wwa4L&#10;vjXvWbbDS/t5tfN5/7zMSl1eTA/3IBJN6V/8595rBXV1d1MvVrerMrp8Kn9Ab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seq9yAAAAOMAAAAPAAAAAAAAAAAAAAAAAJgCAABk&#10;cnMvZG93bnJldi54bWxQSwUGAAAAAAQABAD1AAAAjQMAAAAA&#10;" path="m208346,2818424v25767,661,32374,-9910,31713,-33034c238737,2737159,240059,2689589,240059,2641358v,-40963,,-81926,,-122888c240059,2468257,240059,2466275,189846,2468917v-27088,1322,-33695,-5946,-33695,-33695c156812,1695245,156812,955268,156812,215291v,-22463,2642,-41623,17178,-62105c207685,106277,189185,35583,141616,11137,90742,-14630,29958,5851,8816,56725v-23785,56819,1982,118264,60124,135442c89421,198113,84135,210666,84135,222559v,737995,,1475990,661,2214645c84796,2461650,78189,2471560,53743,2467596v-18499,-2643,-24445,4625,-23785,23785c31280,2541594,30619,2591146,30619,2641358v,48892,1321,97783,,146674c29958,2811817,39208,2819085,61672,2819085v48891,-1982,97782,-1982,146674,-661xe" filled="f" strokecolor="#7f7f7f [1612]" strokeweight=".18331mm">
                      <v:stroke joinstyle="miter"/>
                      <v:path arrowok="t" o:connecttype="custom" o:connectlocs="208346,2818424;240059,2785390;240059,2641358;240059,2518470;189846,2468917;156151,2435222;156812,215291;173990,153186;141616,11137;8816,56725;68940,192167;84135,222559;84796,2437204;53743,2467596;29958,2491381;30619,2641358;30619,2788032;61672,2819085;208346,2818424" o:connectangles="0,0,0,0,0,0,0,0,0,0,0,0,0,0,0,0,0,0,0"/>
                    </v:shape>
                    <v:shape id="Freeform: Shape 2074269599" o:spid="_x0000_s2576" style="position:absolute;left:85523;top:13750;width:13473;height:14428;visibility:visible;mso-wrap-style:square;v-text-anchor:middle" coordsize="1347294,1442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4CjcwA&#10;AADjAAAADwAAAGRycy9kb3ducmV2LnhtbESPzU7DMBCE70i8g7VI3IhD+kMT6lalgqpCXEjLfRUv&#10;cWi8jmLThrfHlSr1OJqZbzTz5WBbcaTeN44VPCYpCOLK6YZrBfvd28MMhA/IGlvHpOCPPCwXtzdz&#10;LLQ78Scdy1CLCGFfoAITQldI6StDFn3iOuLofbveYoiyr6Xu8RThtpVZmk6lxYbjgsGO1oaqQ/lr&#10;FbyYQ5ntN+/NaP2zGo++6KN9lZVS93fD6hlEoCFcw5f2VivI0qdxNs0neQ7nT/EPyMU/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0L4CjcwAAADjAAAADwAAAAAAAAAAAAAAAACY&#10;AgAAZHJzL2Rvd25yZXYueG1sUEsFBgAAAAAEAAQA9QAAAJEDAAAAAA==&#10;" path="m136802,78466v1982,144692,1321,289384,1321,434076c138123,697536,138123,881870,138784,1066864v,19160,-3964,27088,-25107,25767c84607,1090649,54876,1093292,25145,1091970,7306,1091309,-623,1095274,38,1115094v1321,50213,661,99765,661,149978c699,1314624,1359,1364837,699,1414389v,20481,7267,29070,28410,28410c79982,1442138,130856,1442138,181068,1442799v22464,660,29731,-8589,29071,-30392c209478,1363515,210139,1314624,210139,1265733v,-50874,,-101747,-661,-152621c209478,1106506,213442,1095274,205514,1093952v-19160,-4625,-13875,-18499,-13875,-29731c191639,758981,191639,453740,190979,148500v,-23125,4625,-29732,29070,-29732c524629,119429,829209,119429,1133128,118768v17178,,26427,3304,33034,21143c1182019,182195,1219679,200694,1267909,194748v38981,-4625,69373,-33695,77302,-74658c1353799,74502,1335300,31557,1299623,11736,1262624,-8085,1212411,-2799,1185983,27593v-12553,14535,-25767,17838,-43605,17838c818638,44771,494237,45431,170497,44110v-24445,1982,-34356,5286,-33695,34356xe" filled="f" strokecolor="#7f7f7f [1612]" strokeweight=".18331mm">
                      <v:stroke joinstyle="miter"/>
                      <v:path arrowok="t" o:connecttype="custom" o:connectlocs="136802,78466;138123,512542;138784,1066864;113677,1092631;25145,1091970;38,1115094;699,1265072;699,1414389;29109,1442799;181068,1442799;210139,1412407;210139,1265733;209478,1113112;205514,1093952;191639,1064221;190979,148500;220049,118768;1133128,118768;1166162,139911;1267909,194748;1345211,120090;1299623,11736;1185983,27593;1142378,45431;170497,44110;136802,78466" o:connectangles="0,0,0,0,0,0,0,0,0,0,0,0,0,0,0,0,0,0,0,0,0,0,0,0,0,0"/>
                    </v:shape>
                    <v:shape id="Freeform: Shape 2074269600" o:spid="_x0000_s2577" style="position:absolute;left:62501;top:7062;width:8329;height:21130;visibility:visible;mso-wrap-style:square;v-text-anchor:middle" coordsize="832880,2112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0ZXckA&#10;AADjAAAADwAAAGRycy9kb3ducmV2LnhtbESPzWrCQBSF9wXfYbhCd3XGKLGmjiKCWNzV2uLykrlN&#10;gpk7ITMm8e2dhdDl4fzxrTaDrUVHra8ca5hOFAji3JmKCw3n7/3bOwgfkA3WjknDnTxs1qOXFWbG&#10;9fxF3SkUIo6wz1BDGUKTSenzkiz6iWuIo/fnWoshyraQpsU+jttaJkql0mLF8aHEhnYl5dfTzWrY&#10;qgXvfn67873eX/Kjm85uh/6g9et42H6ACDSE//Cz/Wk0JGoxT9JlqiJFZIo8IN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C0ZXckAAADjAAAADwAAAAAAAAAAAAAAAACYAgAA&#10;ZHJzL2Rvd25yZXYueG1sUEsFBgAAAAAEAAQA9QAAAI4DAAAAAA==&#10;" path="m67744,190334v18499,5286,17838,15857,17838,29071c85582,483682,85582,747960,84922,1012237v,25107,7267,30392,31052,30392c294362,1041969,472749,1042629,651797,1041308v27088,,31713,7928,31713,33035c682849,1287086,682849,1499168,682849,1711912v,47570,,47570,-48230,50213c631976,1762125,629333,1763446,626691,1764107v,11892,660,23124,660,35017c625369,1893603,624048,1988082,622066,2081900v-661,23125,7267,31714,31052,31053c703992,2111632,754865,2111632,805739,2112953v22463,661,27749,-7268,27088,-29731c830845,1977511,831506,1871139,830845,1765428v-19821,-6607,-40963,-3964,-60784,-2643c744955,1764767,737026,1757500,737026,1731072v1322,-238510,661,-476360,1322,-714870c738348,993738,731741,987792,709938,988452v-173763,661,-348186,,-521948,1322c162883,989774,156937,982506,157598,958721v661,-248421,661,-496181,661,-744602c158259,191656,160901,172496,174776,152014,207150,104444,188651,34411,140420,10626,90207,-14481,30084,6662,9603,55553v-25107,55498,660,117603,58141,134781xe" filled="f" strokecolor="#7f7f7f [1612]" strokeweight=".18331mm">
                      <v:stroke joinstyle="miter"/>
                      <v:path arrowok="t" o:connecttype="custom" o:connectlocs="67744,190334;85582,219405;84922,1012237;115974,1042629;651797,1041308;683510,1074343;682849,1711912;634619,1762125;626691,1764107;627351,1799124;622066,2081900;653118,2112953;805739,2112953;832827,2083222;830845,1765428;770061,1762785;737026,1731072;738348,1016202;709938,988452;187990,989774;157598,958721;158259,214119;174776,152014;140420,10626;9603,55553;67744,190334" o:connectangles="0,0,0,0,0,0,0,0,0,0,0,0,0,0,0,0,0,0,0,0,0,0,0,0,0,0"/>
                    </v:shape>
                    <v:shape id="Freeform: Shape 2074269601" o:spid="_x0000_s2578" style="position:absolute;left:43613;top:38498;width:15840;height:10841;visibility:visible;mso-wrap-style:square;v-text-anchor:middle" coordsize="1583966,10840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6a+skA&#10;AADjAAAADwAAAGRycy9kb3ducmV2LnhtbESPQWvCQBSE74X+h+UVvNXdBIk2dZUiFbwae+jxNfuS&#10;Dc2+DdlV4793CwWPw8x8w6y3k+vFhcbQedaQzRUI4tqbjlsNX6f96wpEiMgGe8+k4UYBtpvnpzWW&#10;xl/5SJcqtiJBOJSowcY4lFKG2pLDMPcDcfIaPzqMSY6tNCNeE9z1MleqkA47TgsWB9pZqn+rs9Nw&#10;biv5ufpeuuynOdrJNdliV++1nr1MH+8gIk3xEf5vH4yGXC0XefFWqAz+PqU/ID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X6a+skAAADjAAAADwAAAAAAAAAAAAAAAACYAgAA&#10;ZHJzL2Rvd25yZXYueG1sUEsFBgAAAAAEAAQA9QAAAI4DAAAAAA==&#10;" path="m162118,885330v,-243136,,-485610,,-728746c162118,141388,163440,125532,154851,110336v5946,-661,8589,-1982,11232,-1982c514929,108354,864436,108354,1213282,107693v18500,,22464,7267,21803,23124c1233764,150638,1235746,170459,1234424,189619v-1321,16518,3964,21803,21142,21142c1307101,210101,1359295,210761,1410829,211422v48231,,96462,-1321,144692,-661c1576003,210761,1584592,203494,1583931,182351v-661,-50873,-1321,-101746,,-152620c1584592,6607,1574021,661,1552878,661v-48891,660,-98443,,-147334,c1355331,661,1305779,661,1255566,v-15856,,-24445,3964,-21142,20481c1240370,49552,1225835,53516,1200729,53516,853204,52855,506340,52855,158815,52855v-44927,,-69373,24446,-69373,69373c89442,368667,89442,615106,89442,861544v,17839,-1321,29732,-23124,32374c45176,896561,29319,911096,17427,928935v-27750,41624,-21803,100426,13874,132139c63675,1090145,120495,1092127,155512,1064377v36998,-29731,46909,-88532,20481,-131477c164761,919025,162118,903168,162118,885330xe" filled="f" strokecolor="#7f7f7f [1612]" strokeweight=".18331mm">
                      <v:stroke joinstyle="miter"/>
                      <v:path arrowok="t" o:connecttype="custom" o:connectlocs="162118,885330;162118,156584;154851,110336;166083,108354;1213282,107693;1235085,130817;1234424,189619;1255566,210761;1410829,211422;1555521,210761;1583931,182351;1583931,29731;1552878,661;1405544,661;1255566,0;1234424,20481;1200729,53516;158815,52855;89442,122228;89442,861544;66318,893918;17427,928935;31301,1061074;155512,1064377;175993,932900;162118,885330" o:connectangles="0,0,0,0,0,0,0,0,0,0,0,0,0,0,0,0,0,0,0,0,0,0,0,0,0,0"/>
                    </v:shape>
                    <v:shape id="Freeform: Shape 2074269602" o:spid="_x0000_s2579" style="position:absolute;left:69011;top:41900;width:2453;height:21796;visibility:visible;mso-wrap-style:square;v-text-anchor:middle" coordsize="245340,2179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JuLMwA&#10;AADjAAAADwAAAGRycy9kb3ducmV2LnhtbESPT2vCQBTE7wW/w/KE3uquoUSNriKlQmkPUv8cvD2z&#10;zySafRuzW02/fbdQ6HGYmd8ws0Vna3Gj1leONQwHCgRx7kzFhYbddvU0BuEDssHaMWn4Jg+Lee9h&#10;hplxd/6k2yYUIkLYZ6ihDKHJpPR5SRb9wDXE0Tu51mKIsi2kafEe4baWiVKptFhxXCixoZeS8svm&#10;y2qYnNL30X7Nr/X1uD6rvTt8dFWj9WO/W05BBOrCf/iv/WY0JGr0nKSTVCXw+yn+ATn/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7mJuLMwAAADjAAAADwAAAAAAAAAAAAAAAACY&#10;AgAAZHJzL2Rvd25yZXYueG1sUEsFBgAAAAAEAAQA9QAAAJEDAAAAAA==&#10;" path="m65588,33c42463,-628,33874,8622,34535,31746v661,48892,-661,98444,-661,147335c33874,229954,34535,280828,33874,331701v,14535,3964,23124,19160,19821c84087,345576,86730,362093,86730,387860v-661,520627,-661,1041253,,1561880c86730,1971543,86069,1986078,58981,1990703v-20482,3303,-35678,19821,-45588,38320c-11053,2072629,-1142,2131431,35856,2160501v33035,26428,87212,25107,119586,-1982c191780,2127467,201030,2068665,173281,2027041v-11232,-17178,-14536,-33035,-14536,-52195c158745,1456202,158745,937557,159406,418912v,-21141,-9250,-47569,4625,-62105c177245,343594,203012,352843,223493,352843v15857,,21803,-4624,21143,-21142c243975,280828,244636,229954,245296,179081v,-48231,-1321,-96461,,-144692c245957,10604,239350,33,213583,693,163370,1354,114479,1354,65588,33xe" filled="f" strokecolor="#7f7f7f [1612]" strokeweight=".18331mm">
                      <v:stroke joinstyle="miter"/>
                      <v:path arrowok="t" o:connecttype="custom" o:connectlocs="65588,33;34535,31746;33874,179081;33874,331701;53034,351522;86730,387860;86730,1949740;58981,1990703;13393,2029023;35856,2160501;155442,2158519;173281,2027041;158745,1974846;159406,418912;164031,356807;223493,352843;244636,331701;245296,179081;245296,34389;213583,693;65588,33" o:connectangles="0,0,0,0,0,0,0,0,0,0,0,0,0,0,0,0,0,0,0,0,0"/>
                    </v:shape>
                    <v:shape id="Freeform: Shape 2074269603" o:spid="_x0000_s2580" style="position:absolute;left:52296;top:41900;width:10757;height:13559;visibility:visible;mso-wrap-style:square;v-text-anchor:middle" coordsize="1075696,1355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5j8cwA&#10;AADjAAAADwAAAGRycy9kb3ducmV2LnhtbESPQU8CMRSE7yb+h+aZcJPWVRdcKcRoRD1wAIzh+LJ9&#10;ble2r8u2wPLvrYkJx8nMfJOZzHrXiAN1ofas4WaoQBCX3tRcafhcv16PQYSIbLDxTBpOFGA2vbyY&#10;YGH8kZd0WMVKJAiHAjXYGNtCylBachiGviVO3rfvHMYku0qaDo8J7hqZKZVLhzWnBYstPVsqt6u9&#10;07Bg3laL3Wj3I+cvG/u1uc/fyg+tB1f90yOISH08h//b70ZDpkZ3Wf6Qq1v4+5T+gJz+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z5j8cwAAADjAAAADwAAAAAAAAAAAAAAAACY&#10;AgAAZHJzL2Rvd25yZXYueG1sUEsFBgAAAAAEAAQA9QAAAJEDAAAAAA==&#10;" path="m855025,1271871v41623,660,73337,-9250,103068,-37660c973289,1219676,979235,1206462,979235,1186641v-661,-215386,-661,-430112,-661,-645498c978574,486966,979896,432129,977914,377952v-661,-22464,7267,-27749,27749,-26428c1020859,352845,1036055,350863,1051251,352185v18499,1321,24446,-4625,24446,-23785c1074375,278187,1075697,228635,1075697,178422v,-50212,-1322,-99765,-661,-149977c1075036,7303,1067108,35,1046626,35v-50213,661,-99765,1322,-149978,c873524,-626,864935,7964,865596,31088v661,48891,,98443,-661,147334c864935,229296,865596,280169,864935,331043v,13874,2643,23124,19160,20481c903255,348881,907880,358131,907880,375970v-660,264938,,530537,-660,795475c907220,1201837,892024,1217033,861632,1217033v-218029,,-435397,,-653426,661c191688,1217694,181117,1213730,171868,1198533,148743,1162195,99852,1150303,57568,1166820,18587,1182016,-4538,1224300,748,1269228v5946,47570,36999,80604,81926,85890c128262,1360403,169885,1338600,182439,1296316v7267,-22463,19160,-25106,38320,-25106c431520,1271210,643603,1269889,855025,1271871xe" filled="f" strokecolor="#7f7f7f [1612]" strokeweight=".18331mm">
                      <v:stroke joinstyle="miter"/>
                      <v:path arrowok="t" o:connecttype="custom" o:connectlocs="855025,1271871;958093,1234211;979235,1186641;978574,541143;977914,377952;1005663,351524;1051251,352185;1075697,328400;1075697,178422;1075036,28445;1046626,35;896648,35;865596,31088;864935,178422;864935,331043;884095,351524;907880,375970;907220,1171445;861632,1217033;208206,1217694;171868,1198533;57568,1166820;748,1269228;82674,1355118;182439,1296316;220759,1271210;855025,1271871" o:connectangles="0,0,0,0,0,0,0,0,0,0,0,0,0,0,0,0,0,0,0,0,0,0,0,0,0,0,0"/>
                    </v:shape>
                    <v:shape id="Freeform: Shape 2074269604" o:spid="_x0000_s2581" style="position:absolute;left:42960;top:29937;width:16486;height:2271;visibility:visible;mso-wrap-style:square;v-text-anchor:middle" coordsize="1648569,227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sB8sA&#10;AADjAAAADwAAAGRycy9kb3ducmV2LnhtbESPQUvDQBSE70L/w/IEb3bXGNI27bYURSgeFNP2/si+&#10;JqHZt3F3beO/dwXB4zAz3zCrzWh7cSEfOscaHqYKBHHtTMeNhsP+5X4OIkRkg71j0vBNATbryc0K&#10;S+Ou/EGXKjYiQTiUqKGNcSilDHVLFsPUDcTJOzlvMSbpG2k8XhPc9jJTqpAWO04LLQ701FJ9rr6s&#10;hm5/eFO1f2z69yrPj+b587zLXrW+ux23SxCRxvgf/mvvjIZMzfKsWBQqh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7ASwHywAAAOMAAAAPAAAAAAAAAAAAAAAAAJgC&#10;AABkcnMvZG93bnJldi54bWxQSwUGAAAAAAQABAD1AAAAkAMAAAAA&#10;" path="m66839,192784v42946,11892,87873,-2643,107033,-39642c184443,133982,196335,130679,215496,130679v350167,660,699674,,1049842,c1271284,130679,1277891,131339,1283837,130679v11232,-661,16518,3964,15857,15856c1299033,152482,1299694,159089,1299694,165035v,61444,,61444,62766,61444c1400119,226479,1437118,227140,1474778,227140v48230,-661,96461,-1321,144031,-661c1641272,227140,1648540,217890,1648540,196748v-661,-49552,-1321,-99765,,-149317c1649201,22986,1638630,17040,1616827,17040v-46909,660,-94479,-661,-141389,-661c1423904,16379,1371709,17040,1320175,17040v-9249,,-22463,-3304,-19820,13213c1304979,58002,1289123,59324,1267980,59324v-351488,-661,-703638,-661,-1055127,c193032,59324,181140,54699,169908,36860,148105,3165,102517,-8067,62215,5808,23234,19022,-1873,57342,109,102269v1322,44266,28410,79944,66730,90515xe" filled="f" strokecolor="#7f7f7f [1612]" strokeweight=".18331mm">
                      <v:stroke joinstyle="miter"/>
                      <v:path arrowok="t" o:connecttype="custom" o:connectlocs="66839,192784;173872,153142;215496,130679;1265338,130679;1283837,130679;1299694,146535;1299694,165035;1362460,226479;1474778,227140;1618809,226479;1648540,196748;1648540,47431;1616827,17040;1475438,16379;1320175,17040;1300355,30253;1267980,59324;212853,59324;169908,36860;62215,5808;109,102269;66839,192784" o:connectangles="0,0,0,0,0,0,0,0,0,0,0,0,0,0,0,0,0,0,0,0,0,0"/>
                    </v:shape>
                    <v:shape id="Freeform: Shape 2074269605" o:spid="_x0000_s2582" style="position:absolute;left:72813;top:10863;width:2227;height:17328;visibility:visible;mso-wrap-style:square;v-text-anchor:middle" coordsize="222690,1732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sIs0A&#10;AADjAAAADwAAAGRycy9kb3ducmV2LnhtbESPQUsDMRSE74L/IbyCF7GJa3fVbdMiglBoL20V8fbY&#10;vO4GNy/rJm23/74RBI/DzHzDzBaDa8WR+mA9a7gfKxDElTeWaw3vu7e7JxAhIhtsPZOGMwVYzK+v&#10;Zlgaf+INHbexFgnCoUQNTYxdKWWoGnIYxr4jTt7e9w5jkn0tTY+nBHetzJQqpEPLaaHBjl4bqr63&#10;B6fhY5VvHg75z+dqz7e7fGLt19qetb4ZDS9TEJGG+B/+ay+Nhkw9TrLiuVA5/H5Kf0DO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hRbCLNAAAA4wAAAA8AAAAAAAAAAAAAAAAA&#10;mAIAAGRycy9kb3ducmV2LnhtbFBLBQYAAAAABAAEAPUAAACSAwAAAAA=&#10;" path="m85722,193430v21803,1322,19160,12554,19160,26428c104882,433262,104882,646666,104882,860070v,165174,,330347,661,495521c105543,1374751,101579,1382679,80437,1382018v-21803,-660,-44267,-3303,-66731,1982c13706,1394571,14367,1405143,14367,1416374v3964,89855,-7928,179709,-5946,269563c9742,1732847,8421,1732847,56652,1732847v38981,,78622,,117603,c221825,1732847,221164,1732847,222486,1683295v1982,-99765,-11232,-198869,-5286,-298634c209933,1384000,203326,1382018,196058,1382018v-37660,-660,-37660,-660,-37660,-38981c158398,967103,158398,591168,158398,215233v,-24445,1982,-45588,16518,-67390c199362,110844,190772,56667,161041,26275,133953,-814,84401,-8081,48723,9758,12385,28918,-6114,71202,1814,117451v7928,44266,37660,72676,83908,75979xe" filled="f" strokecolor="#7f7f7f [1612]" strokeweight=".18331mm">
                      <v:stroke joinstyle="miter"/>
                      <v:path arrowok="t" o:connecttype="custom" o:connectlocs="85722,193430;104882,219858;104882,860070;105543,1355591;80437,1382018;13706,1384000;14367,1416374;8421,1685937;56652,1732847;174255,1732847;222486,1683295;217200,1384661;196058,1382018;158398,1343037;158398,215233;174916,147843;161041,26275;48723,9758;1814,117451;85722,193430" o:connectangles="0,0,0,0,0,0,0,0,0,0,0,0,0,0,0,0,0,0,0,0"/>
                    </v:shape>
                    <v:shape id="Freeform: Shape 2074269606" o:spid="_x0000_s2583" style="position:absolute;left:48723;top:22454;width:13731;height:5724;visibility:visible;mso-wrap-style:square;v-text-anchor:middle" coordsize="1373154,57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43hMwA&#10;AADjAAAADwAAAGRycy9kb3ducmV2LnhtbESPQUvDQBSE70L/w/IK3uyu0W5t7La0guDBQ9OWgrdH&#10;9pkEs29Ddk2jv94VBI/DzHzDrDaja8VAfWg8G7idKRDEpbcNVwZOx+ebBxAhIltsPZOBLwqwWU+u&#10;Vphbf+GChkOsRIJwyNFAHWOXSxnKmhyGme+Ik/fue4cxyb6StsdLgrtWZkpp6bDhtFBjR081lR+H&#10;T2fg9bwr3ppsP97xUM6/C71f7uZbY66n4/YRRKQx/of/2i/WQKYW95leaqXh91P6A3L9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dv43hMwAAADjAAAADwAAAAAAAAAAAAAAAACY&#10;AgAAZHJzL2Rvd25yZXYueG1sUEsFBgAAAAAEAAQA9QAAAJEDAAAAAA==&#10;" path="m99133,196463v44927,-3303,76640,-28410,85890,-74658c188987,100663,199558,100002,216075,100002v340918,,681836,,1022754,c1247418,100002,1256668,101323,1265257,101984v,33035,-1321,65409,-661,98444c1265257,216945,1259311,221570,1243454,221570v-26428,,-52855,-3304,-79283,1982c1164171,235444,1164171,246676,1164831,258568v3965,89194,-7928,177727,-5946,266921c1160207,571737,1158885,572398,1207116,572398v38981,,78623,,117603,c1372950,572398,1372289,572398,1372950,522846v1982,-99765,-11232,-198869,-5285,-298634c1340576,224873,1333969,212320,1335291,185892v2642,-44266,,-88533,,-132799c1342558,26004,1325380,27326,1306881,27326v-371310,,-742620,,-1113930,660c174452,27986,159256,24683,143399,14112,109043,-8352,60812,-3066,31081,23362,1350,50450,-8560,100002,7957,139644v14535,37659,50213,60123,91176,56819xe" filled="f" strokecolor="#7f7f7f [1612]" strokeweight=".18331mm">
                      <v:stroke joinstyle="miter"/>
                      <v:path arrowok="t" o:connecttype="custom" o:connectlocs="99133,196463;185023,121805;216075,100002;1238829,100002;1265257,101984;1264596,200428;1243454,221570;1164171,223552;1164831,258568;1158885,525489;1207116,572398;1324719,572398;1372950,522846;1367665,224212;1335291,185892;1335291,53093;1306881,27326;192951,27986;143399,14112;31081,23362;7957,139644;99133,196463" o:connectangles="0,0,0,0,0,0,0,0,0,0,0,0,0,0,0,0,0,0,0,0,0,0"/>
                    </v:shape>
                    <v:shape id="Freeform: Shape 2074269607" o:spid="_x0000_s2584" style="position:absolute;left:57521;top:19746;width:9127;height:8439;visibility:visible;mso-wrap-style:square;v-text-anchor:middle" coordsize="912667,843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T3u8kA&#10;AADjAAAADwAAAGRycy9kb3ducmV2LnhtbESPQUvEMBSE74L/ITzBm5tYpNW62UUUoXsRrbrnR/Ns&#10;q8lLSdLd+u+NIHgcZuYbZr1dnBUHCnH0rOFypUAQd96M3Gt4e328uAYRE7JB65k0fFOE7eb0ZI21&#10;8Ud+oUObepEhHGvUMKQ01VLGbiCHceUn4ux9+OAwZRl6aQIeM9xZWShVSocj54UBJ7ofqPtqZ6dh&#10;Lm27f3jaN9X7Z2hM+zzNO7vT+vxsubsFkWhJ/+G/dmM0FKq6KsqbUlXw+yn/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LT3u8kAAADjAAAADwAAAAAAAAAAAAAAAACYAgAA&#10;ZHJzL2Rvd25yZXYueG1sUEsFBgAAAAAEAAQA9QAAAI4DAAAAAA==&#10;" path="m96662,195773v46249,-1321,80605,-29070,89855,-76640c189820,102615,195766,99312,210302,99312v183012,661,366024,661,549036,c778498,99312,783123,105258,783123,123758v-661,103728,-661,206797,-661,310526c782462,491764,782462,492425,724321,492425v-19821,,-23785,7267,-23124,25106c701858,567744,701197,617296,701197,667508v661,-1321,1982,-1982,3303,-1982c699876,717060,703179,768595,702518,820789v,15196,6607,23125,22464,23125c779159,843914,833996,843914,888173,843914v17178,,23785,-7929,23785,-24446c911298,770577,911298,721685,910637,672133v,,,,,c911298,670151,911298,668830,911958,666848v,-48231,-1321,-96461,661,-144692c913280,499031,907333,488460,883548,493085v-23124,3964,-27749,-6607,-27749,-28409c856460,337162,856460,209648,856460,82134v,-42945,3303,-36338,-37660,-36338c613325,45796,408510,45796,203034,45796v-14535,,-25767,-1322,-36999,-14536c138286,-1774,86091,-9042,48432,11440,10111,32582,-9049,81473,4165,127722v11232,43605,46249,68712,92497,68051xe" filled="f" strokecolor="#7f7f7f [1612]" strokeweight=".18331mm">
                      <v:stroke joinstyle="miter"/>
                      <v:path arrowok="t" o:connecttype="custom" o:connectlocs="96662,195773;186517,119133;210302,99312;759338,99312;783123,123758;782462,434284;724321,492425;701197,517531;701197,667508;704500,665526;702518,820789;724982,843914;888173,843914;911958,819468;910637,672133;910637,672133;911958,666848;912619,522156;883548,493085;855799,464676;856460,82134;818800,45796;203034,45796;166035,31260;48432,11440;4165,127722;96662,195773" o:connectangles="0,0,0,0,0,0,0,0,0,0,0,0,0,0,0,0,0,0,0,0,0,0,0,0,0,0,0"/>
                    </v:shape>
                    <v:shape id="Freeform: Shape 2074269608" o:spid="_x0000_s2585" style="position:absolute;left:86898;top:45524;width:11896;height:12429;visibility:visible;mso-wrap-style:square;v-text-anchor:middle" coordsize="1189667,124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48UA&#10;AADjAAAADwAAAGRycy9kb3ducmV2LnhtbERPTYvCMBC9C/6HMMLeNLFIdatRRFbZ27LqYY9DM7al&#10;zaQ00dZ/bw4LHh/ve7MbbCMe1PnKsYb5TIEgzp2puNBwvRynKxA+IBtsHJOGJ3nYbcejDWbG9fxL&#10;j3MoRAxhn6GGMoQ2k9LnJVn0M9cSR+7mOoshwq6QpsM+httGJkql0mLFsaHElg4l5fX5bjVcwqni&#10;n7q5mRUeT191v2j39Z/WH5NhvwYRaAhv8b/722hI1HKRpJ+piqPjp/gH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PBnjxQAAAOMAAAAPAAAAAAAAAAAAAAAAAJgCAABkcnMv&#10;ZG93bnJldi54bWxQSwUGAAAAAAQABAD1AAAAigMAAAAA&#10;" path="m1128465,1052165v-43606,-14535,-90515,-660,-112318,37660c1006897,1105682,996986,1108985,979809,1108985v-297973,-661,-595946,-661,-894580,c59462,1108985,54837,1101057,54837,1077272v661,-345543,661,-691086,661,-1035968c55498,33376,55498,25448,55498,17519v,-5285,-661,-10571,-6607,-13214c25106,-7587,661,6287,661,32055v,183672,,368006,,551679c661,766085,1321,947776,,1130127v,26428,5285,34356,33035,34356c346203,1163162,659372,1163823,972541,1163823v17178,,28410,1321,35677,21803c1023414,1229231,1065038,1249052,1114590,1241124v40963,-6607,70694,-40963,74659,-86551c1193213,1106342,1168767,1066040,1128465,1052165xe" filled="f" strokecolor="#7f7f7f [1612]" strokeweight=".18331mm">
                      <v:stroke joinstyle="miter"/>
                      <v:path arrowok="t" o:connecttype="custom" o:connectlocs="1128465,1052165;1016147,1089825;979809,1108985;85229,1108985;54837,1077272;55498,41304;55498,17519;48891,4305;661,32055;661,583734;0,1130127;33035,1164483;972541,1163823;1008218,1185626;1114590,1241124;1189249,1154573;1128465,1052165" o:connectangles="0,0,0,0,0,0,0,0,0,0,0,0,0,0,0,0,0"/>
                    </v:shape>
                    <v:shape id="Freeform: Shape 2074269609" o:spid="_x0000_s2586" style="position:absolute;left:77468;top:45547;width:1901;height:16735;visibility:visible;mso-wrap-style:square;v-text-anchor:middle" coordsize="190088,1673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otU84A&#10;AADjAAAADwAAAGRycy9kb3ducmV2LnhtbESPT0vDQBTE74LfYXkFb3a3UWIauy0iGAQ91Pin9PbI&#10;PpO02bcxu23jt3cFweMwM79hFqvRduJIg28da5hNFQjiypmWaw1vrw+XGQgfkA12jknDN3lYLc/P&#10;Fpgbd+IXOpahFhHCPkcNTQh9LqWvGrLop64njt6nGyyGKIdamgFPEW47mSiVSostx4UGe7pvqNqX&#10;B6shW+/2z5n6+OqLYjdu34vN06G80vpiMt7dggg0hv/wX/vRaEjUzXWSzlM1h99P8Q/I5Q8A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CO2i1TzgAAAOMAAAAPAAAAAAAAAAAAAAAA&#10;AJgCAABkcnMvZG93bnJldi54bWxQSwUGAAAAAAQABAD1AAAAkwMAAAAA&#10;" path="m146804,1460823v,-237189,,-475039,,-712228c146804,508763,146804,268271,146804,28439,146804,9279,144161,690,121037,29,94609,-632,91306,9940,91306,32403v660,470414,,940828,660,1411242c91966,1465448,90645,1480644,63557,1483286v-17178,1322,-30392,13875,-41624,27089c-10441,1550677,-6477,1615425,30522,1649781v35678,33035,97783,31053,131478,-3304c198338,1610139,200320,1542749,162661,1505750v-13214,-13875,-15857,-27088,-15857,-44927xe" filled="f" strokecolor="#7f7f7f [1612]" strokeweight=".18331mm">
                      <v:stroke joinstyle="miter"/>
                      <v:path arrowok="t" o:connecttype="custom" o:connectlocs="146804,1460823;146804,748595;146804,28439;121037,29;91306,32403;91966,1443645;63557,1483286;21933,1510375;30522,1649781;162000,1646477;162661,1505750;146804,1460823" o:connectangles="0,0,0,0,0,0,0,0,0,0,0,0"/>
                    </v:shape>
                    <v:shape id="Freeform: Shape 2074269610" o:spid="_x0000_s2587" style="position:absolute;left:90683;top:36324;width:11811;height:11645;visibility:visible;mso-wrap-style:square;v-text-anchor:middle" coordsize="1181053,116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MuskA&#10;AADjAAAADwAAAGRycy9kb3ducmV2LnhtbESPXWvCMBSG7wf7D+EMdjM0tW5xVqMM2ehurSK7PDTH&#10;tticlCTT7t8vF4NdvrxfPOvtaHtxJR86xxpm0wwEce1Mx42G4+Fj8goiRGSDvWPS8EMBtpv7uzUW&#10;xt14T9cqNiKNcChQQxvjUEgZ6pYshqkbiJN3dt5iTNI30ni8pXHbyzzLlLTYcXpocaBdS/Wl+rYa&#10;ypd9teSvhXq67Pz8pOb87stS68eH8W0FItIY/8N/7U+jIc8Wz7laqlmiSEyJB+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waMuskAAADjAAAADwAAAAAAAAAAAAAAAACYAgAA&#10;ZHJzL2Rvd25yZXYueG1sUEsFBgAAAAAEAAQA9QAAAI4DAAAAAA==&#10;" path="m1129160,979148v-19159,-7928,-21141,-19160,-21141,-36338c1108679,663337,1108019,383863,1109340,104390v,-28410,-8589,-33035,-34356,-33035c844402,72676,614480,72016,383898,72016v-11232,,-23124,1982,-34356,-2643c350863,46909,352845,23785,348221,1321v-3304,,-7268,661,-10571,661c235903,1321,134156,1321,32409,,9946,,-626,5946,35,30392v1322,50213,1322,99765,,149977c-626,202173,7964,210761,29766,210101v48892,-661,98444,,147335,c215421,210101,253741,209440,292062,209440v60783,,60783,,57480,-61444c360113,147335,370684,146014,381256,146014v213404,,426807,660,640211,-661c1046574,145353,1054502,150638,1054502,177066v-1321,256349,-660,512698,,768387c1054502,964613,1049877,975184,1032699,985755v-36998,22464,-50212,72016,-35677,116282c1010897,1144322,1047895,1167446,1094805,1164142v42284,-2643,75979,-32374,83907,-73997c1187962,1041914,1169463,996326,1129160,979148xe" filled="f" strokecolor="#7f7f7f [1612]" strokeweight=".18331mm">
                      <v:stroke joinstyle="miter"/>
                      <v:path arrowok="t" o:connecttype="custom" o:connectlocs="1129160,979148;1108019,942810;1109340,104390;1074984,71355;383898,72016;349542,69373;348221,1321;337650,1982;32409,0;35,30392;35,180369;29766,210101;177101,210101;292062,209440;349542,147996;381256,146014;1021467,145353;1054502,177066;1054502,945453;1032699,985755;997022,1102037;1094805,1164142;1178712,1090145;1129160,979148" o:connectangles="0,0,0,0,0,0,0,0,0,0,0,0,0,0,0,0,0,0,0,0,0,0,0,0"/>
                    </v:shape>
                    <v:shape id="Freeform: Shape 2074269611" o:spid="_x0000_s2588" style="position:absolute;left:82914;top:45552;width:11212;height:17052;visibility:visible;mso-wrap-style:square;v-text-anchor:middle" coordsize="1121223,1705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7St84A&#10;AADjAAAADwAAAGRycy9kb3ducmV2LnhtbESPQUvDQBSE74L/YXmCF7GbxJLa2G1pFaWCgra9eHtk&#10;X5PQ7Nuwu03Tf98VBI/DzHzDzBaDaUVPzjeWFaSjBARxaXXDlYLd9vX+EYQPyBpby6TgTB4W8+ur&#10;GRbanvib+k2oRISwL1BBHUJXSOnLmgz6ke2Io7e3zmCI0lVSOzxFuGllliS5NNhwXKixo+eaysPm&#10;aBQ8rPpV9fH5Pj3vJ+v0a/xyfHM/d0rd3gzLJxCBhvAf/muvtYIsmYyzfJqnKfx+in9Azi8A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B5ztK3zgAAAOMAAAAPAAAAAAAAAAAAAAAA&#10;AJgCAABkcnMvZG93bnJldi54bWxQSwUGAAAAAAQABAD1AAAAkwMAAAAA&#10;" path="m1068342,1518546v-46909,-21142,-95801,-5946,-124871,39642l943471,1558188r,c664658,1558188,386506,1558849,107693,1558849v-34356,,-34356,,-34356,-34356c73337,1029633,73337,535434,73337,40575,73337,-5013,78623,2915,33696,273,5946,-1709,,6879,,33968,661,555255,661,1076543,661,1597830v,36338,-5946,33695,35017,33695c323740,1631525,612463,1631525,900526,1631525v12553,,25106,-2643,36998,3964c946113,1673149,971881,1697595,1007558,1703541v52195,8589,94479,-16518,109014,-64088c1131108,1590562,1110626,1537707,1068342,1518546xe" filled="f" strokecolor="#7f7f7f [1612]" strokeweight=".18331mm">
                      <v:stroke joinstyle="miter"/>
                      <v:path arrowok="t" o:connecttype="custom" o:connectlocs="1068342,1518546;943471,1558188;943471,1558188;943471,1558188;107693,1558849;73337,1524493;73337,40575;33696,273;0,33968;661,1597830;35678,1631525;900526,1631525;937524,1635489;1007558,1703541;1116572,1639453;1068342,1518546" o:connectangles="0,0,0,0,0,0,0,0,0,0,0,0,0,0,0,0"/>
                    </v:shape>
                    <v:shape id="Freeform: Shape 2074269612" o:spid="_x0000_s2589" style="position:absolute;left:77720;top:41900;width:2142;height:3516;visibility:visible;mso-wrap-style:square;v-text-anchor:middle" coordsize="214133,351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85XMgA&#10;AADjAAAADwAAAGRycy9kb3ducmV2LnhtbESPUUvDMBSF3wX/Q7iCby5plG52y8YQBV/b+QMuzV0b&#10;2tzUJm713xtB8PFwzvkOZ3dY/CguNEcX2ECxUiCI22AddwY+Tm8PGxAxIVscA5OBb4pw2N/e7LCy&#10;4co1XZrUiQzhWKGBPqWpkjK2PXmMqzARZ+8cZo8py7mTdsZrhvtRaqVK6dFxXuhxopee2qH58gZc&#10;fdLD67BR/rF266Zo1fFzHIy5v1uOWxCJlvQf/mu/WwNarZ90+VwWGn4/5T8g9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HzlcyAAAAOMAAAAPAAAAAAAAAAAAAAAAAJgCAABk&#10;cnMvZG93bnJldi54bWxQSwUGAAAAAAQABAD1AAAAjQMAAAAA&#10;" path="m214096,35052c214756,9946,206828,-626,180400,35,131509,1357,81957,1357,33066,35,9281,-626,-630,7964,31,32409v1321,48231,,96461,,144692c691,226653,2013,276866,691,326418v-660,20481,6607,25767,25768,25106c79975,350203,133491,350203,187007,351524v19821,661,25767,-5946,25767,-25767c212774,276205,209471,225992,214096,176440v,-46909,-1322,-93818,,-141388xe" filled="f" strokecolor="#7f7f7f [1612]" strokeweight=".18331mm">
                      <v:stroke joinstyle="miter"/>
                      <v:path arrowok="t" o:connecttype="custom" o:connectlocs="214096,35052;180400,35;33066,35;31,32409;31,177101;691,326418;26459,351524;187007,351524;212774,325757;214096,176440;214096,35052" o:connectangles="0,0,0,0,0,0,0,0,0,0,0"/>
                    </v:shape>
                    <v:shape id="Freeform: Shape 2074269613" o:spid="_x0000_s2590" style="position:absolute;left:81942;top:41900;width:2115;height:3522;visibility:visible;mso-wrap-style:square;v-text-anchor:middle" coordsize="211421,352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Dp2csA&#10;AADjAAAADwAAAGRycy9kb3ducmV2LnhtbESPwU7DMBBE70j9B2srcUHUTqChhLoVQgJ66KUF7ku8&#10;TSLidWSbJPD1GAmJ42hm3mjW28l2YiAfWscasoUCQVw503Kt4fXl8XIFIkRkg51j0vBFAbab2dka&#10;S+NGPtBwjLVIEA4lamhi7EspQ9WQxbBwPXHyTs5bjEn6WhqPY4LbTuZKFdJiy2mhwZ4eGqo+jp9W&#10;w6kLTxdDtntW39bK8W25evfLvdbn8+n+DkSkKf6H/9o7oyFXN9d5cVtkV/D7Kf0Bufk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14OnZywAAAOMAAAAPAAAAAAAAAAAAAAAAAJgC&#10;AABkcnMvZG93bnJldi54bWxQSwUGAAAAAAQABAD1AAAAkAMAAAAA&#10;" path="m189619,352185v16517,,21142,-5947,21142,-21803c210100,279509,210761,228635,211422,178422v,-48891,-1322,-98443,-661,-147334c211422,7303,202172,35,179048,35,130156,1357,80604,1357,31713,35,8589,-626,,7964,661,31088v660,48891,,98443,-661,147334c,229296,661,280169,,330382v,16517,5285,21142,21142,21142c77301,350863,133460,350863,189619,352185xe" filled="f" strokecolor="#7f7f7f [1612]" strokeweight=".18331mm">
                      <v:stroke joinstyle="miter"/>
                      <v:path arrowok="t" o:connecttype="custom" o:connectlocs="189619,352185;210761,330382;211422,178422;210761,31088;179048,35;31713,35;661,31088;0,178422;0,330382;21142,351524;189619,352185" o:connectangles="0,0,0,0,0,0,0,0,0,0,0"/>
                    </v:shape>
                    <v:shape id="Freeform: Shape 2074269614" o:spid="_x0000_s2591" style="position:absolute;left:86131;top:41901;width:2095;height:3475;visibility:visible;mso-wrap-style:square;v-text-anchor:middle" coordsize="209475,347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uLPMkA&#10;AADjAAAADwAAAGRycy9kb3ducmV2LnhtbESPUUvDMBSF3wX/Q7iCby5ZGXXtlo0xJigiaPUHXJq7&#10;JtjclCZ29d8bQfDxcM75Dme7n30vJhqjC6xhuVAgiNtgHHcaPt4f7tYgYkI22AcmDd8UYb+7vtpi&#10;bcKF32hqUicyhGONGmxKQy1lbC15jIswEGfvHEaPKcuxk2bES4b7XhZKldKj47xgcaCjpfaz+fIa&#10;Di9uTvxkFT+fJle9no7Vumy0vr2ZDxsQieb0H/5rPxoNhbpfFWVVLlfw+yn/Abn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LuLPMkAAADjAAAADwAAAAAAAAAAAAAAAACYAgAA&#10;ZHJzL2Rvd25yZXYueG1sUEsFBgAAAAAEAAQA9QAAAI4DAAAAAA==&#10;" path="m30428,347525v58801,-661,117603,-661,176404,-1322c207493,240492,208154,134121,209475,28410,209475,9910,204190,,183708,,130853,661,78658,661,25803,,7964,,-625,7928,35,25767v661,49552,661,99765,1322,149317c6642,186316,5321,197547,5321,209440v,37659,661,74658,,112318c5321,340257,11928,348186,30428,347525xe" filled="f" strokecolor="#7f7f7f [1612]" strokeweight=".18331mm">
                      <v:stroke joinstyle="miter"/>
                      <v:path arrowok="t" o:connecttype="custom" o:connectlocs="30428,347525;206832,346203;209475,28410;183708,0;25803,0;35,25767;1357,175084;5321,209440;5321,321758;30428,347525" o:connectangles="0,0,0,0,0,0,0,0,0,0"/>
                    </v:shape>
                  </v:group>
                </v:group>
                <v:shape id="TextBox 164" o:spid="_x0000_s2592" type="#_x0000_t202" style="position:absolute;left:91630;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xpsoA&#10;AADjAAAADwAAAGRycy9kb3ducmV2LnhtbESPQWvCQBSE7wX/w/IEb3XXYFONriItgqcWrQreHtln&#10;Esy+DdnVpP++Wyj0OMzMN8xy3dtaPKj1lWMNk7ECQZw7U3Gh4fi1fZ6B8AHZYO2YNHyTh/Vq8LTE&#10;zLiO9/Q4hEJECPsMNZQhNJmUPi/Joh+7hjh6V9daDFG2hTQtdhFua5kolUqLFceFEht6Kym/He5W&#10;w+njejlP1Wfxbl+azvVKsp1LrUfDfrMAEagP/+G/9s5oSNTrNEnn6SSF30/xD8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P9cabKAAAA4wAAAA8AAAAAAAAAAAAAAAAAmAIA&#10;AGRycy9kb3ducmV2LnhtbFBLBQYAAAAABAAEAPUAAACPAwAAAAA=&#10;" filled="f" stroked="f">
                  <v:textbox>
                    <w:txbxContent>
                      <w:p w:rsidR="00FD5841" w:rsidRDefault="00FD5841" w:rsidP="00485F9F">
                        <w:pPr>
                          <w:jc w:val="center"/>
                          <w:rPr>
                            <w:rFonts w:eastAsia="Calibri" w:cs="Adobe Arabic"/>
                            <w:b/>
                            <w:bCs/>
                            <w:kern w:val="24"/>
                            <w:sz w:val="36"/>
                            <w:szCs w:val="36"/>
                          </w:rPr>
                        </w:pPr>
                        <w:r>
                          <w:rPr>
                            <w:rFonts w:eastAsia="Calibri" w:cs="Adobe Arabic"/>
                            <w:b/>
                            <w:bCs/>
                            <w:kern w:val="24"/>
                            <w:sz w:val="36"/>
                            <w:szCs w:val="36"/>
                          </w:rPr>
                          <w:t>01</w:t>
                        </w:r>
                      </w:p>
                    </w:txbxContent>
                  </v:textbox>
                </v:shape>
                <v:shape id="TextBox 165" o:spid="_x0000_s2593" type="#_x0000_t202" style="position:absolute;left:69076;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HUPcoA&#10;AADjAAAADwAAAGRycy9kb3ducmV2LnhtbESPQWvCQBSE74X+h+UVequ7Bhs1dRWxFHqyGLXQ2yP7&#10;TEKzb0N2a+K/d4WCx2FmvmEWq8E24kydrx1rGI8UCOLCmZpLDYf9x8sMhA/IBhvHpOFCHlbLx4cF&#10;Zsb1vKNzHkoRIewz1FCF0GZS+qIii37kWuLonVxnMUTZldJ02Ee4bWSiVCot1hwXKmxpU1Hxm/9Z&#10;Dcft6ed7or7Kd/va9m5Qku1cav38NKzfQAQawj383/40GhI1nSTpPB1P4fYp/gG5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yx1D3KAAAA4wAAAA8AAAAAAAAAAAAAAAAAmAIA&#10;AGRycy9kb3ducmV2LnhtbFBLBQYAAAAABAAEAPUAAACPAwAAAAA=&#10;" filled="f" stroked="f">
                  <v:textbox>
                    <w:txbxContent>
                      <w:p w:rsidR="00FD5841" w:rsidRDefault="00FD5841" w:rsidP="00485F9F">
                        <w:pPr>
                          <w:jc w:val="center"/>
                          <w:rPr>
                            <w:rFonts w:eastAsia="Calibri" w:cs="Adobe Arabic"/>
                            <w:b/>
                            <w:bCs/>
                            <w:color w:val="FFFFFF" w:themeColor="background1"/>
                            <w:kern w:val="24"/>
                            <w:sz w:val="36"/>
                            <w:szCs w:val="36"/>
                          </w:rPr>
                        </w:pPr>
                        <w:r>
                          <w:rPr>
                            <w:rFonts w:eastAsia="Calibri" w:cs="Adobe Arabic"/>
                            <w:b/>
                            <w:bCs/>
                            <w:color w:val="FFFFFF" w:themeColor="background1"/>
                            <w:kern w:val="24"/>
                            <w:sz w:val="36"/>
                            <w:szCs w:val="36"/>
                          </w:rPr>
                          <w:t>02</w:t>
                        </w:r>
                      </w:p>
                    </w:txbxContent>
                  </v:textbox>
                </v:shape>
                <v:shape id="TextBox 166" o:spid="_x0000_s2594" type="#_x0000_t202" style="position:absolute;left:47315;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5AT8cA&#10;AADjAAAADwAAAGRycy9kb3ducmV2LnhtbERPy2rCQBTdC/2H4Rbc6YzBxppmIqUidFXRPqC7S+aa&#10;hGbuhMxo4t87i4LLw3nnm9G24kK9bxxrWMwVCOLSmYYrDV+fu9kzCB+QDbaOScOVPGyKh0mOmXED&#10;H+hyDJWIIewz1FCH0GVS+rImi37uOuLInVxvMUTYV9L0OMRw28pEqVRabDg21NjRW03l3/FsNXx/&#10;nH5/lmpfbe1TN7hRSbZrqfX0cXx9ARFoDHfxv/vdaEjUapmk63QRR8dP8Q/I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uQE/HAAAA4wAAAA8AAAAAAAAAAAAAAAAAmAIAAGRy&#10;cy9kb3ducmV2LnhtbFBLBQYAAAAABAAEAPUAAACMAwAAAAA=&#10;" filled="f" stroked="f">
                  <v:textbox>
                    <w:txbxContent>
                      <w:p w:rsidR="00FD5841" w:rsidRDefault="00FD5841" w:rsidP="00485F9F">
                        <w:pPr>
                          <w:jc w:val="center"/>
                          <w:rPr>
                            <w:rFonts w:eastAsia="Calibri" w:cs="Adobe Arabic"/>
                            <w:b/>
                            <w:bCs/>
                            <w:kern w:val="24"/>
                            <w:sz w:val="36"/>
                            <w:szCs w:val="36"/>
                          </w:rPr>
                        </w:pPr>
                        <w:r>
                          <w:rPr>
                            <w:rFonts w:eastAsia="Calibri" w:cs="Adobe Arabic"/>
                            <w:b/>
                            <w:bCs/>
                            <w:kern w:val="24"/>
                            <w:sz w:val="36"/>
                            <w:szCs w:val="36"/>
                          </w:rPr>
                          <w:t>03</w:t>
                        </w:r>
                      </w:p>
                    </w:txbxContent>
                  </v:textbox>
                </v:shape>
                <v:shape id="TextBox 167" o:spid="_x0000_s2595" type="#_x0000_t202" style="position:absolute;left:24760;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l1MoA&#10;AADjAAAADwAAAGRycy9kb3ducmV2LnhtbESPQWvCQBSE7wX/w/IKvdVdg6ZNdBVpETxZtFXw9sg+&#10;k9Ds25Ddmvjv3UKhx2FmvmEWq8E24kqdrx1rmIwVCOLCmZpLDV+fm+dXED4gG2wck4YbeVgtRw8L&#10;zI3reU/XQyhFhLDPUUMVQptL6YuKLPqxa4mjd3GdxRBlV0rTYR/htpGJUqm0WHNcqLClt4qK78OP&#10;1XDcXc6nqfoo3+2s7d2gJNtMav30OKznIAIN4T/8194aDYl6mSZplk4y+P0U/4Bc3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Ji5dTKAAAA4wAAAA8AAAAAAAAAAAAAAAAAmAIA&#10;AGRycy9kb3ducmV2LnhtbFBLBQYAAAAABAAEAPUAAACPAwAAAAA=&#10;" filled="f" stroked="f">
                  <v:textbox>
                    <w:txbxContent>
                      <w:p w:rsidR="00FD5841" w:rsidRDefault="00FD5841" w:rsidP="00485F9F">
                        <w:pPr>
                          <w:jc w:val="center"/>
                          <w:rPr>
                            <w:rFonts w:eastAsia="Calibri" w:cs="Adobe Arabic"/>
                            <w:b/>
                            <w:bCs/>
                            <w:color w:val="FFFFFF" w:themeColor="background1"/>
                            <w:kern w:val="24"/>
                            <w:sz w:val="36"/>
                            <w:szCs w:val="36"/>
                          </w:rPr>
                        </w:pPr>
                        <w:r>
                          <w:rPr>
                            <w:rFonts w:eastAsia="Calibri" w:cs="Adobe Arabic"/>
                            <w:b/>
                            <w:bCs/>
                            <w:color w:val="FFFFFF" w:themeColor="background1"/>
                            <w:kern w:val="24"/>
                            <w:sz w:val="36"/>
                            <w:szCs w:val="36"/>
                          </w:rPr>
                          <w:t>04</w:t>
                        </w:r>
                      </w:p>
                    </w:txbxContent>
                  </v:textbox>
                </v:shape>
                <v:shape id="TextBox 168" o:spid="_x0000_s2596" type="#_x0000_t202" style="position:absolute;left:2534;top:29203;width:7834;height:5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SG9MkA&#10;AADjAAAADwAAAGRycy9kb3ducmV2LnhtbESPy2rDMBBF94X8g5hAdo0UkzqJazmUhkJXLXm00N1g&#10;TWwTa2QsNXb+PloUurzcFyffjrYVV+p941jDYq5AEJfONFxpOB3fHtcgfEA22DomDTfysC0mDzlm&#10;xg28p+shVCKOsM9QQx1Cl0npy5os+rnriKN3dr3FEGVfSdPjEMdtKxOlUmmx4fhQY0evNZWXw6/V&#10;8PVx/vleqs9qZ5+6wY1Kst1IrWfT8eUZRKAx/If/2u9GQ6JWyyTdpEmkiEyRB2Rx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TSG9MkAAADjAAAADwAAAAAAAAAAAAAAAACYAgAA&#10;ZHJzL2Rvd25yZXYueG1sUEsFBgAAAAAEAAQA9QAAAI4DAAAAAA==&#10;" filled="f" stroked="f">
                  <v:textbox>
                    <w:txbxContent>
                      <w:p w:rsidR="00FD5841" w:rsidRDefault="00FD5841" w:rsidP="00485F9F">
                        <w:pPr>
                          <w:jc w:val="center"/>
                          <w:rPr>
                            <w:rFonts w:eastAsia="Calibri" w:cs="Adobe Arabic"/>
                            <w:b/>
                            <w:bCs/>
                            <w:kern w:val="24"/>
                            <w:sz w:val="36"/>
                            <w:szCs w:val="36"/>
                          </w:rPr>
                        </w:pPr>
                        <w:r>
                          <w:rPr>
                            <w:rFonts w:eastAsia="Calibri" w:cs="Adobe Arabic"/>
                            <w:b/>
                            <w:bCs/>
                            <w:kern w:val="24"/>
                            <w:sz w:val="36"/>
                            <w:szCs w:val="36"/>
                          </w:rPr>
                          <w:t>05</w:t>
                        </w:r>
                      </w:p>
                    </w:txbxContent>
                  </v:textbox>
                </v:shape>
                <v:shape id="TextBox 169" o:spid="_x0000_s2597" type="#_x0000_t202" style="position:absolute;top:37328;width:13306;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gjb8oA&#10;AADjAAAADwAAAGRycy9kb3ducmV2LnhtbESPQWvCQBSE7wX/w/IEb3XXYFONriItgqcWrQreHtln&#10;Esy+DdnVpP++Wyj0OMzMN8xy3dtaPKj1lWMNk7ECQZw7U3Gh4fi1fZ6B8AHZYO2YNHyTh/Vq8LTE&#10;zLiO9/Q4hEJECPsMNZQhNJmUPi/Joh+7hjh6V9daDFG2hTQtdhFua5kolUqLFceFEht6Kym/He5W&#10;w+njejlP1Wfxbl+azvVKsp1LrUfDfrMAEagP/+G/9s5oSNTrNEnnaTKB30/xD8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J4I2/KAAAA4wAAAA8AAAAAAAAAAAAAAAAAmAIA&#10;AGRycy9kb3ducmV2LnhtbFBLBQYAAAAABAAEAPUAAACPAwAAAAA=&#10;" filled="f" stroked="f">
                  <v:textbo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التوافق والامتثال</w:t>
                        </w:r>
                      </w:p>
                    </w:txbxContent>
                  </v:textbox>
                </v:shape>
                <v:shape id="TextBox 170" o:spid="_x0000_s2598" type="#_x0000_t202" style="position:absolute;left:22112;top:37331;width:13315;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q9GMoA&#10;AADjAAAADwAAAGRycy9kb3ducmV2LnhtbESPzWrDMBCE74W8g9hCb4lUkbiNGyWEhEJPKXV/oLfF&#10;2tim1spYauy8fVQI9DjMzDfMajO6VpyoD41nA/czBYK49LbhysDH+/P0EUSIyBZbz2TgTAE268nN&#10;CnPrB36jUxErkSAccjRQx9jlUoayJodh5jvi5B197zAm2VfS9jgkuGulViqTDhtOCzV2tKup/Cl+&#10;nYHPw/H7a65eq71bdIMflWS3lMbc3Y7bJxCRxvgfvrZfrAGtHuY6W2Zaw9+n9Afk+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KqvRjKAAAA4wAAAA8AAAAAAAAAAAAAAAAAmAIA&#10;AGRycy9kb3ducmV2LnhtbFBLBQYAAAAABAAEAPUAAACPAwAAAAA=&#10;" filled="f" stroked="f">
                  <v:textbo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دعم اتخاذ القرار</w:t>
                        </w:r>
                      </w:p>
                    </w:txbxContent>
                  </v:textbox>
                </v:shape>
                <v:shape id="TextBox 171" o:spid="_x0000_s2599" type="#_x0000_t202" style="position:absolute;left:43471;top:38381;width:15183;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Yg8oA&#10;AADjAAAADwAAAGRycy9kb3ducmV2LnhtbESPQWvCQBSE74L/YXmF3nS3qU1r6ipiETxVtFro7ZF9&#10;JsHs25Ddmvjv3ULB4zAz3zCzRW9rcaHWV441PI0VCOLcmYoLDYev9egNhA/IBmvHpOFKHhbz4WCG&#10;mXEd7+iyD4WIEPYZaihDaDIpfV6SRT92DXH0Tq61GKJsC2la7CLc1jJRKpUWK44LJTa0Kik/73+t&#10;huPn6ed7orbFh31pOtcryXYqtX586JfvIAL14R7+b2+MhkS9TpJ0mibP8Pcp/gE5v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3mGIPKAAAA4wAAAA8AAAAAAAAAAAAAAAAAmAIA&#10;AGRycy9kb3ducmV2LnhtbFBLBQYAAAAABAAEAPUAAACPAwAAAAA=&#10;" filled="f" stroked="f">
                  <v:textbo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تحسين جودة البيانات</w:t>
                        </w:r>
                      </w:p>
                    </w:txbxContent>
                  </v:textbox>
                </v:shape>
                <v:shape id="TextBox 172" o:spid="_x0000_s2600" type="#_x0000_t202" style="position:absolute;left:65383;top:37719;width:16338;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A98oA&#10;AADjAAAADwAAAGRycy9kb3ducmV2LnhtbESPzWrDMBCE74W+g9hCb41U4ziJEyWUlkJPKfmF3BZr&#10;Y5tYK2OpsfP2UaHQ4zAz3zCL1WAbcaXO1441vI4UCOLCmZpLDfvd58sUhA/IBhvHpOFGHlbLx4cF&#10;5sb1vKHrNpQiQtjnqKEKoc2l9EVFFv3ItcTRO7vOYoiyK6XpsI9w28hEqUxarDkuVNjSe0XFZftj&#10;NRzW59MxVd/lhx23vRuUZDuTWj8/DW9zEIGG8B/+a38ZDYmapEk2y5IUfj/FPyC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IPgPfKAAAA4wAAAA8AAAAAAAAAAAAAAAAAmAIA&#10;AGRycy9kb3ducmV2LnhtbFBLBQYAAAAABAAEAPUAAACPAwAAAAA=&#10;" filled="f" stroked="f">
                  <v:textbo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تحسين جودة البيانات</w:t>
                        </w:r>
                      </w:p>
                    </w:txbxContent>
                  </v:textbox>
                </v:shape>
                <v:shape id="TextBox 173" o:spid="_x0000_s2601" type="#_x0000_t202" style="position:absolute;left:88893;top:37328;width:13306;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MlbMoA&#10;AADjAAAADwAAAGRycy9kb3ducmV2LnhtbESPQWvCQBSE7wX/w/IEb3XXoKlGVymVQk8WrQreHtln&#10;Esy+DdmtSf+9Wyj0OMzMN8xq09ta3Kn1lWMNk7ECQZw7U3Gh4fj1/jwH4QOywdoxafghD5v14GmF&#10;mXEd7+l+CIWIEPYZaihDaDIpfV6SRT92DXH0rq61GKJsC2la7CLc1jJRKpUWK44LJTb0VlJ+O3xb&#10;Dafd9XKeqs9ia2dN53ol2S6k1qNh/7oEEagP/+G/9ofRkKiXaZIu0mQGv5/i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1DJWzKAAAA4wAAAA8AAAAAAAAAAAAAAAAAmAIA&#10;AGRycy9kb3ducmV2LnhtbFBLBQYAAAAABAAEAPUAAACPAwAAAAA=&#10;" filled="f" stroked="f">
                  <v:textbox>
                    <w:txbxContent>
                      <w:p w:rsidR="00FD5841" w:rsidRPr="00485F9F" w:rsidRDefault="00FD5841" w:rsidP="00485F9F">
                        <w:pPr>
                          <w:jc w:val="center"/>
                          <w:rPr>
                            <w:rFonts w:eastAsia="Calibri" w:hAnsi="Adobe Arabic" w:cs="Adobe Arabic"/>
                            <w:b/>
                            <w:bCs/>
                            <w:kern w:val="24"/>
                            <w:sz w:val="32"/>
                            <w:szCs w:val="32"/>
                            <w:lang w:bidi="ar-EG"/>
                          </w:rPr>
                        </w:pPr>
                        <w:r w:rsidRPr="00485F9F">
                          <w:rPr>
                            <w:rFonts w:eastAsia="Calibri" w:hAnsi="Adobe Arabic" w:cs="Adobe Arabic"/>
                            <w:b/>
                            <w:bCs/>
                            <w:kern w:val="24"/>
                            <w:sz w:val="32"/>
                            <w:szCs w:val="32"/>
                            <w:rtl/>
                            <w:lang w:bidi="ar-EG"/>
                          </w:rPr>
                          <w:t>تنظيم البيانات</w:t>
                        </w:r>
                      </w:p>
                    </w:txbxContent>
                  </v:textbox>
                </v:shape>
                <w10:wrap anchorx="page"/>
                <w10:anchorlock/>
              </v:group>
            </w:pict>
          </mc:Fallback>
        </mc:AlternateContent>
      </w:r>
    </w:p>
    <w:p w:rsidR="00181023" w:rsidRPr="00F94661" w:rsidRDefault="009762C9" w:rsidP="00181023">
      <w:pPr>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7FC09522" wp14:editId="4F265581">
                <wp:extent cx="5731510" cy="892088"/>
                <wp:effectExtent l="0" t="0" r="2540" b="22860"/>
                <wp:docPr id="207426859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599" name="مجموعة 47"/>
                        <wpg:cNvGrpSpPr/>
                        <wpg:grpSpPr>
                          <a:xfrm>
                            <a:off x="0" y="0"/>
                            <a:ext cx="5731510" cy="895351"/>
                            <a:chOff x="0" y="0"/>
                            <a:chExt cx="5878196" cy="918845"/>
                          </a:xfrm>
                        </wpg:grpSpPr>
                        <wpg:grpSp>
                          <wpg:cNvPr id="2074268600" name="مجموعة 48"/>
                          <wpg:cNvGrpSpPr/>
                          <wpg:grpSpPr>
                            <a:xfrm>
                              <a:off x="0" y="0"/>
                              <a:ext cx="5878196" cy="918845"/>
                              <a:chOff x="0" y="0"/>
                              <a:chExt cx="6240348" cy="919070"/>
                            </a:xfrm>
                          </wpg:grpSpPr>
                          <wpg:grpSp>
                            <wpg:cNvPr id="2074268601" name="مجموعة 49"/>
                            <wpg:cNvGrpSpPr/>
                            <wpg:grpSpPr>
                              <a:xfrm>
                                <a:off x="0" y="169208"/>
                                <a:ext cx="5433072" cy="580613"/>
                                <a:chOff x="0" y="169208"/>
                                <a:chExt cx="5433072" cy="580613"/>
                              </a:xfrm>
                            </wpg:grpSpPr>
                            <wps:wsp>
                              <wps:cNvPr id="20742686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05" name="مربع نص 41"/>
                          <wps:cNvSpPr txBox="1"/>
                          <wps:spPr>
                            <a:xfrm>
                              <a:off x="204466" y="256424"/>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تنظيم البيانات</w:t>
                                </w:r>
                              </w:p>
                            </w:txbxContent>
                          </wps:txbx>
                          <wps:bodyPr wrap="square" rtlCol="1">
                            <a:spAutoFit/>
                          </wps:bodyPr>
                        </wps:wsp>
                      </wpg:grpSp>
                      <pic:pic xmlns:pic="http://schemas.openxmlformats.org/drawingml/2006/picture">
                        <pic:nvPicPr>
                          <pic:cNvPr id="207426860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5EnI4g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D55EnI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60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OTgl&#10;Yc0AAADjAAAADwAAAAAAAAAAAAAAAACqAgAAZHJzL2Rvd25yZXYueG1sUEsFBgAAAAAEAAQA+gAA&#10;AKQDAAAAAA==&#10;">
                  <v:group id="مجموعة 48" o:spid="_x0000_s260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steAfL&#10;AAAA4wAAAA8AAAAAAAAAAAAAAAAAqgIAAGRycy9kb3ducmV2LnhtbFBLBQYAAAAABAAEAPoAAACi&#10;AwAAAAA=&#10;">
                    <v:group id="مجموعة 49" o:spid="_x0000_s260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0Yd2c&#10;zAAAAOMAAAAPAAAAAAAAAAAAAAAAAKoCAABkcnMvZG93bnJldi54bWxQSwUGAAAAAAQABAD6AAAA&#10;owMAAAAA&#10;">
                      <v:shape id="شكل حر 50" o:spid="_x0000_s260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Uc6MkA&#10;AADjAAAADwAAAGRycy9kb3ducmV2LnhtbESPQWvCQBSE74L/YXmCN901rVFSVykFQUoPmipeH9nX&#10;JJh9G7Jbjf++Kwg9DjPzDbPa9LYRV+p87VjDbKpAEBfO1FxqOH5vJ0sQPiAbbByThjt52KyHgxVm&#10;xt34QNc8lCJC2GeooQqhzaT0RUUW/dS1xNH7cZ3FEGVXStPhLcJtIxOlUmmx5rhQYUsfFRWX/Ndq&#10;SD/n5/2+2M4P+e7ly5M1J+OC1uNR//4GIlAf/sPP9s5oSNTiNUmXqUrg8Sn+Ab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mUc6M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0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bR0ckA&#10;AADjAAAADwAAAGRycy9kb3ducmV2LnhtbESPQWsCMRSE74X+h/AKvYgm3dZVVqOUSqHH1orn5+aZ&#10;Xbp52W7iuv57Uyh4HGbmG2a5HlwjeupC7VnD00SBIC69qdlq2H2/j+cgQkQ22HgmDRcKsF7d3y2x&#10;MP7MX9RvoxUJwqFADVWMbSFlKCtyGCa+JU7e0XcOY5KdlabDc4K7RmZK5dJhzWmhwpbeKip/tien&#10;AX/d5/7gow/9wdrNaNoOIzPV+vFheF2AiDTEW/i//WE0ZGr2kuXzXD3D36f0B+Tq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bbR0ckAAADjAAAADwAAAAAAAAAAAAAAAACYAgAA&#10;ZHJzL2Rvd25yZXYueG1sUEsFBgAAAAAEAAQA9QAAAI4DAAAAAA==&#10;" fillcolor="#a5a5a5 [2092]" stroked="f" strokeweight="1pt">
                        <v:stroke joinstyle="miter"/>
                      </v:roundrect>
                    </v:group>
                    <v:oval id="شكل بيضاوي 52" o:spid="_x0000_s260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REcoA&#10;AADjAAAADwAAAGRycy9kb3ducmV2LnhtbESPUUvDMBSF3wf+h3AF37bEMLpRlw1RBAUHs1WfL81d&#10;W9bclCau3b9fBMHHwznnO5zNbnKdONMQWs8G7hcKBHHlbcu1gc/yZb4GESKyxc4zGbhQgN32ZrbB&#10;3PqRP+hcxFokCIccDTQx9rmUoWrIYVj4njh5Rz84jEkOtbQDjgnuOqmVyqTDltNCgz09NVSdih9n&#10;4HA6fl2+397VvvZjkY3uWWtbGnN3Oz0+gIg0xf/wX/vVGtBqtdTZOlNL+P2U/oD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nDERHKAAAA4wAAAA8AAAAAAAAAAAAAAAAAmAIA&#10;AGRycy9kb3ducmV2LnhtbFBLBQYAAAAABAAEAPUAAACPAwAAAAA=&#10;" filled="f" strokecolor="#168489" strokeweight="1pt">
                      <v:stroke joinstyle="miter"/>
                    </v:oval>
                  </v:group>
                  <v:shape id="مربع نص 41" o:spid="_x0000_s2609" type="#_x0000_t202" style="position:absolute;left:2044;top:2564;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ny7skA&#10;AADjAAAADwAAAGRycy9kb3ducmV2LnhtbESPzWrDMBCE74W+g9hCb40U07jBjRJCfyCHXpq498Xa&#10;WqbWyljb2Hn7qlDocZiZb5jNbg69OtOYusgWlgsDiriJruPWQn16vVuDSoLssI9MFi6UYLe9vtpg&#10;5eLE73Q+SqsyhFOFFrzIUGmdGk8B0yIOxNn7jGNAyXJstRtxyvDQ68KYUgfsOC94HOjJU/N1/A4W&#10;RNx+ealfQjp8zG/PkzfNCmtrb2/m/SMooVn+w3/tg7NQmIf7olyXZgW/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Pny7s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تنظيم البيانات</w:t>
                          </w:r>
                        </w:p>
                      </w:txbxContent>
                    </v:textbox>
                  </v:shape>
                </v:group>
                <v:shape id="صورة 54" o:spid="_x0000_s261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wlOcwAAADjAAAADwAAAAAA&#10;AAAAAAAAAACfAgAAZHJzL2Rvd25yZXYueG1sUEsFBgAAAAAEAAQA9wAAAJgDAAAAAA==&#10;">
                  <v:imagedata r:id="rId70"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توفر أنظمة إدارة البيانات هيكلية لتنظيم البيانات بشكل منهجي</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التوحيد والتكامل: دمج البيانات من مصادر متعددة في نظام موحد</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الفهرسة والتصنيف: تسهيل الوصول إلى البيانات من خلال تصنيفها وفهرستها بطرق منظمة</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73FE4818" wp14:editId="6ECC03D1">
                <wp:extent cx="5731510" cy="892088"/>
                <wp:effectExtent l="0" t="0" r="2540" b="22860"/>
                <wp:docPr id="207426860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08" name="مجموعة 47"/>
                        <wpg:cNvGrpSpPr/>
                        <wpg:grpSpPr>
                          <a:xfrm>
                            <a:off x="0" y="0"/>
                            <a:ext cx="5731510" cy="895351"/>
                            <a:chOff x="0" y="0"/>
                            <a:chExt cx="5878196" cy="918845"/>
                          </a:xfrm>
                        </wpg:grpSpPr>
                        <wpg:grpSp>
                          <wpg:cNvPr id="2074268609" name="مجموعة 48"/>
                          <wpg:cNvGrpSpPr/>
                          <wpg:grpSpPr>
                            <a:xfrm>
                              <a:off x="0" y="0"/>
                              <a:ext cx="5878196" cy="918845"/>
                              <a:chOff x="0" y="0"/>
                              <a:chExt cx="6240348" cy="919070"/>
                            </a:xfrm>
                          </wpg:grpSpPr>
                          <wpg:grpSp>
                            <wpg:cNvPr id="2074268610" name="مجموعة 49"/>
                            <wpg:cNvGrpSpPr/>
                            <wpg:grpSpPr>
                              <a:xfrm>
                                <a:off x="0" y="169208"/>
                                <a:ext cx="5433072" cy="580613"/>
                                <a:chOff x="0" y="169208"/>
                                <a:chExt cx="5433072" cy="580613"/>
                              </a:xfrm>
                            </wpg:grpSpPr>
                            <wps:wsp>
                              <wps:cNvPr id="20742686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14" name="مربع نص 41"/>
                          <wps:cNvSpPr txBox="1"/>
                          <wps:spPr>
                            <a:xfrm>
                              <a:off x="204466" y="256663"/>
                              <a:ext cx="4615440" cy="389157"/>
                            </a:xfrm>
                            <a:prstGeom prst="rect">
                              <a:avLst/>
                            </a:prstGeom>
                            <a:noFill/>
                          </wps:spPr>
                          <wps:txbx>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تحسين جودة البيانات</w:t>
                                </w:r>
                              </w:p>
                            </w:txbxContent>
                          </wps:txbx>
                          <wps:bodyPr wrap="square" rtlCol="1">
                            <a:spAutoFit/>
                          </wps:bodyPr>
                        </wps:wsp>
                      </wpg:grpSp>
                      <pic:pic xmlns:pic="http://schemas.openxmlformats.org/drawingml/2006/picture">
                        <pic:nvPicPr>
                          <pic:cNvPr id="207426861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7Y/x4A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&#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Je2P8e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261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W3QByQAA&#10;AOMAAAAPAAAAAAAAAAAAAAAAAKoCAABkcnMvZG93bnJldi54bWxQSwUGAAAAAAQABAD6AAAAoAMA&#10;AAAA&#10;">
                  <v:group id="مجموعة 48" o:spid="_x0000_s261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F9Ga&#10;zAAAAOMAAAAPAAAAAAAAAAAAAAAAAKoCAABkcnMvZG93bnJldi54bWxQSwUGAAAAAAQABAD6AAAA&#10;owMAAAAA&#10;">
                    <v:group id="مجموعة 49" o:spid="_x0000_s261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vTu2soA&#10;AADjAAAADwAAAAAAAAAAAAAAAACqAgAAZHJzL2Rvd25yZXYueG1sUEsFBgAAAAAEAAQA+gAAAKED&#10;AAAAAA==&#10;">
                      <v:shape id="شكل حر 50" o:spid="_x0000_s261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4UQsoA&#10;AADjAAAADwAAAGRycy9kb3ducmV2LnhtbESPQWvCQBSE74L/YXlCb7pJqqmkriKCIOLBpC29PrLP&#10;JJh9G7JbTf+9Wyh4HGbmG2a1GUwrbtS7xrKCeBaBIC6tbrhS8Pmxny5BOI+ssbVMCn7JwWY9Hq0w&#10;0/bOOd0KX4kAYZehgtr7LpPSlTUZdDPbEQfvYnuDPsi+krrHe4CbViZRlEqDDYeFGjva1VReix+j&#10;ID0uvs/ncr/Ii8PryZHRX9p6pV4mw/YdhKfBP8P/7YNWkERv8yRdpnEMf5/CH5D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duFEL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1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il8kA&#10;AADjAAAADwAAAGRycy9kb3ducmV2LnhtbESPQWvCQBSE7wX/w/IEL2I2hppKmlVKReixVen5mX1u&#10;QrNv0+w2xn/fLRQ8DjPzDVNuR9uKgXrfOFawTFIQxJXTDRsFp+N+sQbhA7LG1jEpuJGH7WbyUGKh&#10;3ZU/aDgEIyKEfYEK6hC6Qkpf1WTRJ64jjt7F9RZDlL2RusdrhNtWZmmaS4sNx4UaO3qtqfo6/FgF&#10;+G3fP88uOD+cjdnNV9041yulZtPx5RlEoDHcw//tN60gS58es3ydLzP4+xT/gN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yPil8kAAADjAAAADwAAAAAAAAAAAAAAAACYAgAA&#10;ZHJzL2Rvd25yZXYueG1sUEsFBgAAAAAEAAQA9QAAAI4DAAAAAA==&#10;" fillcolor="#a5a5a5 [2092]" stroked="f" strokeweight="1pt">
                        <v:stroke joinstyle="miter"/>
                      </v:roundrect>
                    </v:group>
                    <v:oval id="شكل بيضاوي 52" o:spid="_x0000_s261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fuMsA&#10;AADjAAAADwAAAGRycy9kb3ducmV2LnhtbESPUUvDMBSF3wX/Q7iCby5ZlG50y8aYCAoKW6d7vjR3&#10;bVlzU5q4dv/eCIKPh3POdzjL9ehacaE+NJ4NTCcKBHHpbcOVgc/Dy8McRIjIFlvPZOBKAdar25sl&#10;5tYPvKdLESuRIBxyNFDH2OVShrImh2HiO+LknXzvMCbZV9L2OCS4a6VWKpMOG04LNXa0rak8F9/O&#10;wO58+roe397VR+WHIhvcs9b2YMz93bhZgIg0xv/wX/vVGtBq9qSzeTZ9hN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D8x+4ywAAAOMAAAAPAAAAAAAAAAAAAAAAAJgC&#10;AABkcnMvZG93bnJldi54bWxQSwUGAAAAAAQABAD1AAAAkAMAAAAA&#10;" filled="f" strokecolor="#168489" strokeweight="1pt">
                      <v:stroke joinstyle="miter"/>
                    </v:oval>
                  </v:group>
                  <v:shape id="مربع نص 41" o:spid="_x0000_s2618"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zBqMkA&#10;AADjAAAADwAAAGRycy9kb3ducmV2LnhtbESPwWrDMBBE74X+g9hAbo1kkzrBjRJCm0IOvTRx7ou1&#10;tUyslbHU2Pn7qlDocZiZN8xmN7lO3GgIrWcN2UKBIK69abnRUJ3fn9YgQkQ22HkmDXcKsNs+Pmyw&#10;NH7kT7qdYiMShEOJGmyMfSllqC05DAvfEyfvyw8OY5JDI82AY4K7TuZKFdJhy2nBYk+vlurr6dtp&#10;iNHss3t1cOF4mT7eRqvqZ6y0ns+m/QuISFP8D/+1j0ZDrlbLvFgX2RJ+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mzBqMkAAADjAAAADwAAAAAAAAAAAAAAAACYAgAA&#10;ZHJzL2Rvd25yZXYueG1sUEsFBgAAAAAEAAQA9QAAAI4DAAAAAA==&#10;" filled="f" stroked="f">
                    <v:textbox style="mso-fit-shape-to-text:t">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تحسين جودة البيانات</w:t>
                          </w:r>
                        </w:p>
                      </w:txbxContent>
                    </v:textbox>
                  </v:shape>
                </v:group>
                <v:shape id="صورة 54" o:spid="_x0000_s261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3LZPMAAAA4wAAAA8AAABkcnMvZG93bnJldi54bWxEj8FOwzAQRO9I/IO1SNyo0wBpCHUrQEVC&#10;6qkNII5LvCSh9jrYpg1/XyMhcRzNzBvNfDlaI/bkQ+9YwXSSgSBunO65VfBcP16UIEJE1mgck4If&#10;CrBcnJ7MsdLuwBvab2MrEoRDhQq6GIdKytB0ZDFM3ECcvA/nLcYkfSu1x0OCWyPzLCukxZ7TQocD&#10;PXTU7LbfVsHa379/3tSvpv7avK1Kczl72a3WSp2fjXe3ICKN8T/8137SCvJsdpUXZTG9ht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vctk8wAAADjAAAADwAAAAAA&#10;AAAAAAAAAACfAgAAZHJzL2Rvd25yZXYueG1sUEsFBgAAAAAEAAQA9wAAAJgDAAAAAA==&#10;">
                  <v:imagedata r:id="rId70"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تساعد هذه الأنظمة في ضمان دقة البيانات وموثوقيتها</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التنظيف والتحقق: إزالة البيانات المكررة وتصحيح الأخطاء لضمان دقة المعلومات</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التحديث المستمر: ضمان تحديث البيانات بشكل دوري لتبقى ذات صلة</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0780AA25" wp14:editId="39409379">
                <wp:extent cx="5731510" cy="892088"/>
                <wp:effectExtent l="0" t="0" r="2540" b="22860"/>
                <wp:docPr id="207426861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17" name="مجموعة 47"/>
                        <wpg:cNvGrpSpPr/>
                        <wpg:grpSpPr>
                          <a:xfrm>
                            <a:off x="0" y="0"/>
                            <a:ext cx="5731510" cy="895351"/>
                            <a:chOff x="0" y="0"/>
                            <a:chExt cx="5878196" cy="918845"/>
                          </a:xfrm>
                        </wpg:grpSpPr>
                        <wpg:grpSp>
                          <wpg:cNvPr id="2074268618" name="مجموعة 48"/>
                          <wpg:cNvGrpSpPr/>
                          <wpg:grpSpPr>
                            <a:xfrm>
                              <a:off x="0" y="0"/>
                              <a:ext cx="5878196" cy="918845"/>
                              <a:chOff x="0" y="0"/>
                              <a:chExt cx="6240348" cy="919070"/>
                            </a:xfrm>
                          </wpg:grpSpPr>
                          <wpg:grpSp>
                            <wpg:cNvPr id="2074268619" name="مجموعة 49"/>
                            <wpg:cNvGrpSpPr/>
                            <wpg:grpSpPr>
                              <a:xfrm>
                                <a:off x="0" y="169208"/>
                                <a:ext cx="5433072" cy="580613"/>
                                <a:chOff x="0" y="169208"/>
                                <a:chExt cx="5433072" cy="580613"/>
                              </a:xfrm>
                            </wpg:grpSpPr>
                            <wps:wsp>
                              <wps:cNvPr id="20742686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23"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تعزيز الأمان والخصوصية</w:t>
                                </w:r>
                              </w:p>
                            </w:txbxContent>
                          </wps:txbx>
                          <wps:bodyPr wrap="square" rtlCol="1">
                            <a:spAutoFit/>
                          </wps:bodyPr>
                        </wps:wsp>
                      </wpg:grpSp>
                      <pic:pic xmlns:pic="http://schemas.openxmlformats.org/drawingml/2006/picture">
                        <pic:nvPicPr>
                          <pic:cNvPr id="207426862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yS2w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33L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L7J7JL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262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12rs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2m8Q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HXau&#10;zAAAAOMAAAAPAAAAAAAAAAAAAAAAAKoCAABkcnMvZG93bnJldi54bWxQSwUGAAAAAAQABAD6AAAA&#10;owMAAAAA&#10;">
                  <v:group id="مجموعة 48" o:spid="_x0000_s262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gguLcyQAA&#10;AOMAAAAPAAAAAAAAAAAAAAAAAKoCAABkcnMvZG93bnJldi54bWxQSwUGAAAAAAQABAD6AAAAoAMA&#10;AAAA&#10;">
                    <v:group id="مجموعة 49" o:spid="_x0000_s262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5HR8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0vgD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j85H&#10;R80AAADjAAAADwAAAAAAAAAAAAAAAACqAgAAZHJzL2Rvd25yZXYueG1sUEsFBgAAAAAEAAQA+gAA&#10;AKQDAAAAAA==&#10;">
                      <v:shape id="شكل حر 50" o:spid="_x0000_s262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57ZMkA&#10;AADjAAAADwAAAGRycy9kb3ducmV2LnhtbESPzWrCQBSF9wXfYbhCd3XSVFOJjiJCIEgXMVbcXjLX&#10;JDRzJ2SmJn37zqLQ5eH88W33k+nEgwbXWlbwuohAEFdWt1wr+LxkL2sQziNr7CyTgh9ysN/NnraY&#10;ajvymR6lr0UYYZeigsb7PpXSVQ0ZdAvbEwfvbgeDPsihlnrAMYybTsZRlEiDLYeHBns6NlR9ld9G&#10;QXJa3YqiylbnMn/7cGT0VVuv1PN8OmxAeJr8f/ivnWsFcfS+jJN1EgeKwBR4QO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k57ZM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2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2XckA&#10;AADjAAAADwAAAGRycy9kb3ducmV2LnhtbESPQWvCQBSE7wX/w/IEL2I2hppKmlVKReixVen5mX1u&#10;QrNv0+w2xn/fLRQ8DjPzDVNuR9uKgXrfOFawTFIQxJXTDRsFp+N+sQbhA7LG1jEpuJGH7WbyUGKh&#10;3ZU/aDgEIyKEfYEK6hC6Qkpf1WTRJ64jjt7F9RZDlL2RusdrhNtWZmmaS4sNx4UaO3qtqfo6/FgF&#10;+G3fP88uOD+cjdnNV9041yulZtPx5RlEoDHcw//tN60gS58es3ydZ0v4+xT/gN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Z22XckAAADjAAAADwAAAAAAAAAAAAAAAACYAgAA&#10;ZHJzL2Rvd25yZXYueG1sUEsFBgAAAAAEAAQA9QAAAI4DAAAAAA==&#10;" fillcolor="#a5a5a5 [2092]" stroked="f" strokeweight="1pt">
                        <v:stroke joinstyle="miter"/>
                      </v:roundrect>
                    </v:group>
                    <v:oval id="شكل بيضاوي 52" o:spid="_x0000_s262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NwnsoA&#10;AADjAAAADwAAAGRycy9kb3ducmV2LnhtbESPUWvCMBSF3wf7D+EOfJvJgnTSGWVMBAUHW932fGmu&#10;bbG5KU209d8vg4GPh3POdziL1ehacaE+NJ4NPE0VCOLS24YrA1+HzeMcRIjIFlvPZOBKAVbL+7sF&#10;5tYP/EmXIlYiQTjkaKCOsculDGVNDsPUd8TJO/reYUyyr6TtcUhw10qtVCYdNpwWauzorabyVJyd&#10;gY/T8fv6s9ur98oPRTa4tdb2YMzkYXx9ARFpjLfwf3trDWj1PNPZPNMa/j6lPyC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LTcJ7KAAAA4wAAAA8AAAAAAAAAAAAAAAAAmAIA&#10;AGRycy9kb3ducmV2LnhtbFBLBQYAAAAABAAEAPUAAACPAwAAAAA=&#10;" filled="f" strokecolor="#168489" strokeweight="1pt">
                      <v:stroke joinstyle="miter"/>
                    </v:oval>
                  </v:group>
                  <v:shape id="مربع نص 41" o:spid="_x0000_s262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YckA&#10;AADjAAAADwAAAGRycy9kb3ducmV2LnhtbESPzU7DMBCE70i8g7VI3KjdAKEKdauKH6kHLi3hvoqX&#10;OCJeR/HSpG+PkZA4jmbmG816O4denWhMXWQLy4UBRdxE13FroX5/vVmBSoLssI9MFs6UYLu5vFhj&#10;5eLEBzodpVUZwqlCC15kqLROjaeAaREH4ux9xjGgZDm22o04ZXjodWFMqQN2nBc8DvTkqfk6fgcL&#10;Im63PNcvIe0/5rfnyZvmHmtrr6/m3SMooVn+w3/tvbNQmIe7olyVxS3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TYc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تعزيز الأمان والخصوصية</w:t>
                          </w:r>
                        </w:p>
                      </w:txbxContent>
                    </v:textbox>
                  </v:shape>
                </v:group>
                <v:shape id="صورة 54" o:spid="_x0000_s262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XQrXMAAAA4wAAAA8AAABkcnMvZG93bnJldi54bWxEj0FLw0AUhO+C/2F5gje7MZY0jd0WlQpC&#10;T220eHxmn0ns7tu4u7bx37uC4HGYmW+YxWq0RhzJh96xgutJBoK4cbrnVsFz/XhVgggRWaNxTAq+&#10;KcBqeX62wEq7E2/puIutSBAOFSroYhwqKUPTkcUwcQNx8t6dtxiT9K3UHk8Jbo3Ms6yQFntOCx0O&#10;9NBRc9h9WQUbf//2Ma/3pv7cvq5LczN7Oaw3Sl1ejHe3ICKN8T/8137SCvJsNs2Lssin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49dCtcwAAADjAAAADwAAAAAA&#10;AAAAAAAAAACfAgAAZHJzL2Rvd25yZXYueG1sUEsFBgAAAAAEAAQA9wAAAJgDAAAAAA==&#10;">
                  <v:imagedata r:id="rId70"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توفر أنظمة إدارة البيانات أدوات لحماية البيانات</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التحكم في الوصول: تحديد من يمكنه الوصول إلى البيانات وإجراء تغييرات عليها</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التشفير: حماية البيانات الحساسة من خلال تقنيات التشفير المتقدمة</w:t>
      </w:r>
      <w:r w:rsidRPr="004800E1">
        <w:rPr>
          <w:rFonts w:ascii="Sakkal Majalla" w:hAnsi="Sakkal Majalla" w:cs="Sakkal Majalla"/>
          <w:sz w:val="32"/>
          <w:szCs w:val="32"/>
        </w:rPr>
        <w:t>.</w:t>
      </w:r>
    </w:p>
    <w:p w:rsidR="00181023" w:rsidRPr="00D75CDD" w:rsidRDefault="009762C9"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5F0E43DE" wp14:editId="1A580B77">
                <wp:extent cx="5731510" cy="892088"/>
                <wp:effectExtent l="0" t="0" r="2540" b="22860"/>
                <wp:docPr id="20742686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26" name="مجموعة 47"/>
                        <wpg:cNvGrpSpPr/>
                        <wpg:grpSpPr>
                          <a:xfrm>
                            <a:off x="0" y="0"/>
                            <a:ext cx="5731510" cy="895351"/>
                            <a:chOff x="0" y="0"/>
                            <a:chExt cx="5878196" cy="918845"/>
                          </a:xfrm>
                        </wpg:grpSpPr>
                        <wpg:grpSp>
                          <wpg:cNvPr id="2074268627" name="مجموعة 48"/>
                          <wpg:cNvGrpSpPr/>
                          <wpg:grpSpPr>
                            <a:xfrm>
                              <a:off x="0" y="0"/>
                              <a:ext cx="5878196" cy="918845"/>
                              <a:chOff x="0" y="0"/>
                              <a:chExt cx="6240348" cy="919070"/>
                            </a:xfrm>
                          </wpg:grpSpPr>
                          <wpg:grpSp>
                            <wpg:cNvPr id="2074268628" name="مجموعة 49"/>
                            <wpg:cNvGrpSpPr/>
                            <wpg:grpSpPr>
                              <a:xfrm>
                                <a:off x="0" y="169208"/>
                                <a:ext cx="5433072" cy="580613"/>
                                <a:chOff x="0" y="169208"/>
                                <a:chExt cx="5433072" cy="580613"/>
                              </a:xfrm>
                            </wpg:grpSpPr>
                            <wps:wsp>
                              <wps:cNvPr id="20742686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32"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دعم اتخاذ القرار</w:t>
                                </w:r>
                              </w:p>
                            </w:txbxContent>
                          </wps:txbx>
                          <wps:bodyPr wrap="square" rtlCol="1">
                            <a:spAutoFit/>
                          </wps:bodyPr>
                        </wps:wsp>
                      </wpg:grpSp>
                      <pic:pic xmlns:pic="http://schemas.openxmlformats.org/drawingml/2006/picture">
                        <pic:nvPicPr>
                          <pic:cNvPr id="207426863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dBDZ3g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DV0ENn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6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A9GYjL&#10;AAAA4wAAAA8AAAAAAAAAAAAAAAAAqgIAAGRycy9kb3ducmV2LnhtbFBLBQYAAAAABAAEAPoAAACi&#10;AwAAAAA=&#10;">
                  <v:group id="مجموعة 48" o:spid="_x0000_s26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G8E8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2myQ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cbwT&#10;zAAAAOMAAAAPAAAAAAAAAAAAAAAAAKoCAABkcnMvZG93bnJldi54bWxQSwUGAAAAAAQABAD6AAAA&#10;owMAAAAA&#10;">
                    <v:group id="مجموعة 49" o:spid="_x0000_s26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7ihhyQAA&#10;AOMAAAAPAAAAAAAAAAAAAAAAAKoCAABkcnMvZG93bnJldi54bWxQSwUGAAAAAAQABAD6AAAAoAMA&#10;AAAA&#10;">
                      <v:shape id="شكل حر 50" o:spid="_x0000_s26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TS+coA&#10;AADjAAAADwAAAGRycy9kb3ducmV2LnhtbESPQWvCQBSE74X+h+UJvdWNsaYas0oRAiI9mLSl10f2&#10;mQSzb0N2q+m/dwtCj8PMfMNk29F04kKDay0rmE0jEMSV1S3XCj4/8uclCOeRNXaWScEvOdhuHh8y&#10;TLW9ckGX0tciQNilqKDxvk+ldFVDBt3U9sTBO9nBoA9yqKUe8BrgppNxFCXSYMthocGedg1V5/LH&#10;KEgOi+/jscoXRbmfvzsy+ktbr9TTZHxbg/A0+v/wvb3XCuLo9SVOlkm8gr9P4Q/Iz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d00v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FG8gA&#10;AADjAAAADwAAAGRycy9kb3ducmV2LnhtbESPzWrCQBSF90LfYbgFN6KTRo2SOkppKbhUW1xfM9dJ&#10;aOZOmhljfHtnIbg8nD++1aa3teio9ZVjBW+TBARx4XTFRsHvz/d4CcIHZI21Y1JwIw+b9ctghbl2&#10;V95TdwhGxBH2OSooQ2hyKX1RkkU/cQ1x9M6utRiibI3ULV7juK1lmiSZtFhxfCixoc+Sir/DxSrA&#10;f7s7nlxwvjsZ8zWaN/1Iz5UavvYf7yAC9eEZfrS3WkGaLGZptsymkSIyRR6Q6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CIUbyAAAAOMAAAAPAAAAAAAAAAAAAAAAAJgCAABk&#10;cnMvZG93bnJldi54bWxQSwUGAAAAAAQABAD1AAAAjQMAAAAA&#10;" fillcolor="#a5a5a5 [2092]" stroked="f" strokeweight="1pt">
                        <v:stroke joinstyle="miter"/>
                      </v:roundrect>
                    </v:group>
                    <v:oval id="شكل بيضاوي 52" o:spid="_x0000_s26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h4NMsA&#10;AADjAAAADwAAAGRycy9kb3ducmV2LnhtbESPUUvDMBSF3wX/Q7iCby5ZlG50y8aYCAoKW6d7vjR3&#10;bVlzU5q4dv/eCIKPh3POdzjL9ehacaE+NJ4NTCcKBHHpbcOVgc/Dy8McRIjIFlvPZOBKAdar25sl&#10;5tYPvKdLESuRIBxyNFDH2OVShrImh2HiO+LknXzvMCbZV9L2OCS4a6VWKpMOG04LNXa0rak8F9/O&#10;wO58+roe397VR+WHIhvcs9b2YMz93bhZgIg0xv/wX/vVGtBq9qSzefY4hd9P6Q/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X2Hg0ywAAAOMAAAAPAAAAAAAAAAAAAAAAAJgC&#10;AABkcnMvZG93bnJldi54bWxQSwUGAAAAAAQABAD1AAAAkAMAAAAA&#10;" filled="f" strokecolor="#168489" strokeweight="1pt">
                      <v:stroke joinstyle="miter"/>
                    </v:oval>
                  </v:group>
                  <v:shape id="مربع نص 41" o:spid="_x0000_s263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gJ8kA&#10;AADjAAAADwAAAGRycy9kb3ducmV2LnhtbESPzU7DMBCE70i8g7VI3KjdAKEKdauKH6kHLi3hvoqX&#10;OCJeR/HSpG+PkZA4jmbmG816O4denWhMXWQLy4UBRdxE13FroX5/vVmBSoLssI9MFs6UYLu5vFhj&#10;5eLEBzodpVUZwqlCC15kqLROjaeAaREH4ux9xjGgZDm22o04ZXjodWFMqQN2nBc8DvTkqfk6fgcL&#10;Im63PNcvIe0/5rfnyZvmHmtrr6/m3SMooVn+w3/tvbNQmIe7olyVtw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XygJ8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دعم اتخاذ القرار</w:t>
                          </w:r>
                        </w:p>
                      </w:txbxContent>
                    </v:textbox>
                  </v:shape>
                </v:group>
                <v:shape id="صورة 54" o:spid="_x0000_s263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nTBzMAAAA4wAAAA8AAABkcnMvZG93bnJldi54bWxEj0FLw0AUhO+C/2F5gje7MZE0xm6LSgWh&#10;pzYqHp/ZZxK7+zburm38964geBxm5htmsZqsEQfyYXCs4HKWgSBunR64U/DUPFxUIEJE1mgck4Jv&#10;CrBanp4ssNbuyFs67GInEoRDjQr6GMdaytD2ZDHM3EicvHfnLcYkfSe1x2OCWyPzLCulxYHTQo8j&#10;3ffU7ndfVsHG3719XDcvpvncvq4rU8yf9+uNUudn0+0NiEhT/A//tR+1gjybX+VlVRYF/H5Kf0Au&#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6edMHMwAAADjAAAADwAAAAAA&#10;AAAAAAAAAACfAgAAZHJzL2Rvd25yZXYueG1sUEsFBgAAAAAEAAQA9wAAAJgDAAAAAA==&#10;">
                  <v:imagedata r:id="rId70"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تساهم في تحسين صنع القرار من خلال</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تحليلات البيانات: تقديم رؤى قيمة من خلال تحليل البيانات الكبيرة</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التقارير الذكية: إنشاء تقارير دقيقة تدعم القرارات الاستراتيجية</w:t>
      </w:r>
      <w:r w:rsidRPr="004800E1">
        <w:rPr>
          <w:rFonts w:ascii="Sakkal Majalla" w:hAnsi="Sakkal Majalla" w:cs="Sakkal Majalla"/>
          <w:sz w:val="32"/>
          <w:szCs w:val="32"/>
        </w:rPr>
        <w:t>.</w:t>
      </w:r>
    </w:p>
    <w:p w:rsidR="00D75CDD"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3150B9F4" wp14:editId="761114CB">
                <wp:extent cx="5731510" cy="892088"/>
                <wp:effectExtent l="0" t="0" r="2540" b="22860"/>
                <wp:docPr id="20742686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35" name="مجموعة 47"/>
                        <wpg:cNvGrpSpPr/>
                        <wpg:grpSpPr>
                          <a:xfrm>
                            <a:off x="0" y="0"/>
                            <a:ext cx="5731510" cy="895351"/>
                            <a:chOff x="0" y="0"/>
                            <a:chExt cx="5878196" cy="918845"/>
                          </a:xfrm>
                        </wpg:grpSpPr>
                        <wpg:grpSp>
                          <wpg:cNvPr id="2074268636" name="مجموعة 48"/>
                          <wpg:cNvGrpSpPr/>
                          <wpg:grpSpPr>
                            <a:xfrm>
                              <a:off x="0" y="0"/>
                              <a:ext cx="5878196" cy="918845"/>
                              <a:chOff x="0" y="0"/>
                              <a:chExt cx="6240348" cy="919070"/>
                            </a:xfrm>
                          </wpg:grpSpPr>
                          <wpg:grpSp>
                            <wpg:cNvPr id="2074268637" name="مجموعة 49"/>
                            <wpg:cNvGrpSpPr/>
                            <wpg:grpSpPr>
                              <a:xfrm>
                                <a:off x="0" y="169208"/>
                                <a:ext cx="5433072" cy="580613"/>
                                <a:chOff x="0" y="169208"/>
                                <a:chExt cx="5433072" cy="580613"/>
                              </a:xfrm>
                            </wpg:grpSpPr>
                            <wps:wsp>
                              <wps:cNvPr id="20742686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41"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التوافق والامتثال</w:t>
                                </w:r>
                              </w:p>
                            </w:txbxContent>
                          </wps:txbx>
                          <wps:bodyPr wrap="square" rtlCol="1">
                            <a:spAutoFit/>
                          </wps:bodyPr>
                        </wps:wsp>
                      </wpg:grpSp>
                      <pic:pic xmlns:pic="http://schemas.openxmlformats.org/drawingml/2006/picture">
                        <pic:nvPicPr>
                          <pic:cNvPr id="207426864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ZSK84Q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FLi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PxlIrz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6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YRIs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7T6Qz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NhEi&#10;zAAAAOMAAAAPAAAAAAAAAAAAAAAAAKoCAABkcnMvZG93bnJldi54bWxQSwUGAAAAAAQABAD6AAAA&#10;owMAAAAA&#10;">
                  <v:group id="مجموعة 48" o:spid="_x0000_s26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15I9V&#10;zAAAAOMAAAAPAAAAAAAAAAAAAAAAAKoCAABkcnMvZG93bnJldi54bWxQSwUGAAAAAAQABAD6AAAA&#10;owMAAAAA&#10;">
                    <v:group id="مجموعة 49" o:spid="_x0000_s26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qCrO&#10;zAAAAOMAAAAPAAAAAAAAAAAAAAAAAKoCAABkcnMvZG93bnJldi54bWxQSwUGAAAAAAQABAD6AAAA&#10;owMAAAAA&#10;">
                      <v:shape id="شكل حر 50" o:spid="_x0000_s26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Hhv8YA&#10;AADjAAAADwAAAGRycy9kb3ducmV2LnhtbERPTYvCMBC9C/sfwizsTdOtWqUaZREEkT3YqngdmrEt&#10;NpPSRO3++81B8Ph438t1bxrxoM7VlhV8jyIQxIXVNZcKTsftcA7CeWSNjWVS8EcO1quPwRJTbZ+c&#10;0SP3pQgh7FJUUHnfplK6oiKDbmRb4sBdbWfQB9iVUnf4DOGmkXEUJdJgzaGhwpY2FRW3/G4UJPvp&#10;5XAottMs341/HRl91tYr9fXZ/yxAeOr9W/xy77SCOJpN4mSejMPo8Cn8Ab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Hhv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IshskA&#10;AADjAAAADwAAAGRycy9kb3ducmV2LnhtbESPQWvCQBSE7wX/w/IEL1I3pjXa6CpiEXpsbfH8zL5u&#10;gtm3MbvG+O+7hUKPw8x8w6w2va1FR62vHCuYThIQxIXTFRsFX5/7xwUIH5A11o5JwZ08bNaDhxXm&#10;2t34g7pDMCJC2OeooAyhyaX0RUkW/cQ1xNH7dq3FEGVrpG7xFuG2lmmSZNJixXGhxIZ2JRXnw9Uq&#10;wIt9P55ccL47GfM6njX9WM+UGg377RJEoD78h//ab1pBmsyf02yRPb3A76f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jIshskAAADjAAAADwAAAAAAAAAAAAAAAACYAgAA&#10;ZHJzL2Rvd25yZXYueG1sUEsFBgAAAAAEAAQA9QAAAI4DAAAAAA==&#10;" fillcolor="#a5a5a5 [2092]" stroked="f" strokeweight="1pt">
                        <v:stroke joinstyle="miter"/>
                      </v:roundrect>
                    </v:group>
                    <v:oval id="شكل بيضاوي 52" o:spid="_x0000_s26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u0skA&#10;AADjAAAADwAAAGRycy9kb3ducmV2LnhtbESPXWvCMBSG7wf+h3CE3c3EIJ1Uo4gy2GCDWTevD82x&#10;LTYnpcls/ffLxWCXL+8Xz3o7ulbcqA+NZwPzmQJBXHrbcGXg6/TytAQRIrLF1jMZuFOA7WbysMbc&#10;+oGPdCtiJdIIhxwN1DF2uZShrMlhmPmOOHkX3zuMSfaVtD0Oady1UiuVSYcNp4caO9rXVF6LH2fg&#10;83r5vp/f3tVH5YciG9xBa3sy5nE67lYgIo3xP/zXfrUGtHpe6GyZLRJFYko8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JKu0skAAADjAAAADwAAAAAAAAAAAAAAAACYAgAA&#10;ZHJzL2Rvd25yZXYueG1sUEsFBgAAAAAEAAQA9QAAAI4DAAAAAA==&#10;" filled="f" strokecolor="#168489" strokeweight="1pt">
                      <v:stroke joinstyle="miter"/>
                    </v:oval>
                  </v:group>
                  <v:shape id="مربع نص 41" o:spid="_x0000_s264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hNLckA&#10;AADjAAAADwAAAGRycy9kb3ducmV2LnhtbESPwWrDMBBE74X+g9hAbo1kkzrBjRJCm0IOvTRx7ou1&#10;tUyslbHU2Pn7qlDocZiZN8xmN7lO3GgIrWcN2UKBIK69abnRUJ3fn9YgQkQ22HkmDXcKsNs+Pmyw&#10;NH7kT7qdYiMShEOJGmyMfSllqC05DAvfEyfvyw8OY5JDI82AY4K7TuZKFdJhy2nBYk+vlurr6dtp&#10;iNHss3t1cOF4mT7eRqvqZ6y0ns+m/QuISFP8D/+1j0ZDrlbLvFgXywx+P6U/I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ahNLc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التوافق والامتثال</w:t>
                          </w:r>
                        </w:p>
                      </w:txbxContent>
                    </v:textbox>
                  </v:shape>
                </v:group>
                <v:shape id="صورة 54" o:spid="_x0000_s264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tmvrMAAAA4wAAAA8AAABkcnMvZG93bnJldi54bWxEj0FLw0AUhO+C/2F5gje7MZY0jd0WlQpC&#10;T220eHxmn0ns7tu4u7bx37uC4HGYmW+YxWq0RhzJh96xgutJBoK4cbrnVsFz/XhVgggRWaNxTAq+&#10;KcBqeX62wEq7E2/puIutSBAOFSroYhwqKUPTkcUwcQNx8t6dtxiT9K3UHk8Jbo3Ms6yQFntOCx0O&#10;9NBRc9h9WQUbf//2Ma/3pv7cvq5LczN7Oaw3Sl1ejHe3ICKN8T/8137SCvJsNs2Lspjm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3q2a+swAAADjAAAADwAAAAAA&#10;AAAAAAAAAACfAgAAZHJzL2Rvd25yZXYueG1sUEsFBgAAAAAEAAQA9wAAAJgDAAAAAA==&#10;">
                  <v:imagedata r:id="rId70"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تساعد المؤسسات على الامتثال للقوانين واللوائح</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إدارة السجلات: حفظ السجلات بشكل يتماشى مع المتطلبات القانونية</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التدقيق والتوثيق: توفير الأدوات اللازمة لتوثيق العمليات والامتثال للمعايير</w:t>
      </w:r>
      <w:r w:rsidRPr="004800E1">
        <w:rPr>
          <w:rFonts w:ascii="Sakkal Majalla" w:hAnsi="Sakkal Majalla" w:cs="Sakkal Majalla"/>
          <w:sz w:val="32"/>
          <w:szCs w:val="32"/>
        </w:rPr>
        <w:t>.</w:t>
      </w:r>
    </w:p>
    <w:p w:rsidR="00181023" w:rsidRDefault="00181023" w:rsidP="004800E1">
      <w:pPr>
        <w:spacing w:line="360" w:lineRule="auto"/>
        <w:rPr>
          <w:rFonts w:ascii="Sakkal Majalla" w:hAnsi="Sakkal Majalla"/>
          <w:sz w:val="32"/>
          <w:szCs w:val="32"/>
          <w:rtl/>
        </w:rPr>
      </w:pPr>
      <w:r w:rsidRPr="004800E1">
        <w:rPr>
          <w:rFonts w:ascii="Sakkal Majalla" w:hAnsi="Sakkal Majalla"/>
          <w:color w:val="C00000"/>
          <w:sz w:val="32"/>
          <w:szCs w:val="32"/>
          <w:rtl/>
        </w:rPr>
        <w:t xml:space="preserve">خلاصة القول: </w:t>
      </w:r>
      <w:r w:rsidRPr="00F94661">
        <w:rPr>
          <w:rFonts w:ascii="Sakkal Majalla" w:hAnsi="Sakkal Majalla"/>
          <w:sz w:val="32"/>
          <w:szCs w:val="32"/>
          <w:rtl/>
        </w:rPr>
        <w:t>تُعد أنظمة إدارة البيانات جزءا</w:t>
      </w:r>
      <w:r>
        <w:rPr>
          <w:rFonts w:ascii="Sakkal Majalla" w:hAnsi="Sakkal Majalla" w:hint="cs"/>
          <w:sz w:val="32"/>
          <w:szCs w:val="32"/>
          <w:rtl/>
        </w:rPr>
        <w:t>ً</w:t>
      </w:r>
      <w:r w:rsidRPr="00F94661">
        <w:rPr>
          <w:rFonts w:ascii="Sakkal Majalla" w:hAnsi="Sakkal Majalla"/>
          <w:sz w:val="32"/>
          <w:szCs w:val="32"/>
          <w:rtl/>
        </w:rPr>
        <w:t xml:space="preserve"> أساسيا</w:t>
      </w:r>
      <w:r>
        <w:rPr>
          <w:rFonts w:ascii="Sakkal Majalla" w:hAnsi="Sakkal Majalla" w:hint="cs"/>
          <w:sz w:val="32"/>
          <w:szCs w:val="32"/>
          <w:rtl/>
        </w:rPr>
        <w:t>ً</w:t>
      </w:r>
      <w:r w:rsidRPr="00F94661">
        <w:rPr>
          <w:rFonts w:ascii="Sakkal Majalla" w:hAnsi="Sakkal Majalla"/>
          <w:sz w:val="32"/>
          <w:szCs w:val="32"/>
          <w:rtl/>
        </w:rPr>
        <w:t xml:space="preserve"> من الحوكمة الرقمية، حيث تضمن تنظيم البيانات وحمايتها وتحليلها بفعالية. من خلال هذه الأنظمة، يمكن للمؤسسات تعزيز الشفافية والكفاءة وتحسين جودة القرارات المتخذة.</w:t>
      </w:r>
    </w:p>
    <w:tbl>
      <w:tblPr>
        <w:tblStyle w:val="TableGrid"/>
        <w:bidiVisual/>
        <w:tblW w:w="925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7B119E" w:rsidRPr="00563DBD" w:rsidTr="002714C1">
        <w:tc>
          <w:tcPr>
            <w:tcW w:w="1980" w:type="dxa"/>
            <w:tcBorders>
              <w:right w:val="single" w:sz="36" w:space="0" w:color="168489"/>
            </w:tcBorders>
            <w:shd w:val="clear" w:color="auto" w:fill="F2F2F2" w:themeFill="background1" w:themeFillShade="F2"/>
            <w:vAlign w:val="center"/>
          </w:tcPr>
          <w:p w:rsidR="007B119E" w:rsidRPr="008113E1" w:rsidRDefault="007B119E" w:rsidP="00FD5841">
            <w:pPr>
              <w:pStyle w:val="a1"/>
              <w:pageBreakBefore/>
              <w:jc w:val="center"/>
              <w:rPr>
                <w:rtl/>
              </w:rPr>
            </w:pPr>
            <w:r w:rsidRPr="008113E1">
              <w:rPr>
                <w:noProof/>
                <w:rtl/>
              </w:rPr>
              <w:lastRenderedPageBreak/>
              <w:drawing>
                <wp:inline distT="0" distB="0" distL="0" distR="0" wp14:anchorId="2FCB32FD" wp14:editId="216FF219">
                  <wp:extent cx="563984" cy="563914"/>
                  <wp:effectExtent l="0" t="0" r="7620" b="7620"/>
                  <wp:docPr id="2074268253" name="Picture 207426825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7B119E" w:rsidRPr="007B119E" w:rsidRDefault="007B119E" w:rsidP="007B119E">
            <w:pPr>
              <w:jc w:val="center"/>
              <w:rPr>
                <w:rFonts w:ascii="Adobe Arabic" w:eastAsia="Times New Roman" w:hAnsi="Adobe Arabic" w:cs="Adobe Arabic"/>
                <w:b/>
                <w:bCs/>
                <w:color w:val="168489"/>
                <w:kern w:val="24"/>
                <w:sz w:val="44"/>
                <w:szCs w:val="44"/>
                <w:rtl/>
                <w:lang w:bidi="ar-SY"/>
              </w:rPr>
            </w:pPr>
            <w:r w:rsidRPr="007B119E">
              <w:rPr>
                <w:rFonts w:ascii="Adobe Arabic" w:eastAsia="Times New Roman" w:hAnsi="Adobe Arabic" w:cs="Adobe Arabic"/>
                <w:b/>
                <w:bCs/>
                <w:color w:val="168489"/>
                <w:kern w:val="24"/>
                <w:sz w:val="44"/>
                <w:szCs w:val="44"/>
                <w:rtl/>
                <w:lang w:bidi="ar-SY"/>
              </w:rPr>
              <w:t>كيف يمكن تطبيق مبادئ حوكمة البيانات في إدارة المعلومات؟</w:t>
            </w:r>
          </w:p>
        </w:tc>
      </w:tr>
      <w:tr w:rsidR="007B119E" w:rsidTr="002714C1">
        <w:tc>
          <w:tcPr>
            <w:tcW w:w="1980" w:type="dxa"/>
            <w:tcBorders>
              <w:right w:val="single" w:sz="36" w:space="0" w:color="168489"/>
            </w:tcBorders>
            <w:shd w:val="clear" w:color="auto" w:fill="F2F2F2" w:themeFill="background1" w:themeFillShade="F2"/>
            <w:vAlign w:val="center"/>
          </w:tcPr>
          <w:p w:rsidR="007B119E" w:rsidRPr="008113E1" w:rsidRDefault="007B119E" w:rsidP="00FD5841">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rsidR="007B119E" w:rsidRDefault="007B119E" w:rsidP="00FD5841">
            <w:pPr>
              <w:pStyle w:val="a1"/>
              <w:rPr>
                <w:rtl/>
              </w:rPr>
            </w:pPr>
          </w:p>
        </w:tc>
      </w:tr>
    </w:tbl>
    <w:p w:rsidR="002714C1" w:rsidRDefault="002714C1" w:rsidP="002714C1">
      <w:pPr>
        <w:jc w:val="center"/>
        <w:rPr>
          <w:noProof/>
          <w:rtl/>
          <w:lang w:bidi="ar-SY"/>
        </w:rPr>
      </w:pPr>
    </w:p>
    <w:p w:rsidR="002714C1" w:rsidRDefault="002714C1" w:rsidP="002714C1">
      <w:pPr>
        <w:ind w:left="-897"/>
        <w:jc w:val="center"/>
        <w:rPr>
          <w:noProof/>
          <w:rtl/>
          <w:lang w:bidi="ar-SY"/>
        </w:rPr>
      </w:pPr>
      <w:r>
        <w:rPr>
          <w:noProof/>
        </w:rPr>
        <mc:AlternateContent>
          <mc:Choice Requires="wps">
            <w:drawing>
              <wp:inline distT="0" distB="0" distL="0" distR="0" wp14:anchorId="1190C6FB" wp14:editId="0F3440A5">
                <wp:extent cx="6715760" cy="6267450"/>
                <wp:effectExtent l="0" t="0" r="27940" b="38100"/>
                <wp:docPr id="82674241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15760" cy="626745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647" style="width:528.8pt;height:49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2714C1" w:rsidRDefault="002714C1" w:rsidP="002714C1">
      <w:pPr>
        <w:jc w:val="center"/>
        <w:rPr>
          <w:rFonts w:ascii="Sakkal Majalla" w:hAnsi="Sakkal Majalla"/>
          <w:sz w:val="32"/>
          <w:szCs w:val="32"/>
          <w:rtl/>
        </w:rPr>
      </w:pPr>
      <w:r w:rsidRPr="00F131A0">
        <w:rPr>
          <w:noProof/>
        </w:rPr>
        <w:drawing>
          <wp:inline distT="0" distB="0" distL="0" distR="0" wp14:anchorId="7B9AE0C0" wp14:editId="51793A77">
            <wp:extent cx="1140394" cy="1060892"/>
            <wp:effectExtent l="0" t="0" r="3175" b="6350"/>
            <wp:docPr id="2074268254" name="Picture 2074268254"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2" cstate="print">
                      <a:duotone>
                        <a:schemeClr val="accent3">
                          <a:shade val="45000"/>
                          <a:satMod val="135000"/>
                        </a:schemeClr>
                        <a:prstClr val="white"/>
                      </a:duotone>
                      <a:extLst>
                        <a:ext uri="{BEBA8EAE-BF5A-486C-A8C5-ECC9F3942E4B}">
                          <a14:imgProps xmlns:a14="http://schemas.microsoft.com/office/drawing/2010/main">
                            <a14:imgLayer r:embed="rId7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rsidR="00181023" w:rsidRPr="00D75CDD" w:rsidRDefault="009762C9" w:rsidP="002714C1">
      <w:pPr>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3FFC6165" wp14:editId="4601E349">
                <wp:extent cx="5731510" cy="895350"/>
                <wp:effectExtent l="0" t="0" r="21590" b="19050"/>
                <wp:docPr id="207426835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56"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57" name="مجموعة 39"/>
                        <wpg:cNvGrpSpPr/>
                        <wpg:grpSpPr>
                          <a:xfrm>
                            <a:off x="0" y="0"/>
                            <a:ext cx="5731510" cy="895350"/>
                            <a:chOff x="0" y="0"/>
                            <a:chExt cx="5878196" cy="918845"/>
                          </a:xfrm>
                        </wpg:grpSpPr>
                        <wpg:grpSp>
                          <wpg:cNvPr id="2074268358" name="مجموعة 40"/>
                          <wpg:cNvGrpSpPr/>
                          <wpg:grpSpPr>
                            <a:xfrm>
                              <a:off x="0" y="0"/>
                              <a:ext cx="5878196" cy="918845"/>
                              <a:chOff x="0" y="0"/>
                              <a:chExt cx="6240348" cy="919070"/>
                            </a:xfrm>
                          </wpg:grpSpPr>
                          <wpg:grpSp>
                            <wpg:cNvPr id="2074268359" name="مجموعة 41"/>
                            <wpg:cNvGrpSpPr/>
                            <wpg:grpSpPr>
                              <a:xfrm>
                                <a:off x="0" y="169208"/>
                                <a:ext cx="5433072" cy="580613"/>
                                <a:chOff x="0" y="169208"/>
                                <a:chExt cx="5433072" cy="580613"/>
                              </a:xfrm>
                            </wpg:grpSpPr>
                            <wps:wsp>
                              <wps:cNvPr id="207426836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6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63" name="مربع نص 41"/>
                          <wps:cNvSpPr txBox="1"/>
                          <wps:spPr>
                            <a:xfrm>
                              <a:off x="204484" y="257055"/>
                              <a:ext cx="4616071" cy="387740"/>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دور الذكاء الاصطناعي في صنع القرار وإدارة الحوكمة</w:t>
                                </w:r>
                              </w:p>
                            </w:txbxContent>
                          </wps:txbx>
                          <wps:bodyPr wrap="square" rtlCol="1">
                            <a:spAutoFit/>
                          </wps:bodyPr>
                        </wps:wsp>
                      </wpg:grpSp>
                    </wpg:wgp>
                  </a:graphicData>
                </a:graphic>
              </wp:inline>
            </w:drawing>
          </mc:Choice>
          <mc:Fallback>
            <w:pict>
              <v:group id="_x0000_s264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">
                <v:shape id="صورة 38" o:spid="_x0000_s264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mNa/LAAAA4wAAAA8AAABkcnMvZG93bnJldi54bWxEj0FrwkAUhO+F/oflFXqrmyaaSnQVEQu9&#10;lNZY8PrIPrPB7Ns0u43x33cLQo/DzHzDLNejbcVAvW8cK3ieJCCIK6cbrhV8HV6f5iB8QNbYOiYF&#10;V/KwXt3fLbHQ7sJ7GspQiwhhX6ACE0JXSOkrQxb9xHXE0Tu53mKIsq+l7vES4baVaZLk0mLDccFg&#10;R1tD1bn8sQqy3TDusu3Huz+a7vBd2k3j959KPT6MmwWIQGP4D9/ab1pBmrxM03yezXL4+xT/gFz9&#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TpjWvywAAAOMAAAAPAAAAAAAA&#10;AAAAAAAAAJ8CAABkcnMvZG93bnJldi54bWxQSwUGAAAAAAQABAD3AAAAlwMAAAAA&#10;">
                  <v:imagedata r:id="rId56" o:title=""/>
                </v:shape>
                <v:group id="مجموعة 39" o:spid="_x0000_s26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oZbOrL&#10;AAAA4wAAAA8AAAAAAAAAAAAAAAAAqgIAAGRycy9kb3ducmV2LnhtbFBLBQYAAAAABAAEAPoAAACi&#10;AwAAAAA=&#10;">
                  <v:group id="مجموعة 40" o:spid="_x0000_s26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bhviYyQAA&#10;AOMAAAAPAAAAAAAAAAAAAAAAAKoCAABkcnMvZG93bnJldi54bWxQSwUGAAAAAAQABAD6AAAAoAMA&#10;AAAA&#10;">
                    <v:group id="مجموعة 41" o:spid="_x0000_s26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dMpd&#10;A80AAADjAAAADwAAAAAAAAAAAAAAAACqAgAAZHJzL2Rvd25yZXYueG1sUEsFBgAAAAAEAAQA+gAA&#10;AKQDAAAAAA==&#10;">
                      <v:shape id="شكل حر 42" o:spid="_x0000_s26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ZLrsgA&#10;AADjAAAADwAAAGRycy9kb3ducmV2LnhtbESPTW7CMBCF95W4gzVI3RWbECUoYFCFWpVFN0APMIqn&#10;cSAep7EL6e3xohLLp/enb70dXSeuNITWs4b5TIEgrr1pudHwdXp/WYIIEdlg55k0/FGA7WbytMbK&#10;+Bsf6HqMjUgjHCrUYGPsKylDbclhmPmeOHnffnAYkxwaaQa8pXHXyUypQjpsOT1Y7Glnqb4cf50G&#10;o/I3l5cfJe1+Pq06z028LIzWz9PxdQUi0hgf4f/23mjIVJlnxXJRJIrElHhAb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Fkuu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rCx8wA&#10;AADjAAAADwAAAGRycy9kb3ducmV2LnhtbESPQUsDMRSE70L/Q3gFbzbpKtuyNi1VqIj2oK2018fm&#10;ubuYvCybtLv++6YgeBxm5htmsRqcFWfqQuNZw3SiQBCX3jRcafjab+7mIEJENmg9k4ZfCrBajm4W&#10;WBjf8yedd7ESCcKhQA11jG0hZShrchgmviVO3rfvHMYku0qaDvsEd1ZmSuXSYcNpocaWnmsqf3Yn&#10;p2H2sTn14SXfvz0d7LZR9rjO3lnr2/GwfgQRaYj/4b/2q9GQqdlDls/v8ylcP6U/IJc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7crCx8wAAADjAAAADwAAAAAAAAAAAAAAAACY&#10;AgAAZHJzL2Rvd25yZXYueG1sUEsFBgAAAAAEAAQA9QAAAJEDAAAAAA==&#10;" fillcolor="#168489" stroked="f" strokeweight="1pt">
                        <v:stroke joinstyle="miter"/>
                      </v:roundrect>
                    </v:group>
                    <v:oval id="شكل بيضاوي 44" o:spid="_x0000_s26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nOBMoA&#10;AADjAAAADwAAAGRycy9kb3ducmV2LnhtbESPUUvDMBSF3wX/Q7iCby5dlTpqsyGCOAQZS/0B1+a2&#10;qTY3tYlb/fdGGOzxcM75DqfazG4QB5pC71nBcpGBIG686blT8F4/36xAhIhscPBMCn4pwGZ9eVFh&#10;afyR93TQsRMJwqFEBTbGsZQyNJYchoUfiZPX+slhTHLqpJnwmOBukHmWFdJhz2nB4khPlpov/eMU&#10;6LnWu5e2k/5N29eP5af/dvutUtdX8+MDiEhzPIdP7a1RkGf3d3mxui1y+P+U/oBc/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t5zgTKAAAA4wAAAA8AAAAAAAAAAAAAAAAAmAIA&#10;AGRycy9kb3ducmV2LnhtbFBLBQYAAAAABAAEAPUAAACPAwAAAAA=&#10;" filled="f" strokecolor="#a5a5a5 [2092]" strokeweight="1pt">
                      <v:stroke joinstyle="miter"/>
                    </v:oval>
                  </v:group>
                  <v:shape id="مربع نص 41" o:spid="_x0000_s2656"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2JJckA&#10;AADjAAAADwAAAGRycy9kb3ducmV2LnhtbESPzU7DMBCE70i8g7VI3KjdFEIV6lYVP1IPXCjhvoqX&#10;OCJeR/HSpG+PkZA4jmbmG81mN4denWhMXWQLy4UBRdxE13FroX5/uVmDSoLssI9MFs6UYLe9vNhg&#10;5eLEb3Q6SqsyhFOFFrzIUGmdGk8B0yIOxNn7jGNAyXJstRtxyvDQ68KYUgfsOC94HOjRU/N1/A4W&#10;RNx+ea6fQzp8zK9PkzfNHdbWXl/N+wdQQrP8h//aB2ehMPe3RblelS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O2JJc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دور الذكاء الاصطناعي في صنع القرار وإدارة الحوكمة</w:t>
                          </w:r>
                        </w:p>
                      </w:txbxContent>
                    </v:textbox>
                  </v:shape>
                </v:group>
                <w10:wrap anchorx="page"/>
                <w10:anchorlock/>
              </v:group>
            </w:pict>
          </mc:Fallback>
        </mc:AlternateContent>
      </w:r>
    </w:p>
    <w:p w:rsidR="00B747A8"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ي</w:t>
      </w:r>
      <w:r w:rsidRPr="004800E1">
        <w:rPr>
          <w:rFonts w:ascii="Sakkal Majalla" w:hAnsi="Sakkal Majalla" w:cs="Sakkal Majalla" w:hint="cs"/>
          <w:sz w:val="32"/>
          <w:szCs w:val="32"/>
          <w:rtl/>
        </w:rPr>
        <w:t>ُ</w:t>
      </w:r>
      <w:r w:rsidRPr="004800E1">
        <w:rPr>
          <w:rFonts w:ascii="Sakkal Majalla" w:hAnsi="Sakkal Majalla" w:cs="Sakkal Majalla"/>
          <w:sz w:val="32"/>
          <w:szCs w:val="32"/>
          <w:rtl/>
        </w:rPr>
        <w:t>عد</w:t>
      </w:r>
      <w:r w:rsidRPr="004800E1">
        <w:rPr>
          <w:rFonts w:ascii="Sakkal Majalla" w:hAnsi="Sakkal Majalla" w:cs="Sakkal Majalla" w:hint="cs"/>
          <w:sz w:val="32"/>
          <w:szCs w:val="32"/>
          <w:rtl/>
        </w:rPr>
        <w:t>ّ</w:t>
      </w:r>
      <w:r w:rsidRPr="004800E1">
        <w:rPr>
          <w:rFonts w:ascii="Sakkal Majalla" w:hAnsi="Sakkal Majalla" w:cs="Sakkal Majalla"/>
          <w:sz w:val="32"/>
          <w:szCs w:val="32"/>
          <w:rtl/>
        </w:rPr>
        <w:t xml:space="preserve"> الذكاء الاصطناعي</w:t>
      </w:r>
      <w:r w:rsidRPr="004800E1">
        <w:rPr>
          <w:rFonts w:ascii="Sakkal Majalla" w:hAnsi="Sakkal Majalla" w:cs="Sakkal Majalla"/>
          <w:sz w:val="32"/>
          <w:szCs w:val="32"/>
        </w:rPr>
        <w:t xml:space="preserve"> (AI) </w:t>
      </w:r>
      <w:r w:rsidRPr="004800E1">
        <w:rPr>
          <w:rFonts w:ascii="Sakkal Majalla" w:hAnsi="Sakkal Majalla" w:cs="Sakkal Majalla"/>
          <w:sz w:val="32"/>
          <w:szCs w:val="32"/>
          <w:rtl/>
        </w:rPr>
        <w:t>من الأدوات القوية التي تحول طريقة صنع القرار وإدارة الحوكمة في المؤسسات. بفضل قدرته على تحليل البيانات بكفاءة، يسهم في تحسين الأداء والشفافية</w:t>
      </w:r>
      <w:r w:rsidRPr="004800E1">
        <w:rPr>
          <w:rFonts w:ascii="Sakkal Majalla" w:hAnsi="Sakkal Majalla" w:cs="Sakkal Majalla"/>
          <w:sz w:val="32"/>
          <w:szCs w:val="32"/>
        </w:rPr>
        <w:t>.</w:t>
      </w:r>
    </w:p>
    <w:p w:rsidR="00B747A8" w:rsidRDefault="00B747A8" w:rsidP="00716BE5">
      <w:pPr>
        <w:ind w:left="-330"/>
        <w:rPr>
          <w:rFonts w:ascii="Sakkal Majalla" w:hAnsi="Sakkal Majalla"/>
          <w:sz w:val="32"/>
          <w:szCs w:val="32"/>
          <w:rtl/>
        </w:rPr>
      </w:pPr>
      <w:r w:rsidRPr="00B747A8">
        <w:rPr>
          <w:rFonts w:ascii="Sakkal Majalla" w:hAnsi="Sakkal Majalla"/>
          <w:noProof/>
          <w:sz w:val="32"/>
          <w:szCs w:val="32"/>
        </w:rPr>
        <mc:AlternateContent>
          <mc:Choice Requires="wpg">
            <w:drawing>
              <wp:inline distT="0" distB="0" distL="0" distR="0" wp14:anchorId="682FDF0B" wp14:editId="4E749903">
                <wp:extent cx="5904100" cy="3753421"/>
                <wp:effectExtent l="95250" t="95250" r="116205" b="114300"/>
                <wp:docPr id="2074269651" name="Group 194"/>
                <wp:cNvGraphicFramePr/>
                <a:graphic xmlns:a="http://schemas.openxmlformats.org/drawingml/2006/main">
                  <a:graphicData uri="http://schemas.microsoft.com/office/word/2010/wordprocessingGroup">
                    <wpg:wgp>
                      <wpg:cNvGrpSpPr/>
                      <wpg:grpSpPr>
                        <a:xfrm>
                          <a:off x="0" y="0"/>
                          <a:ext cx="5904100" cy="3753421"/>
                          <a:chOff x="0" y="0"/>
                          <a:chExt cx="7600576" cy="4831922"/>
                        </a:xfrm>
                      </wpg:grpSpPr>
                      <wpg:grpSp>
                        <wpg:cNvPr id="2074269652" name="Group 2074269652"/>
                        <wpg:cNvGrpSpPr/>
                        <wpg:grpSpPr>
                          <a:xfrm>
                            <a:off x="5275677" y="0"/>
                            <a:ext cx="2324899" cy="2328142"/>
                            <a:chOff x="5275677" y="0"/>
                            <a:chExt cx="2324899" cy="2328142"/>
                          </a:xfrm>
                        </wpg:grpSpPr>
                        <wps:wsp>
                          <wps:cNvPr id="2074269653" name="Oval 2074269653"/>
                          <wps:cNvSpPr/>
                          <wps:spPr>
                            <a:xfrm>
                              <a:off x="5760731" y="454272"/>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54" name="Freeform: Shape 2074269654"/>
                          <wps:cNvSpPr/>
                          <wps:spPr>
                            <a:xfrm>
                              <a:off x="5275677"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55" name="TextBox 172"/>
                          <wps:cNvSpPr txBox="1"/>
                          <wps:spPr>
                            <a:xfrm>
                              <a:off x="6599025" y="1386555"/>
                              <a:ext cx="847017" cy="760238"/>
                            </a:xfrm>
                            <a:prstGeom prst="rect">
                              <a:avLst/>
                            </a:prstGeom>
                            <a:noFill/>
                          </wps:spPr>
                          <wps:txbx>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01</w:t>
                                </w:r>
                              </w:p>
                            </w:txbxContent>
                          </wps:txbx>
                          <wps:bodyPr wrap="square" lIns="108000" rIns="108000" rtlCol="0">
                            <a:spAutoFit/>
                          </wps:bodyPr>
                        </wps:wsp>
                        <wps:wsp>
                          <wps:cNvPr id="2074269656" name="TextBox 173"/>
                          <wps:cNvSpPr txBox="1"/>
                          <wps:spPr>
                            <a:xfrm>
                              <a:off x="5487711" y="629815"/>
                              <a:ext cx="1674158" cy="855063"/>
                            </a:xfrm>
                            <a:prstGeom prst="rect">
                              <a:avLst/>
                            </a:prstGeom>
                            <a:noFill/>
                          </wps:spPr>
                          <wps:txbx>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تحليل البيانات الضخمة</w:t>
                                </w:r>
                              </w:p>
                            </w:txbxContent>
                          </wps:txbx>
                          <wps:bodyPr wrap="square">
                            <a:spAutoFit/>
                          </wps:bodyPr>
                        </wps:wsp>
                      </wpg:grpSp>
                      <wpg:grpSp>
                        <wpg:cNvPr id="2074269657" name="Group 2074269657"/>
                        <wpg:cNvGrpSpPr/>
                        <wpg:grpSpPr>
                          <a:xfrm>
                            <a:off x="2678228" y="0"/>
                            <a:ext cx="2324899" cy="2328142"/>
                            <a:chOff x="2678228" y="0"/>
                            <a:chExt cx="2324899" cy="2328142"/>
                          </a:xfrm>
                        </wpg:grpSpPr>
                        <wps:wsp>
                          <wps:cNvPr id="2074269658" name="Oval 2074269658"/>
                          <wps:cNvSpPr/>
                          <wps:spPr>
                            <a:xfrm>
                              <a:off x="3163282" y="454272"/>
                              <a:ext cx="1739890" cy="1739890"/>
                            </a:xfrm>
                            <a:prstGeom prst="ellipse">
                              <a:avLst/>
                            </a:prstGeom>
                            <a:solidFill>
                              <a:srgbClr val="50A3A7"/>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59" name="Freeform: Shape 2074269659"/>
                          <wps:cNvSpPr/>
                          <wps:spPr>
                            <a:xfrm>
                              <a:off x="2678228"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60" name="TextBox 177"/>
                          <wps:cNvSpPr txBox="1"/>
                          <wps:spPr>
                            <a:xfrm>
                              <a:off x="4002329" y="1386555"/>
                              <a:ext cx="847017" cy="760238"/>
                            </a:xfrm>
                            <a:prstGeom prst="rect">
                              <a:avLst/>
                            </a:prstGeom>
                            <a:noFill/>
                          </wps:spPr>
                          <wps:txbx>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02</w:t>
                                </w:r>
                              </w:p>
                            </w:txbxContent>
                          </wps:txbx>
                          <wps:bodyPr wrap="square" lIns="108000" rIns="108000" rtlCol="0">
                            <a:spAutoFit/>
                          </wps:bodyPr>
                        </wps:wsp>
                        <wps:wsp>
                          <wps:cNvPr id="2074269661" name="TextBox 178"/>
                          <wps:cNvSpPr txBox="1"/>
                          <wps:spPr>
                            <a:xfrm>
                              <a:off x="2767846" y="629815"/>
                              <a:ext cx="1886698" cy="855063"/>
                            </a:xfrm>
                            <a:prstGeom prst="rect">
                              <a:avLst/>
                            </a:prstGeom>
                            <a:noFill/>
                          </wps:spPr>
                          <wps:txbx>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اتخاذ القرارات المستنيرة</w:t>
                                </w:r>
                              </w:p>
                            </w:txbxContent>
                          </wps:txbx>
                          <wps:bodyPr wrap="square">
                            <a:spAutoFit/>
                          </wps:bodyPr>
                        </wps:wsp>
                      </wpg:grpSp>
                      <wpg:grpSp>
                        <wpg:cNvPr id="2074269662" name="Group 2074269662"/>
                        <wpg:cNvGrpSpPr/>
                        <wpg:grpSpPr>
                          <a:xfrm>
                            <a:off x="0" y="0"/>
                            <a:ext cx="2324899" cy="2328142"/>
                            <a:chOff x="0" y="0"/>
                            <a:chExt cx="2324899" cy="2328142"/>
                          </a:xfrm>
                        </wpg:grpSpPr>
                        <wps:wsp>
                          <wps:cNvPr id="2074269663" name="Oval 2074269663"/>
                          <wps:cNvSpPr/>
                          <wps:spPr>
                            <a:xfrm>
                              <a:off x="485054" y="454272"/>
                              <a:ext cx="1739890" cy="1739890"/>
                            </a:xfrm>
                            <a:prstGeom prst="ellipse">
                              <a:avLst/>
                            </a:prstGeom>
                            <a:solidFill>
                              <a:srgbClr val="F8DE7E"/>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64" name="Freeform: Shape 2074269664"/>
                          <wps:cNvSpPr/>
                          <wps:spPr>
                            <a:xfrm>
                              <a:off x="0"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65" name="TextBox 182"/>
                          <wps:cNvSpPr txBox="1"/>
                          <wps:spPr>
                            <a:xfrm>
                              <a:off x="1324788" y="1386555"/>
                              <a:ext cx="847018" cy="760238"/>
                            </a:xfrm>
                            <a:prstGeom prst="rect">
                              <a:avLst/>
                            </a:prstGeom>
                            <a:noFill/>
                          </wps:spPr>
                          <wps:txbx>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03</w:t>
                                </w:r>
                              </w:p>
                            </w:txbxContent>
                          </wps:txbx>
                          <wps:bodyPr wrap="square" lIns="108000" rIns="108000" rtlCol="0">
                            <a:spAutoFit/>
                          </wps:bodyPr>
                        </wps:wsp>
                        <wps:wsp>
                          <wps:cNvPr id="2074269666" name="TextBox 183"/>
                          <wps:cNvSpPr txBox="1"/>
                          <wps:spPr>
                            <a:xfrm>
                              <a:off x="132668" y="629815"/>
                              <a:ext cx="1886698" cy="855063"/>
                            </a:xfrm>
                            <a:prstGeom prst="rect">
                              <a:avLst/>
                            </a:prstGeom>
                            <a:noFill/>
                          </wps:spPr>
                          <wps:txbx>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تحسين الكفاءة التشغيلية</w:t>
                                </w:r>
                              </w:p>
                            </w:txbxContent>
                          </wps:txbx>
                          <wps:bodyPr wrap="square">
                            <a:spAutoFit/>
                          </wps:bodyPr>
                        </wps:wsp>
                      </wpg:grpSp>
                      <wpg:grpSp>
                        <wpg:cNvPr id="2074269667" name="Group 2074269667"/>
                        <wpg:cNvGrpSpPr/>
                        <wpg:grpSpPr>
                          <a:xfrm>
                            <a:off x="4272091" y="2502484"/>
                            <a:ext cx="2324899" cy="2328142"/>
                            <a:chOff x="4272091" y="2502484"/>
                            <a:chExt cx="2324899" cy="2328142"/>
                          </a:xfrm>
                        </wpg:grpSpPr>
                        <wps:wsp>
                          <wps:cNvPr id="2074269668" name="Oval 2074269668"/>
                          <wps:cNvSpPr/>
                          <wps:spPr>
                            <a:xfrm>
                              <a:off x="4757145" y="2956756"/>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69" name="Freeform: Shape 2074269669"/>
                          <wps:cNvSpPr/>
                          <wps:spPr>
                            <a:xfrm>
                              <a:off x="4272091" y="2502484"/>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70" name="TextBox 187"/>
                          <wps:cNvSpPr txBox="1"/>
                          <wps:spPr>
                            <a:xfrm>
                              <a:off x="5595784" y="3888450"/>
                              <a:ext cx="847835" cy="760238"/>
                            </a:xfrm>
                            <a:prstGeom prst="rect">
                              <a:avLst/>
                            </a:prstGeom>
                            <a:noFill/>
                          </wps:spPr>
                          <wps:txbx>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04</w:t>
                                </w:r>
                              </w:p>
                            </w:txbxContent>
                          </wps:txbx>
                          <wps:bodyPr wrap="square" lIns="108000" rIns="108000" rtlCol="0">
                            <a:spAutoFit/>
                          </wps:bodyPr>
                        </wps:wsp>
                        <wps:wsp>
                          <wps:cNvPr id="2074269671" name="TextBox 188"/>
                          <wps:cNvSpPr txBox="1"/>
                          <wps:spPr>
                            <a:xfrm>
                              <a:off x="4331991" y="3148056"/>
                              <a:ext cx="1886698" cy="855063"/>
                            </a:xfrm>
                            <a:prstGeom prst="rect">
                              <a:avLst/>
                            </a:prstGeom>
                            <a:noFill/>
                          </wps:spPr>
                          <wps:txbx>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الشفافية والمساءلة</w:t>
                                </w:r>
                              </w:p>
                            </w:txbxContent>
                          </wps:txbx>
                          <wps:bodyPr wrap="square">
                            <a:spAutoFit/>
                          </wps:bodyPr>
                        </wps:wsp>
                      </wpg:grpSp>
                      <wpg:grpSp>
                        <wpg:cNvPr id="2074269672" name="Group 2074269672"/>
                        <wpg:cNvGrpSpPr/>
                        <wpg:grpSpPr>
                          <a:xfrm>
                            <a:off x="1562093" y="2503780"/>
                            <a:ext cx="2324899" cy="2328142"/>
                            <a:chOff x="1562093" y="2503780"/>
                            <a:chExt cx="2324899" cy="2328142"/>
                          </a:xfrm>
                        </wpg:grpSpPr>
                        <wps:wsp>
                          <wps:cNvPr id="2074269673" name="Oval 2074269673"/>
                          <wps:cNvSpPr/>
                          <wps:spPr>
                            <a:xfrm>
                              <a:off x="2047147" y="2958052"/>
                              <a:ext cx="1739890" cy="1739890"/>
                            </a:xfrm>
                            <a:prstGeom prst="ellipse">
                              <a:avLst/>
                            </a:prstGeom>
                            <a:solidFill>
                              <a:srgbClr val="F8DE7E"/>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74" name="Freeform: Shape 2074269674"/>
                          <wps:cNvSpPr/>
                          <wps:spPr>
                            <a:xfrm>
                              <a:off x="1562093" y="250378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75" name="TextBox 192"/>
                          <wps:cNvSpPr txBox="1"/>
                          <wps:spPr>
                            <a:xfrm>
                              <a:off x="2886481" y="3890076"/>
                              <a:ext cx="846200" cy="760238"/>
                            </a:xfrm>
                            <a:prstGeom prst="rect">
                              <a:avLst/>
                            </a:prstGeom>
                            <a:noFill/>
                          </wps:spPr>
                          <wps:txbx>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05</w:t>
                                </w:r>
                              </w:p>
                            </w:txbxContent>
                          </wps:txbx>
                          <wps:bodyPr wrap="square" lIns="108000" rIns="108000" rtlCol="0">
                            <a:spAutoFit/>
                          </wps:bodyPr>
                        </wps:wsp>
                        <wps:wsp>
                          <wps:cNvPr id="2074269676" name="TextBox 193"/>
                          <wps:cNvSpPr txBox="1"/>
                          <wps:spPr>
                            <a:xfrm>
                              <a:off x="1661907" y="3334592"/>
                              <a:ext cx="1886698" cy="486389"/>
                            </a:xfrm>
                            <a:prstGeom prst="rect">
                              <a:avLst/>
                            </a:prstGeom>
                            <a:noFill/>
                          </wps:spPr>
                          <wps:txbx>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والحلول</w:t>
                                </w:r>
                              </w:p>
                            </w:txbxContent>
                          </wps:txbx>
                          <wps:bodyPr wrap="square">
                            <a:spAutoFit/>
                          </wps:bodyPr>
                        </wps:wsp>
                      </wpg:grpSp>
                    </wpg:wgp>
                  </a:graphicData>
                </a:graphic>
              </wp:inline>
            </w:drawing>
          </mc:Choice>
          <mc:Fallback>
            <w:pict>
              <v:group id="Group 194" o:spid="_x0000_s2657" style="width:464.9pt;height:295.55pt;mso-position-horizontal-relative:char;mso-position-vertical-relative:line" coordsize="76005,48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">
                <v:group id="Group 2074269652" o:spid="_x0000_s2658" style="position:absolute;left:52756;width:23249;height:23281" coordorigin="52756"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25dP&#10;zAAAAOMAAAAPAAAAAAAAAAAAAAAAAKoCAABkcnMvZG93bnJldi54bWxQSwUGAAAAAAQABAD6AAAA&#10;owMAAAAA&#10;">
                  <v:oval id="Oval 2074269653" o:spid="_x0000_s2659" style="position:absolute;left:57607;top:4542;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EhssA&#10;AADjAAAADwAAAGRycy9kb3ducmV2LnhtbESPT2vCQBTE7wW/w/IKXopuTGrU1FVCoVJ78w/2+si+&#10;JsHs25DdxvTbu4VCj8PM/IZZbwfTiJ46V1tWMJtGIIgLq2suFZxPb5MlCOeRNTaWScEPOdhuRg9r&#10;zLS98YH6oy9FgLDLUEHlfZtJ6YqKDLqpbYmD92U7gz7IrpS6w1uAm0bGUZRKgzWHhQpbeq2ouB6/&#10;jYJkf7jEtv+UyareL59wlyN+5EqNH4f8BYSnwf+H/9rvWkEcLZ7jdJXOE/j9FP6A3Nw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C8SGywAAAOMAAAAPAAAAAAAAAAAAAAAAAJgC&#10;AABkcnMvZG93bnJldi54bWxQSwUGAAAAAAQABAD1AAAAkAMAAAAA&#10;" fillcolor="#14757a" stroked="f" strokeweight="1pt">
                    <v:stroke joinstyle="miter"/>
                    <v:shadow on="t" type="perspective" color="black" opacity="26214f" offset="0,0" matrix="66847f,,,66847f"/>
                  </v:oval>
                  <v:shape id="Freeform: Shape 2074269654" o:spid="_x0000_s2660" style="position:absolute;left:52756;width:23249;height:23281;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cLcoA&#10;AADjAAAADwAAAGRycy9kb3ducmV2LnhtbESP0WrCQBRE3wv+w3IF3+qmwURNXaWKgk+CaT/gkr1N&#10;0mbvptlVo1/vCkIfh5kzwyxWvWnEmTpXW1bwNo5AEBdW11wq+Prcvc5AOI+ssbFMCq7kYLUcvCww&#10;0/bCRzrnvhShhF2GCirv20xKV1Rk0I1tSxy8b9sZ9EF2pdQdXkK5aWQcRak0WHNYqLClTUXFb34y&#10;CuL52tG2JfMT76fHzW2W5Ie/RKnRsP94B+Gp9//hJ73XgYumkzidp8kEHp/CH5DL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PlXC3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72" o:spid="_x0000_s2661" type="#_x0000_t202" style="position:absolute;left:65990;top:13865;width:8470;height:7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Z5as0A&#10;AADjAAAADwAAAGRycy9kb3ducmV2LnhtbESPQUvDQBSE74L/YXlCb3bT0KY2dltKSyAopRilenxk&#10;n0ls9m3Irm38911B8DjMzDfMcj2YVpypd41lBZNxBIK4tLrhSsHba3b/AMJ5ZI2tZVLwQw7Wq9ub&#10;JabaXviFzoWvRICwS1FB7X2XSunKmgy6se2Ig/dpe4M+yL6SusdLgJtWxlGUSIMNh4UaO9rWVJ6K&#10;b6PgPc82p+Ph+DzJaL/9ePrSOe8WSo3uhs0jCE+D/w//tXOtII7m0zhZJLMZ/H4Kf0Cur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BM2eWrNAAAA4wAAAA8AAAAAAAAAAAAAAAAA&#10;mAIAAGRycy9kb3ducmV2LnhtbFBLBQYAAAAABAAEAPUAAACSAwAAAAA=&#10;" filled="f" stroked="f">
                    <v:textbox style="mso-fit-shape-to-text:t" inset="3mm,,3mm">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01</w:t>
                          </w:r>
                        </w:p>
                      </w:txbxContent>
                    </v:textbox>
                  </v:shape>
                  <v:shape id="TextBox 173" o:spid="_x0000_s2662" type="#_x0000_t202" style="position:absolute;left:54877;top:6298;width:16741;height:8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O4PckA&#10;AADjAAAADwAAAGRycy9kb3ducmV2LnhtbESPzU7DMBCE70i8g7VI3KjdiAYIdauKH6kHLi3hvoqX&#10;OCJeR/HSpG+PkZA4jmbmG816O4denWhMXWQLy4UBRdxE13FroX5/vbkHlQTZYR+ZLJwpwXZzebHG&#10;ysWJD3Q6SqsyhFOFFrzIUGmdGk8B0yIOxNn7jGNAyXJstRtxyvDQ68KYUgfsOC94HOjJU/N1/A4W&#10;RNxuea5fQtp/zG/PkzfNCmtrr6/m3SMooVn+w3/tvbNQmLvbonwoVy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0O4PckAAADjAAAADwAAAAAAAAAAAAAAAACYAgAA&#10;ZHJzL2Rvd25yZXYueG1sUEsFBgAAAAAEAAQA9QAAAI4DAAAAAA==&#10;" filled="f" stroked="f">
                    <v:textbox style="mso-fit-shape-to-text:t">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تحليل البيانات الضخمة</w:t>
                          </w:r>
                        </w:p>
                      </w:txbxContent>
                    </v:textbox>
                  </v:shape>
                </v:group>
                <v:group id="Group 2074269657" o:spid="_x0000_s2663" style="position:absolute;left:26782;width:23249;height:23281" coordorigin="26782"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rDTX&#10;zAAAAOMAAAAPAAAAAAAAAAAAAAAAAKoCAABkcnMvZG93bnJldi54bWxQSwUGAAAAAAQABAD6AAAA&#10;owMAAAAA&#10;">
                  <v:oval id="Oval 2074269658" o:spid="_x0000_s2664" style="position:absolute;left:31632;top:4542;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ACMoA&#10;AADjAAAADwAAAGRycy9kb3ducmV2LnhtbERPy2rCQBTdC/7DcIVupE4MGmt0lD4olIILU6nbS+aa&#10;RDN3QmZqYr++sxC6PJz3etubWlypdZVlBdNJBII4t7riQsHh6/3xCYTzyBpry6TgRg62m+Fgjam2&#10;He/pmvlChBB2KSoovW9SKV1ekkE3sQ1x4E62NegDbAupW+xCuKllHEWJNFhxaCixodeS8kv2YxQk&#10;x+Vplr19j2/VSy933f78ebj8KvUw6p9XIDz1/l98d39oBXG0mMXJMpmH0eFT+ANy8w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HkAAjKAAAA4wAAAA8AAAAAAAAAAAAAAAAAmAIA&#10;AGRycy9kb3ducmV2LnhtbFBLBQYAAAAABAAEAPUAAACPAwAAAAA=&#10;" fillcolor="#50a3a7" stroked="f" strokeweight="1pt">
                    <v:stroke joinstyle="miter"/>
                    <v:shadow on="t" type="perspective" color="black" opacity="26214f" offset="0,0" matrix="66847f,,,66847f"/>
                  </v:oval>
                  <v:shape id="Freeform: Shape 2074269659" o:spid="_x0000_s2665" style="position:absolute;left:26782;width:23249;height:23281;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Tzs8oA&#10;AADjAAAADwAAAGRycy9kb3ducmV2LnhtbESP0WrCQBRE3wX/YblC33RjMNGkrtJKCz4VTPsBl+xt&#10;Es3ejdlVU7/eLRT6OMycGWa9HUwrrtS7xrKC+SwCQVxa3XCl4OvzfboC4TyyxtYyKfghB9vNeLTG&#10;XNsbH+ha+EqEEnY5Kqi973IpXVmTQTezHXHwvm1v0AfZV1L3eAvlppVxFKXSYMNhocaOdjWVp+Ji&#10;FMTZq6O3jswx3i8Pu/sqKT7OiVJPk+HlGYSnwf+H/+i9Dly0XMRpliYZ/H4Kf0BuH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3k87P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77" o:spid="_x0000_s2666" type="#_x0000_t202" style="position:absolute;left:40023;top:13865;width:8470;height:7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0QT8oA&#10;AADjAAAADwAAAGRycy9kb3ducmV2LnhtbESPzWrCQBSF94LvMNyCO50YSlqjo4glEFpKqRV1ecnc&#10;JtHMnZAZNX37zkJweTh/fItVbxpxpc7VlhVMJxEI4sLqmksFu59s/ArCeWSNjWVS8EcOVsvhYIGp&#10;tjf+puvWlyKMsEtRQeV9m0rpiooMuoltiYP3azuDPsiulLrDWxg3jYyjKJEGaw4PFba0qag4by9G&#10;wSHP1uf91/5jmtHn5vh+0jm/zZQaPfXrOQhPvX+E7+1cK4ijl+c4mSVJoAhMgQfk8h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0tEE/KAAAA4wAAAA8AAAAAAAAAAAAAAAAAmAIA&#10;AGRycy9kb3ducmV2LnhtbFBLBQYAAAAABAAEAPUAAACPAwAAAAA=&#10;" filled="f" stroked="f">
                    <v:textbox style="mso-fit-shape-to-text:t" inset="3mm,,3mm">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02</w:t>
                          </w:r>
                        </w:p>
                      </w:txbxContent>
                    </v:textbox>
                  </v:shape>
                  <v:shape id="TextBox 178" o:spid="_x0000_s2667" type="#_x0000_t202" style="position:absolute;left:27678;top:6298;width:18867;height:8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bq9MgA&#10;AADjAAAADwAAAGRycy9kb3ducmV2LnhtbESPT0vEMBTE74LfITzBm5u0aNW62WXxD+zBi2u9P5pn&#10;U2xeSvPcdr+9EQSPw8z8hllvlzCoI02pj2yhWBlQxG10PXcWmveXqztQSZAdDpHJwokSbDfnZ2us&#10;XZz5jY4H6VSGcKrRghcZa61T6ylgWsWROHufcQooWU6ddhPOGR4GXRpT6YA95wWPIz16ar8O38GC&#10;iNsVp+Y5pP3H8vo0e9PeYGPt5cWyewAltMh/+K+9dxZKc3tdVvdVVcDvp/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xur0yAAAAOMAAAAPAAAAAAAAAAAAAAAAAJgCAABk&#10;cnMvZG93bnJldi54bWxQSwUGAAAAAAQABAD1AAAAjQMAAAAA&#10;" filled="f" stroked="f">
                    <v:textbox style="mso-fit-shape-to-text:t">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اتخاذ القرارات المستنيرة</w:t>
                          </w:r>
                        </w:p>
                      </w:txbxContent>
                    </v:textbox>
                  </v:shape>
                </v:group>
                <v:group id="Group 2074269662" o:spid="_x0000_s2668" style="position:absolute;width:23248;height:23281"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t13y&#10;zAAAAOMAAAAPAAAAAAAAAAAAAAAAAKoCAABkcnMvZG93bnJldi54bWxQSwUGAAAAAAQABAD6AAAA&#10;owMAAAAA&#10;">
                  <v:oval id="Oval 2074269663" o:spid="_x0000_s2669" style="position:absolute;left:4850;top:4542;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V7ycoA&#10;AADjAAAADwAAAGRycy9kb3ducmV2LnhtbESP0WrCQBRE3wv9h+UW+qa7ppJq6ipSKFURSpN8wCV7&#10;TYLZuyG71fj33YLQx2FmzjCrzWg7caHBt441zKYKBHHlTMu1hrL4mCxA+IBssHNMGm7kYbN+fFhh&#10;ZtyVv+mSh1pECPsMNTQh9JmUvmrIop+6njh6JzdYDFEOtTQDXiPcdjJRKpUWW44LDfb03lB1zn+s&#10;hu3+i5SbFfsDft445OXisJRHrZ+fxu0biEBj+A/f2zujIVGv8yRdpukL/H2Kf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fVe8nKAAAA4wAAAA8AAAAAAAAAAAAAAAAAmAIA&#10;AGRycy9kb3ducmV2LnhtbFBLBQYAAAAABAAEAPUAAACPAwAAAAA=&#10;" fillcolor="#f8de7e" stroked="f" strokeweight="1pt">
                    <v:stroke joinstyle="miter"/>
                    <v:shadow on="t" type="perspective" color="black" opacity="26214f" offset="0,0" matrix="66847f,,,66847f"/>
                  </v:oval>
                  <v:shape id="Freeform: Shape 2074269664" o:spid="_x0000_s2670" style="position:absolute;width:23248;height:23281;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mWkMoA&#10;AADjAAAADwAAAGRycy9kb3ducmV2LnhtbESP0WrCQBRE3wv9h+UW+tZsDBo1ZiNWWvBJMO0HXLK3&#10;STR7N2a3mvbru4LQx2HmzDD5ejSduNDgWssKJlEMgriyuuVawefH+8sChPPIGjvLpOCHHKyLx4cc&#10;M22vfKBL6WsRSthlqKDxvs+kdFVDBl1ke+LgfdnBoA9yqKUe8BrKTSeTOE6lwZbDQoM9bRuqTuW3&#10;UZAsXx299WSOyW5+2P4uZuX+PFPq+WncrEB4Gv1/+E7vdODi+TRJl2k6hdun8Adk8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2JlpD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82" o:spid="_x0000_s2671" type="#_x0000_t202" style="position:absolute;left:13247;top:13865;width:8471;height:7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qz180A&#10;AADjAAAADwAAAGRycy9kb3ducmV2LnhtbESP3WrCQBSE7wt9h+UUelc3hppq6ipiCQRLKf6gXh6y&#10;p0lq9mzIrpq+vVso9HKYmW+Y6bw3jbhQ52rLCoaDCARxYXXNpYLdNnsag3AeWWNjmRT8kIP57P5u&#10;iqm2V17TZeNLESDsUlRQed+mUrqiIoNuYFvi4H3ZzqAPsiul7vAa4KaRcRQl0mDNYaHClpYVFafN&#10;2Sg45NnitP/cvw8z+lgeV98657eJUo8P/eIVhKfe/4f/2rlWEEcvz3EySZIR/H4Kf0DOb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N1as9fNAAAA4wAAAA8AAAAAAAAAAAAAAAAA&#10;mAIAAGRycy9kb3ducmV2LnhtbFBLBQYAAAAABAAEAPUAAACSAwAAAAA=&#10;" filled="f" stroked="f">
                    <v:textbox style="mso-fit-shape-to-text:t" inset="3mm,,3mm">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03</w:t>
                          </w:r>
                        </w:p>
                      </w:txbxContent>
                    </v:textbox>
                  </v:shape>
                  <v:shape id="TextBox 183" o:spid="_x0000_s2672" type="#_x0000_t202" style="position:absolute;left:1326;top:6298;width:18867;height:8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9ygMkA&#10;AADjAAAADwAAAGRycy9kb3ducmV2LnhtbESPQUsDMRSE70L/Q3gFbzbpotGuTUupCj14sW7vj81z&#10;s3STLJtnd/vvjSB4HGbmG2a9nXwnLjSkNgYDy4UCQaGOtg2Ngerz7e4JRGIMFrsYyMCVEmw3s5s1&#10;ljaO4YMuR25EhoRUogHH3JdSptqRx7SIPYXsfcXBI2c5NNIOOGa472ShlJYe25AXHPa0d1Sfj9/e&#10;ALPdLa/Vq0+H0/T+MjpVP2BlzO182j2DYJr4P/zXPlgDhXq8L/RKaw2/n/If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S9ygMkAAADjAAAADwAAAAAAAAAAAAAAAACYAgAA&#10;ZHJzL2Rvd25yZXYueG1sUEsFBgAAAAAEAAQA9QAAAI4DAAAAAA==&#10;" filled="f" stroked="f">
                    <v:textbox style="mso-fit-shape-to-text:t">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تحسين الكفاءة التشغيلية</w:t>
                          </w:r>
                        </w:p>
                      </w:txbxContent>
                    </v:textbox>
                  </v:shape>
                </v:group>
                <v:group id="Group 2074269667" o:spid="_x0000_s2673" style="position:absolute;left:42720;top:25024;width:23249;height:23282" coordorigin="42720,25024"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IcD+&#10;as0AAADjAAAADwAAAAAAAAAAAAAAAACqAgAAZHJzL2Rvd25yZXYueG1sUEsFBgAAAAAEAAQA+gAA&#10;AKQDAAAAAA==&#10;">
                  <v:oval id="Oval 2074269668" o:spid="_x0000_s2674" style="position:absolute;left:47571;top:29567;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OcSscA&#10;AADjAAAADwAAAGRycy9kb3ducmV2LnhtbERPTWvCQBC9F/wPywheSt0YS9ToKkGoVG/R0l6H7JgE&#10;s7Mhu43x33cPBY+P973ZDaYRPXWutqxgNo1AEBdW11wq+Lp8vC1BOI+ssbFMCh7kYLcdvWww1fbO&#10;OfVnX4oQwi5FBZX3bSqlKyoy6Ka2JQ7c1XYGfYBdKXWH9xBuGhlHUSIN1hwaKmxpX1FxO/8aBfNj&#10;/h3b/kfOV/Vx+YqHDPGUKTUZD9kahKfBP8X/7k+tII4W73GySpIwOnwKf0B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3DnErHAAAA4wAAAA8AAAAAAAAAAAAAAAAAmAIAAGRy&#10;cy9kb3ducmV2LnhtbFBLBQYAAAAABAAEAPUAAACMAwAAAAA=&#10;" fillcolor="#14757a" stroked="f" strokeweight="1pt">
                    <v:stroke joinstyle="miter"/>
                    <v:shadow on="t" type="perspective" color="black" opacity="26214f" offset="0,0" matrix="66847f,,,66847f"/>
                  </v:oval>
                  <v:shape id="Freeform: Shape 2074269669" o:spid="_x0000_s2675" style="position:absolute;left:42720;top:25024;width:23249;height:23282;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g5DsoA&#10;AADjAAAADwAAAGRycy9kb3ducmV2LnhtbESP0WrCQBRE3wX/YbmCb7ox1GjSrNKKgk8F037AJXub&#10;pM3ejdltjP36bqHQx2HmzDD5fjStGKh3jWUFq2UEgri0uuFKwdvrabEF4TyyxtYyKbiTg/1uOskx&#10;0/bGFxoKX4lQwi5DBbX3XSalK2sy6Ja2Iw7eu+0N+iD7Suoeb6HctDKOokQabDgs1NjRoabys/gy&#10;CuL02dGxI/MRnzeXw/d2Xbxc10rNZ+PTIwhPo/8P/9FnHbho8xAnaZKk8Psp/AG5+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OIOQ7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87" o:spid="_x0000_s2676" type="#_x0000_t202" style="position:absolute;left:55957;top:38884;width:8479;height:7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SGkssA&#10;AADjAAAADwAAAGRycy9kb3ducmV2LnhtbESPzWrCQBSF94LvMFyhuzoxlKipo4glECpFtEVdXjK3&#10;SWrmTshMNb59Z1FweTh/fItVbxpxpc7VlhVMxhEI4sLqmksFX5/Z8wyE88gaG8uk4E4OVsvhYIGp&#10;tjfe0/XgSxFG2KWooPK+TaV0RUUG3di2xMH7tp1BH2RXSt3hLYybRsZRlEiDNYeHClvaVFRcDr9G&#10;wSnP1pfj7ridZPSxOb//6Jzf5ko9jfr1KwhPvX+E/9u5VhBH05c4mSfTQBGYAg/I5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I9IaSywAAAOMAAAAPAAAAAAAAAAAAAAAAAJgC&#10;AABkcnMvZG93bnJldi54bWxQSwUGAAAAAAQABAD1AAAAkAMAAAAA&#10;" filled="f" stroked="f">
                    <v:textbox style="mso-fit-shape-to-text:t" inset="3mm,,3mm">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04</w:t>
                          </w:r>
                        </w:p>
                      </w:txbxContent>
                    </v:textbox>
                  </v:shape>
                  <v:shape id="TextBox 188" o:spid="_x0000_s2677" type="#_x0000_t202" style="position:absolute;left:43319;top:31480;width:18867;height:8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98KckA&#10;AADjAAAADwAAAGRycy9kb3ducmV2LnhtbESPzWrDMBCE74W+g9hAb41k0zqpEyWE/kAOvSRx74u1&#10;sUyslbHU2Hn7qlDocZiZb5j1dnKduNIQWs8asrkCQVx703KjoTp9PC5BhIhssPNMGm4UYLu5v1tj&#10;afzIB7oeYyMShEOJGmyMfSllqC05DHPfEyfv7AeHMcmhkWbAMcFdJ3OlCumw5bRgsadXS/Xl+O00&#10;xGh22a16d2H/NX2+jVbVz1hp/TCbdisQkab4H/5r742GXC2e8uKlWGTw+yn9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x98KckAAADjAAAADwAAAAAAAAAAAAAAAACYAgAA&#10;ZHJzL2Rvd25yZXYueG1sUEsFBgAAAAAEAAQA9QAAAI4DAAAAAA==&#10;" filled="f" stroked="f">
                    <v:textbox style="mso-fit-shape-to-text:t">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الشفافية والمساءلة</w:t>
                          </w:r>
                        </w:p>
                      </w:txbxContent>
                    </v:textbox>
                  </v:shape>
                </v:group>
                <v:group id="Group 2074269672" o:spid="_x0000_s2678" style="position:absolute;left:15620;top:25037;width:23249;height:23282" coordorigin="15620,25037" coordsize="23248,2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tG7L&#10;L80AAADjAAAADwAAAAAAAAAAAAAAAACqAgAAZHJzL2Rvd25yZXYueG1sUEsFBgAAAAAEAAQA+gAA&#10;AKQDAAAAAA==&#10;">
                  <v:oval id="Oval 2074269673" o:spid="_x0000_s2679" style="position:absolute;left:20471;top:29580;width:17399;height:173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ztFMkA&#10;AADjAAAADwAAAGRycy9kb3ducmV2LnhtbESP0WrCQBRE3wv+w3ILfau7phI1uooIpVUEMfoBl+w1&#10;Cc3eDdmtxr93CwUfh5k5wyxWvW3ElTpfO9YwGioQxIUzNZcazqfP9ykIH5ANNo5Jw508rJaDlwVm&#10;xt34SNc8lCJC2GeooQqhzaT0RUUW/dC1xNG7uM5iiLIrpenwFuG2kYlSqbRYc1yosKVNRcVP/ms1&#10;rLcHUm502u7w684hP093M7nX+u21X89BBOrDM/zf/jYaEjUZJ+ksnXzA36f4B+Ty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gztFMkAAADjAAAADwAAAAAAAAAAAAAAAACYAgAA&#10;ZHJzL2Rvd25yZXYueG1sUEsFBgAAAAAEAAQA9QAAAI4DAAAAAA==&#10;" fillcolor="#f8de7e" stroked="f" strokeweight="1pt">
                    <v:stroke joinstyle="miter"/>
                    <v:shadow on="t" type="perspective" color="black" opacity="26214f" offset="0,0" matrix="66847f,,,66847f"/>
                  </v:oval>
                  <v:shape id="Freeform: Shape 2074269674" o:spid="_x0000_s2680" style="position:absolute;left:15620;top:25037;width:23249;height:23282;visibility:visible;mso-wrap-style:square;v-text-anchor:middle" coordsize="2324899,232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ATcoA&#10;AADjAAAADwAAAGRycy9kb3ducmV2LnhtbESP0WrCQBRE34X+w3ILfdONQROTZhUrLfgkmPYDLtnb&#10;JDV7N2a3mvbru4LQx2HmzDDFZjSduNDgWssK5rMIBHFldcu1go/3t+kKhPPIGjvLpOCHHGzWD5MC&#10;c22vfKRL6WsRStjlqKDxvs+ldFVDBt3M9sTB+7SDQR/kUEs94DWUm07GUZRIgy2HhQZ72jVUncpv&#10;oyDOXhy99mS+4n163P2uluXhvFTq6XHcPoPwNPr/8J3e68BF6SJOsiRdwO1T+ANy/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hQAE3KAAAA4wAAAA8AAAAAAAAAAAAAAAAAmAIA&#10;AGRycy9kb3ducmV2LnhtbFBLBQYAAAAABAAEAPUAAACPAw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192" o:spid="_x0000_s2681" type="#_x0000_t202" style="position:absolute;left:28864;top:38900;width:8462;height:7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MlCs0A&#10;AADjAAAADwAAAGRycy9kb3ducmV2LnhtbESPQUvDQBSE74L/YXlCb3bTUFMbuy2lJRCUUoxSPT6y&#10;zyQ2+zZk1zb++65Q8DjMzDfMYjWYVpyod41lBZNxBIK4tLrhSsH7W3b/CMJ5ZI2tZVLwSw5Wy9ub&#10;BabanvmVToWvRICwS1FB7X2XSunKmgy6se2Ig/dle4M+yL6SusdzgJtWxlGUSIMNh4UaO9rUVB6L&#10;H6PgI8/Wx8P+8DLJaLf5fP7WOW/nSo3uhvUTCE+D/w9f27lWEEezaZzMk9kD/H0Kf0Au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FiDJQrNAAAA4wAAAA8AAAAAAAAAAAAAAAAA&#10;mAIAAGRycy9kb3ducmV2LnhtbFBLBQYAAAAABAAEAPUAAACSAwAAAAA=&#10;" filled="f" stroked="f">
                    <v:textbox style="mso-fit-shape-to-text:t" inset="3mm,,3mm">
                      <w:txbxContent>
                        <w:p w:rsidR="00FD5841" w:rsidRDefault="00FD5841" w:rsidP="00B747A8">
                          <w:pPr>
                            <w:bidi w:val="0"/>
                            <w:jc w:val="center"/>
                            <w:rPr>
                              <w:rFonts w:asciiTheme="minorHAnsi" w:hAnsi="Calibri" w:cs="Arial"/>
                              <w:b/>
                              <w:bCs/>
                              <w:color w:val="FFFFFF" w:themeColor="background1"/>
                              <w:kern w:val="24"/>
                              <w:sz w:val="56"/>
                              <w:szCs w:val="56"/>
                            </w:rPr>
                          </w:pPr>
                          <w:r>
                            <w:rPr>
                              <w:rFonts w:asciiTheme="minorHAnsi" w:hAnsi="Calibri" w:cs="Arial"/>
                              <w:b/>
                              <w:bCs/>
                              <w:color w:val="FFFFFF" w:themeColor="background1"/>
                              <w:kern w:val="24"/>
                              <w:sz w:val="56"/>
                              <w:szCs w:val="56"/>
                            </w:rPr>
                            <w:t>05</w:t>
                          </w:r>
                        </w:p>
                      </w:txbxContent>
                    </v:textbox>
                  </v:shape>
                  <v:shape id="TextBox 193" o:spid="_x0000_s2682" type="#_x0000_t202" style="position:absolute;left:16619;top:33345;width:18867;height:4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kXckA&#10;AADjAAAADwAAAGRycy9kb3ducmV2LnhtbESPzU7DMBCE70i8g7VI3KjdCFIIdauKH6kHLi3hvoqX&#10;OCJeR/HSpG+PkZA4jmbmG816O4denWhMXWQLy4UBRdxE13FroX5/vbkHlQTZYR+ZLJwpwXZzebHG&#10;ysWJD3Q6SqsyhFOFFrzIUGmdGk8B0yIOxNn7jGNAyXJstRtxyvDQ68KYUgfsOC94HOjJU/N1/A4W&#10;RNxuea5fQtp/zG/PkzfNHdbWXl/Nu0dQQrP8h//ae2ehMKvbonwoVy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PbkXckAAADjAAAADwAAAAAAAAAAAAAAAACYAgAA&#10;ZHJzL2Rvd25yZXYueG1sUEsFBgAAAAAEAAQA9QAAAI4DAAAAAA==&#10;" filled="f" stroked="f">
                    <v:textbox style="mso-fit-shape-to-text:t">
                      <w:txbxContent>
                        <w:p w:rsidR="00FD5841" w:rsidRDefault="00FD5841" w:rsidP="00B747A8">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والحلول</w:t>
                          </w:r>
                        </w:p>
                      </w:txbxContent>
                    </v:textbox>
                  </v:shape>
                </v:group>
                <w10:wrap anchorx="page"/>
                <w10:anchorlock/>
              </v:group>
            </w:pict>
          </mc:Fallback>
        </mc:AlternateContent>
      </w:r>
    </w:p>
    <w:p w:rsidR="00181023" w:rsidRPr="00F94661" w:rsidRDefault="009762C9" w:rsidP="004800E1">
      <w:pPr>
        <w:spacing w:line="360" w:lineRule="auto"/>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4886FB88" wp14:editId="36558611">
                <wp:extent cx="5731510" cy="892088"/>
                <wp:effectExtent l="0" t="0" r="2540" b="22860"/>
                <wp:docPr id="20742686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44" name="مجموعة 47"/>
                        <wpg:cNvGrpSpPr/>
                        <wpg:grpSpPr>
                          <a:xfrm>
                            <a:off x="0" y="0"/>
                            <a:ext cx="5731510" cy="895351"/>
                            <a:chOff x="0" y="0"/>
                            <a:chExt cx="5878196" cy="918845"/>
                          </a:xfrm>
                        </wpg:grpSpPr>
                        <wpg:grpSp>
                          <wpg:cNvPr id="2074268645" name="مجموعة 48"/>
                          <wpg:cNvGrpSpPr/>
                          <wpg:grpSpPr>
                            <a:xfrm>
                              <a:off x="0" y="0"/>
                              <a:ext cx="5878196" cy="918845"/>
                              <a:chOff x="0" y="0"/>
                              <a:chExt cx="6240348" cy="919070"/>
                            </a:xfrm>
                          </wpg:grpSpPr>
                          <wpg:grpSp>
                            <wpg:cNvPr id="2074268646" name="مجموعة 49"/>
                            <wpg:cNvGrpSpPr/>
                            <wpg:grpSpPr>
                              <a:xfrm>
                                <a:off x="0" y="169208"/>
                                <a:ext cx="5433072" cy="580613"/>
                                <a:chOff x="0" y="169208"/>
                                <a:chExt cx="5433072" cy="580613"/>
                              </a:xfrm>
                            </wpg:grpSpPr>
                            <wps:wsp>
                              <wps:cNvPr id="20742686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50"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تحليل البيانات الضخمة</w:t>
                                </w:r>
                              </w:p>
                            </w:txbxContent>
                          </wps:txbx>
                          <wps:bodyPr wrap="square" rtlCol="1">
                            <a:spAutoFit/>
                          </wps:bodyPr>
                        </wps:wsp>
                      </wpg:grpSp>
                      <pic:pic xmlns:pic="http://schemas.openxmlformats.org/drawingml/2006/picture">
                        <pic:nvPicPr>
                          <pic:cNvPr id="207426865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6Mhb4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UeC5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sejIW+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6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fMfE&#10;zAAAAOMAAAAPAAAAAAAAAAAAAAAAAKoCAABkcnMvZG93bnJldi54bWxQSwUGAAAAAAQABAD6AAAA&#10;owMAAAAA&#10;">
                  <v:group id="مجموعة 48" o:spid="_x0000_s26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BiX8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SRzuZ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dMGJf&#10;zAAAAOMAAAAPAAAAAAAAAAAAAAAAAKoCAABkcnMvZG93bnJldi54bWxQSwUGAAAAAAQABAD6AAAA&#10;owMAAAAA&#10;">
                    <v:group id="مجموعة 49" o:spid="_x0000_s26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t4vwo&#10;zAAAAOMAAAAPAAAAAAAAAAAAAAAAAKoCAABkcnMvZG93bnJldi54bWxQSwUGAAAAAAQABAD6AAAA&#10;owMAAAAA&#10;">
                      <v:shape id="شكل حر 50" o:spid="_x0000_s26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gGsMoA&#10;AADjAAAADwAAAGRycy9kb3ducmV2LnhtbESPQWvCQBSE74X+h+UVems2TTVKdJVSEER6MLHF62P3&#10;mQSzb0N2q/HfdwsFj8PMfMMs16PtxIUG3zpW8JqkIIi1My3XCr4Om5c5CB+QDXaOScGNPKxXjw9L&#10;LIy7ckmXKtQiQtgXqKAJoS+k9Lohiz5xPXH0Tm6wGKIcamkGvEa47WSWprm02HJcaLCnj4b0ufqx&#10;CvLd9Ljf6820rLZvn56s+TYuKPX8NL4vQAQawz38394aBVk6m2T5PJ/M4O9T/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R4Br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j6YMYA&#10;AADjAAAADwAAAGRycy9kb3ducmV2LnhtbERPz2vCMBS+C/sfwht4kZlatJPOKMMheNQqOz+bt7Ss&#10;eemarNb/3hwEjx/f79VmsI3oqfO1YwWzaQKCuHS6ZqPgfNq9LUH4gKyxcUwKbuRhs34ZrTDX7spH&#10;6otgRAxhn6OCKoQ2l9KXFVn0U9cSR+7HdRZDhJ2RusNrDLeNTJMkkxZrjg0VtrStqPwt/q0C/LOH&#10;74sLzvcXY74mi3aY6IVS49fh8wNEoCE8xQ/3XitIk/d5mi2zeRwdP8U/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j6YMYAAADjAAAADwAAAAAAAAAAAAAAAACYAgAAZHJz&#10;L2Rvd25yZXYueG1sUEsFBgAAAAAEAAQA9QAAAIsDAAAAAA==&#10;" fillcolor="#a5a5a5 [2092]" stroked="f" strokeweight="1pt">
                        <v:stroke joinstyle="miter"/>
                      </v:roundrect>
                    </v:group>
                    <v:oval id="شكل بيضاوي 52" o:spid="_x0000_s26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HT8sA&#10;AADjAAAADwAAAGRycy9kb3ducmV2LnhtbESPUUvDMBSF3wX/Q7iCby4xjLp1y4YogsKErdM9X5q7&#10;tqy5KU1cu39vBoKPh3POdzjL9ehacaY+NJ4NPE4UCOLS24YrA1/7t4cZiBCRLbaeycCFAqxXtzdL&#10;zK0feEfnIlYiQTjkaKCOsculDGVNDsPEd8TJO/reYUyyr6TtcUhw10qtVCYdNpwWauzopabyVPw4&#10;A9vT8fty+Nioz8oPRTa4V63t3pj7u/F5ASLSGP/Df+13a0Crp6nOZtl0D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qAdPywAAAOMAAAAPAAAAAAAAAAAAAAAAAJgC&#10;AABkcnMvZG93bnJldi54bWxQSwUGAAAAAAQABAD1AAAAkAMAAAAA&#10;" filled="f" strokecolor="#168489" strokeweight="1pt">
                      <v:stroke joinstyle="miter"/>
                    </v:oval>
                  </v:group>
                  <v:shape id="مربع نص 41" o:spid="_x0000_s269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1+a8gA&#10;AADjAAAADwAAAGRycy9kb3ducmV2LnhtbESPy2rDMBBF94X+g5hCd40U07jBjRJCH5BFN03d/WBN&#10;LBNrZKxp7Px9tSh0ebkvzmY3h15daExdZAvLhQFF3ETXcWuh/np/WINKguywj0wWrpRgt7292WDl&#10;4sSfdDlKq/IIpwoteJGh0jo1ngKmRRyIs3eKY0DJcmy1G3HK46HXhTGlDthxfvA40Iun5nz8CRZE&#10;3H55rd9COnzPH6+TN80Ka2vv7+b9MyihWf7Df+2Ds1CYp8eiXJerTJGZMg/o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PX5ryAAAAOMAAAAPAAAAAAAAAAAAAAAAAJgCAABk&#10;cnMvZG93bnJldi54bWxQSwUGAAAAAAQABAD1AAAAjQM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تحليل البيانات الضخمة</w:t>
                          </w:r>
                        </w:p>
                      </w:txbxContent>
                    </v:textbox>
                  </v:shape>
                </v:group>
                <v:shape id="صورة 54" o:spid="_x0000_s269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mklDMAAAA4wAAAA8AAABkcnMvZG93bnJldi54bWxEj8FOwzAQRO9I/IO1SNyo0wBpCHUrQEVC&#10;6qkNII5LvCSh9jrYpg1/XyMhcRzNzBvNfDlaI/bkQ+9YwXSSgSBunO65VfBcP16UIEJE1mgck4If&#10;CrBcnJ7MsdLuwBvab2MrEoRDhQq6GIdKytB0ZDFM3ECcvA/nLcYkfSu1x0OCWyPzLCukxZ7TQocD&#10;PXTU7LbfVsHa379/3tSvpv7avK1Kczl72a3WSp2fjXe3ICKN8T/8137SCvJsdpUXZXE9hd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6aSUMwAAADjAAAADwAAAAAA&#10;AAAAAAAAAACfAgAAZHJzL2Rvd25yZXYueG1sUEsFBgAAAAAEAAQA9wAAAJgDAAAAAA==&#10;">
                  <v:imagedata r:id="rId70" o:title=""/>
                  <v:path arrowok="t"/>
                </v:shape>
                <w10:wrap anchorx="page"/>
                <w10:anchorlock/>
              </v:group>
            </w:pict>
          </mc:Fallback>
        </mc:AlternateContent>
      </w:r>
      <w:r w:rsidR="00181023" w:rsidRPr="00F94661">
        <w:rPr>
          <w:rFonts w:ascii="Sakkal Majalla" w:hAnsi="Sakkal Majalla"/>
          <w:sz w:val="32"/>
          <w:szCs w:val="32"/>
          <w:rtl/>
        </w:rPr>
        <w:t>الذكاء الاصطناعي يساعد في تحليل كميات هائلة من البيانات بسرعة ودقة</w:t>
      </w:r>
      <w:r w:rsidR="00181023"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استخراج الأنماط: التعرف على الاتجاهات والأنماط الخفية في البيانات</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التنبؤ: استخدام النماذج التنبؤية لاتخاذ قرارات مستنيرة بناءً على البيانات التاريخية</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04F5E4F5" wp14:editId="4AAB03BC">
                <wp:extent cx="5731510" cy="892088"/>
                <wp:effectExtent l="0" t="0" r="2540" b="22860"/>
                <wp:docPr id="20742686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53" name="مجموعة 47"/>
                        <wpg:cNvGrpSpPr/>
                        <wpg:grpSpPr>
                          <a:xfrm>
                            <a:off x="0" y="0"/>
                            <a:ext cx="5731510" cy="895351"/>
                            <a:chOff x="0" y="0"/>
                            <a:chExt cx="5878196" cy="918845"/>
                          </a:xfrm>
                        </wpg:grpSpPr>
                        <wpg:grpSp>
                          <wpg:cNvPr id="2074268654" name="مجموعة 48"/>
                          <wpg:cNvGrpSpPr/>
                          <wpg:grpSpPr>
                            <a:xfrm>
                              <a:off x="0" y="0"/>
                              <a:ext cx="5878196" cy="918845"/>
                              <a:chOff x="0" y="0"/>
                              <a:chExt cx="6240348" cy="919070"/>
                            </a:xfrm>
                          </wpg:grpSpPr>
                          <wpg:grpSp>
                            <wpg:cNvPr id="2074268655" name="مجموعة 49"/>
                            <wpg:cNvGrpSpPr/>
                            <wpg:grpSpPr>
                              <a:xfrm>
                                <a:off x="0" y="169208"/>
                                <a:ext cx="5433072" cy="580613"/>
                                <a:chOff x="0" y="169208"/>
                                <a:chExt cx="5433072" cy="580613"/>
                              </a:xfrm>
                            </wpg:grpSpPr>
                            <wps:wsp>
                              <wps:cNvPr id="20742686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59"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اتخاذ القرارات المستنيرة</w:t>
                                </w:r>
                              </w:p>
                            </w:txbxContent>
                          </wps:txbx>
                          <wps:bodyPr wrap="square" rtlCol="1">
                            <a:spAutoFit/>
                          </wps:bodyPr>
                        </wps:wsp>
                      </wpg:grpSp>
                      <pic:pic xmlns:pic="http://schemas.openxmlformats.org/drawingml/2006/picture">
                        <pic:nvPicPr>
                          <pic:cNvPr id="207426866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Vss3w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UeA7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&#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IOVss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6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4TMlt&#10;zAAAAOMAAAAPAAAAAAAAAAAAAAAAAKoCAABkcnMvZG93bnJldi54bWxQSwUGAAAAAAQABAD6AAAA&#10;owMAAAAA&#10;">
                  <v:group id="مجموعة 48" o:spid="_x0000_s26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pVEZ&#10;zAAAAOMAAAAPAAAAAAAAAAAAAAAAAKoCAABkcnMvZG93bnJldi54bWxQSwUGAAAAAAQABAD6AAAA&#10;owMAAAAA&#10;">
                    <v:group id="مجموعة 49" o:spid="_x0000_s26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6fSC&#10;zAAAAOMAAAAPAAAAAAAAAAAAAAAAAKoCAABkcnMvZG93bnJldi54bWxQSwUGAAAAAAQABAD6AAAA&#10;owMAAAAA&#10;">
                      <v:shape id="شكل حر 50" o:spid="_x0000_s26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019soA&#10;AADjAAAADwAAAGRycy9kb3ducmV2LnhtbESPQWvCQBSE7wX/w/KE3urGtNlK6ioiCFI8aGzp9ZF9&#10;TYLZtyG71fTfu4LgcZiZb5j5crCtOFPvG8cappMEBHHpTMOVhq/j5mUGwgdkg61j0vBPHpaL0dMc&#10;c+MufKBzESoRIexz1FCH0OVS+rImi37iOuLo/breYoiyr6Tp8RLhtpVpkihpseG4UGNH65rKU/Fn&#10;NajP7Ge/LzfZodi+7jxZ821c0Pp5PKw+QAQawiN8b2+NhjR5f0vVTGUKbp/iH5C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7tNf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74z8kA&#10;AADjAAAADwAAAGRycy9kb3ducmV2LnhtbESPQWvCQBSE7wX/w/IKvYhuGkyU6CqlpeCxVfH8zD43&#10;odm3MbuN6b/vCoLHYWa+YVabwTaip87XjhW8ThMQxKXTNRsFh/3nZAHCB2SNjWNS8EceNuvR0woL&#10;7a78Tf0uGBEh7AtUUIXQFlL6siKLfupa4uidXWcxRNkZqTu8RrhtZJokubRYc1yosKX3isqf3a9V&#10;gBf7dTy54Hx/MuZjnLXDWGdKvTwPb0sQgYbwCN/bW60gTeazNF/k2Rxun+IfkO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T74z8kAAADjAAAADwAAAAAAAAAAAAAAAACYAgAA&#10;ZHJzL2Rvd25yZXYueG1sUEsFBgAAAAAEAAQA9QAAAI4DAAAAAA==&#10;" fillcolor="#a5a5a5 [2092]" stroked="f" strokeweight="1pt">
                        <v:stroke joinstyle="miter"/>
                      </v:roundrect>
                    </v:group>
                    <v:oval id="شكل بيضاوي 52" o:spid="_x0000_s26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00CcgA&#10;AADjAAAADwAAAGRycy9kb3ducmV2LnhtbERPW0vDMBR+F/wP4Qi+ucQw6+iWDVEGGyjM7vJ8aM7a&#10;suakNHHt/r15EHz8+O6L1ehacaU+NJ4NPE8UCOLS24YrA4f9+mkGIkRki61nMnCjAKvl/d0Cc+sH&#10;/qZrESuRQjjkaKCOsculDGVNDsPEd8SJO/veYUywr6TtcUjhrpVaqUw6bDg11NjRe03lpfhxBnaX&#10;8/F22n6qr8oPRTa4D63t3pjHh/FtDiLSGP/Ff+6NNaDV61Rns+wljU6f0h+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PTQJyAAAAOMAAAAPAAAAAAAAAAAAAAAAAJgCAABk&#10;cnMvZG93bnJldi54bWxQSwUGAAAAAAQABAD1AAAAjQMAAAAA&#10;" filled="f" strokecolor="#168489" strokeweight="1pt">
                      <v:stroke joinstyle="miter"/>
                    </v:oval>
                  </v:group>
                  <v:shape id="مربع نص 41" o:spid="_x0000_s269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fX9skA&#10;AADjAAAADwAAAGRycy9kb3ducmV2LnhtbESPzU7DMBCE70i8g7VI3KjdiIYS6lYVP1IPXCjhvoqX&#10;OCJeR/HSpG+PkZA4jmbmG81mN4denWhMXWQLy4UBRdxE13FroX5/uVmDSoLssI9MFs6UYLe9vNhg&#10;5eLEb3Q6SqsyhFOFFrzIUGmdGk8B0yIOxNn7jGNAyXJstRtxyvDQ68KYUgfsOC94HOjRU/N1/A4W&#10;RNx+ea6fQzp8zK9PkzfNCmtrr6/m/QMooVn+w3/tg7NQmLvbolyXq3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fX9s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اتخاذ القرارات المستنيرة</w:t>
                          </w:r>
                        </w:p>
                      </w:txbxContent>
                    </v:textbox>
                  </v:shape>
                </v:group>
                <v:shape id="صورة 54" o:spid="_x0000_s27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G/XbLAAAA4wAAAA8AAABkcnMvZG93bnJldi54bWxEj11LwzAUhu8H+w/hDLzbUqt0tS4bKhOE&#10;XW1V8fLYHNu65KQmcav/3lwIXr68XzyrzWiNOJEPvWMFl4sMBHHjdM+tguf6cV6CCBFZo3FMCn4o&#10;wGY9nayw0u7MezodYivSCIcKFXQxDpWUoenIYli4gTh5H85bjEn6VmqP5zRujcyzrJAWe04PHQ70&#10;0FFzPHxbBTt///55U7+a+mv/ti3N1fLluN0pdTEb725BRBrjf/iv/aQV5NnyOi/KokgUiSnxgFz/&#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Khv12ywAAAOMAAAAPAAAAAAAA&#10;AAAAAAAAAJ8CAABkcnMvZG93bnJldi54bWxQSwUGAAAAAAQABAD3AAAAlwMAAAAA&#10;">
                  <v:imagedata r:id="rId70"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يسهم الذكاء الاصطناعي في تحسين جودة القرارات</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التوصيات الذكية: تقديم توصيات مبنية على تحليل البيانات</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تقليل التحيز: استخدام الخوارزميات للحد من التحيزات البشرية في اتخاذ القرار</w:t>
      </w:r>
      <w:r w:rsidRPr="004800E1">
        <w:rPr>
          <w:rFonts w:ascii="Sakkal Majalla" w:hAnsi="Sakkal Majalla" w:cs="Sakkal Majalla"/>
          <w:sz w:val="32"/>
          <w:szCs w:val="32"/>
        </w:rPr>
        <w:t>.</w:t>
      </w:r>
    </w:p>
    <w:p w:rsidR="00181023" w:rsidRPr="00F94661" w:rsidRDefault="009762C9" w:rsidP="00181023">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756AB7F4" wp14:editId="4808B3F2">
                <wp:extent cx="5731510" cy="892088"/>
                <wp:effectExtent l="0" t="0" r="2540" b="22860"/>
                <wp:docPr id="20742686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62" name="مجموعة 47"/>
                        <wpg:cNvGrpSpPr/>
                        <wpg:grpSpPr>
                          <a:xfrm>
                            <a:off x="0" y="0"/>
                            <a:ext cx="5731510" cy="895351"/>
                            <a:chOff x="0" y="0"/>
                            <a:chExt cx="5878196" cy="918845"/>
                          </a:xfrm>
                        </wpg:grpSpPr>
                        <wpg:grpSp>
                          <wpg:cNvPr id="2074268663" name="مجموعة 48"/>
                          <wpg:cNvGrpSpPr/>
                          <wpg:grpSpPr>
                            <a:xfrm>
                              <a:off x="0" y="0"/>
                              <a:ext cx="5878196" cy="918845"/>
                              <a:chOff x="0" y="0"/>
                              <a:chExt cx="6240348" cy="919070"/>
                            </a:xfrm>
                          </wpg:grpSpPr>
                          <wpg:grpSp>
                            <wpg:cNvPr id="2074268664" name="مجموعة 49"/>
                            <wpg:cNvGrpSpPr/>
                            <wpg:grpSpPr>
                              <a:xfrm>
                                <a:off x="0" y="169208"/>
                                <a:ext cx="5433072" cy="580613"/>
                                <a:chOff x="0" y="169208"/>
                                <a:chExt cx="5433072" cy="580613"/>
                              </a:xfrm>
                            </wpg:grpSpPr>
                            <wps:wsp>
                              <wps:cNvPr id="20742686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68"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تحسين الكفاءة التشغيلية</w:t>
                                </w:r>
                              </w:p>
                            </w:txbxContent>
                          </wps:txbx>
                          <wps:bodyPr wrap="square" rtlCol="1">
                            <a:spAutoFit/>
                          </wps:bodyPr>
                        </wps:wsp>
                      </wpg:grpSp>
                      <pic:pic xmlns:pic="http://schemas.openxmlformats.org/drawingml/2006/picture">
                        <pic:nvPicPr>
                          <pic:cNvPr id="207426866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lTnm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URDY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CGVOeb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7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lspkvL&#10;AAAA4wAAAA8AAAAAAAAAAAAAAAAAqgIAAGRycy9kb3ducmV2LnhtbFBLBQYAAAAABAAEAPoAAACi&#10;AwAAAAA=&#10;">
                  <v:group id="مجموعة 48" o:spid="_x0000_s27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2IAPQ&#10;zAAAAOMAAAAPAAAAAAAAAAAAAAAAAKoCAABkcnMvZG93bnJldi54bWxQSwUGAAAAAAQABAD6AAAA&#10;owMAAAAA&#10;">
                    <v:group id="مجموعة 49" o:spid="_x0000_s27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5yZuk&#10;zAAAAOMAAAAPAAAAAAAAAAAAAAAAAKoCAABkcnMvZG93bnJldi54bWxQSwUGAAAAAAQABAD6AAAA&#10;owMAAAAA&#10;">
                      <v:shape id="شكل حر 50" o:spid="_x0000_s27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NhPMoA&#10;AADjAAAADwAAAGRycy9kb3ducmV2LnhtbESPQWvCQBSE7wX/w/KE3urGtNlK6ioiCFI8aGzp9ZF9&#10;TYLZtyG71fTfu4LgcZiZb5j5crCtOFPvG8cappMEBHHpTMOVhq/j5mUGwgdkg61j0vBPHpaL0dMc&#10;c+MufKBzESoRIexz1FCH0OVS+rImi37iOuLo/breYoiyr6Tp8RLhtpVpkihpseG4UGNH65rKU/Fn&#10;NajP7Ge/LzfZodi+7jxZ821c0Pp5PKw+QAQawiN8b2+NhjR5f0vVTKkMbp/iH5C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BTYTz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6X6ckA&#10;AADjAAAADwAAAGRycy9kb3ducmV2LnhtbESPQWsCMRSE74X+h/CEXkSzXTTKapRiKXhstfT83Dyz&#10;i5uX7Sau23/fFAoeh5n5hllvB9eInrpQe9bwPM1AEJfe1Gw1fB7fJksQISIbbDyThh8KsN08Pqyx&#10;MP7GH9QfohUJwqFADVWMbSFlKCtyGKa+JU7e2XcOY5KdlabDW4K7RuZZpqTDmtNChS3tKiovh6vT&#10;gN/u/evkow/9ydrX8bwdxmau9dNoeFmBiDTEe/i/vTca8mwxy9VSKQV/n9Ifk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B6X6ckAAADjAAAADwAAAAAAAAAAAAAAAACYAgAA&#10;ZHJzL2Rvd25yZXYueG1sUEsFBgAAAAAEAAQA9QAAAI4DAAAAAA==&#10;" fillcolor="#a5a5a5 [2092]" stroked="f" strokeweight="1pt">
                        <v:stroke joinstyle="miter"/>
                      </v:roundrect>
                    </v:group>
                    <v:oval id="شكل بيضاوي 52" o:spid="_x0000_s27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qxsoA&#10;AADjAAAADwAAAGRycy9kb3ducmV2LnhtbESPUUvDMBSF34X9h3AHvrnEINmoy4YogoKCdpvPl+au&#10;LWtuShPX7t8bQfDxcM75Dme9nXwnzjTENrCF24UCQVwF13JtYb97vlmBiAnZYReYLFwownYzu1pj&#10;4cLIn3QuUy0yhGOBFpqU+kLKWDXkMS5CT5y9Yxg8piyHWroBxwz3ndRKGemx5bzQYE+PDVWn8ttb&#10;+DgdD5ev1zf1XoexNKN/0trtrL2eTw/3IBJN6T/8135xFrRa3mmzMmYJv5/y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TOasbKAAAA4wAAAA8AAAAAAAAAAAAAAAAAmAIA&#10;AGRycy9kb3ducmV2LnhtbFBLBQYAAAAABAAEAPUAAACPAwAAAAA=&#10;" filled="f" strokecolor="#168489" strokeweight="1pt">
                      <v:stroke joinstyle="miter"/>
                    </v:oval>
                  </v:group>
                  <v:shape id="مربع نص 41" o:spid="_x0000_s270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40MYA&#10;AADjAAAADwAAAGRycy9kb3ducmV2LnhtbERPO0/DMBDekfgP1lVio3YjCFWoW1U8pA4stGE/xUcc&#10;NT5H8dGk/x4PSIyfvvdmN4deXWhMXWQLq6UBRdxE13FroT69369BJUF22EcmC1dKsNve3mywcnHi&#10;T7ocpVU5hFOFFrzIUGmdGk8B0zIOxJn7jmNAyXBstRtxyuGh14UxpQ7YcW7wONCLp+Z8/AkWRNx+&#10;da3fQjp8zR+vkzfNI9bW3i3m/TMooVn+xX/ug7NQmKeHolyXZR6dP+U/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e40MYAAADjAAAADwAAAAAAAAAAAAAAAACYAgAAZHJz&#10;L2Rvd25yZXYueG1sUEsFBgAAAAAEAAQA9QAAAIs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تحسين الكفاءة التشغيلية</w:t>
                          </w:r>
                        </w:p>
                      </w:txbxContent>
                    </v:textbox>
                  </v:shape>
                </v:group>
                <v:shape id="صورة 54" o:spid="_x0000_s270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8VOvMAAAA4wAAAA8AAABkcnMvZG93bnJldi54bWxEj0FLw0AUhO+C/2F5gje7MUqaxm6LSgWh&#10;pzZaenxmn0ns7tu4u7bx37uC4HGYmW+Y+XK0RhzJh96xgutJBoK4cbrnVsFL/XRVgggRWaNxTAq+&#10;KcBycX42x0q7E2/ouI2tSBAOFSroYhwqKUPTkcUwcQNx8t6dtxiT9K3UHk8Jbo3Ms6yQFntOCx0O&#10;9NhRc9h+WQVr//D2Mat3pv7c7FeluZm+HlZrpS4vxvs7EJHG+B/+az9rBXk2vc2Lsihm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m7xU68wAAADjAAAADwAAAAAA&#10;AAAAAAAAAACfAgAAZHJzL2Rvd25yZXYueG1sUEsFBgAAAAAEAAQA9wAAAJgDAAAAAA==&#10;">
                  <v:imagedata r:id="rId70"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يمكن للذكاء الاصطناعي أتمتة العديد من العمليات</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الأتمتة الذكية: تنفيذ المهام الروتينية بكفاءة دون تدخل بشري</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إدارة الموارد: تحسين تخصيص الموارد البشرية والمالية بناءً على التحليلات</w:t>
      </w:r>
      <w:r w:rsidRPr="004800E1">
        <w:rPr>
          <w:rFonts w:ascii="Sakkal Majalla" w:hAnsi="Sakkal Majalla" w:cs="Sakkal Majalla"/>
          <w:sz w:val="32"/>
          <w:szCs w:val="32"/>
        </w:rPr>
        <w:t>.</w:t>
      </w:r>
    </w:p>
    <w:p w:rsidR="00181023" w:rsidRPr="00F94661" w:rsidRDefault="009762C9" w:rsidP="00181023">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192175A8" wp14:editId="04CB50F0">
                <wp:extent cx="5731510" cy="892088"/>
                <wp:effectExtent l="0" t="0" r="2540" b="22860"/>
                <wp:docPr id="20742686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71" name="مجموعة 47"/>
                        <wpg:cNvGrpSpPr/>
                        <wpg:grpSpPr>
                          <a:xfrm>
                            <a:off x="0" y="0"/>
                            <a:ext cx="5731510" cy="895351"/>
                            <a:chOff x="0" y="0"/>
                            <a:chExt cx="5878196" cy="918845"/>
                          </a:xfrm>
                        </wpg:grpSpPr>
                        <wpg:grpSp>
                          <wpg:cNvPr id="2074268672" name="مجموعة 48"/>
                          <wpg:cNvGrpSpPr/>
                          <wpg:grpSpPr>
                            <a:xfrm>
                              <a:off x="0" y="0"/>
                              <a:ext cx="5878196" cy="918845"/>
                              <a:chOff x="0" y="0"/>
                              <a:chExt cx="6240348" cy="919070"/>
                            </a:xfrm>
                          </wpg:grpSpPr>
                          <wpg:grpSp>
                            <wpg:cNvPr id="2074268673" name="مجموعة 49"/>
                            <wpg:cNvGrpSpPr/>
                            <wpg:grpSpPr>
                              <a:xfrm>
                                <a:off x="0" y="169208"/>
                                <a:ext cx="5433072" cy="580613"/>
                                <a:chOff x="0" y="169208"/>
                                <a:chExt cx="5433072" cy="580613"/>
                              </a:xfrm>
                            </wpg:grpSpPr>
                            <wps:wsp>
                              <wps:cNvPr id="20742686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77"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تعزيز الشفافية والمساءلة</w:t>
                                </w:r>
                              </w:p>
                            </w:txbxContent>
                          </wps:txbx>
                          <wps:bodyPr wrap="square" rtlCol="1">
                            <a:spAutoFit/>
                          </wps:bodyPr>
                        </wps:wsp>
                      </wpg:grpSp>
                      <pic:pic xmlns:pic="http://schemas.openxmlformats.org/drawingml/2006/picture">
                        <pic:nvPicPr>
                          <pic:cNvPr id="207426867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ESAIab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7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eu4c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2mkxj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sZ67h&#10;zAAAAOMAAAAPAAAAAAAAAAAAAAAAAKoCAABkcnMvZG93bnJldi54bWxQSwUGAAAAAAQABAD6AAAA&#10;owMAAAAA&#10;">
                  <v:group id="مجموعة 48" o:spid="_x0000_s27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Uwls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2mkw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ctTCW&#10;zAAAAOMAAAAPAAAAAAAAAAAAAAAAAKoCAABkcnMvZG93bnJldi54bWxQSwUGAAAAAAQABAD6AAAA&#10;owMAAAAA&#10;">
                    <v:group id="مجموعة 49" o:spid="_x0000_s27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z+ZUN&#10;zAAAAOMAAAAPAAAAAAAAAAAAAAAAAKoCAABkcnMvZG93bnJldi54bWxQSwUGAAAAAAQABAD6AAAA&#10;owMAAAAA&#10;">
                      <v:shape id="شكل حر 50" o:spid="_x0000_s27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ZSesoA&#10;AADjAAAADwAAAGRycy9kb3ducmV2LnhtbESPQWvCQBSE74X+h+UVems2TTVKdJVSEER6MLHF62P3&#10;mQSzb0N2q/HfdwsFj8PMfMMs16PtxIUG3zpW8JqkIIi1My3XCr4Om5c5CB+QDXaOScGNPKxXjw9L&#10;LIy7ckmXKtQiQtgXqKAJoS+k9Lohiz5xPXH0Tm6wGKIcamkGvEa47WSWprm02HJcaLCnj4b0ufqx&#10;CvLd9Ljf6820rLZvn56s+TYuKPX8NL4vQAQawz38394aBVk6m2T5PJ9N4O9T/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rGUnr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Q8kA&#10;AADjAAAADwAAAGRycy9kb3ducmV2LnhtbESPQWvCQBSE7wX/w/IKvYhuGkyU6CqlpeCxVfH8zD43&#10;odm3MbuN6b/vCoLHYWa+YVabwTaip87XjhW8ThMQxKXTNRsFh/3nZAHCB2SNjWNS8EceNuvR0woL&#10;7a78Tf0uGBEh7AtUUIXQFlL6siKLfupa4uidXWcxRNkZqTu8RrhtZJokubRYc1yosKX3isqf3a9V&#10;gBf7dTy54Hx/MuZjnLXDWGdKvTwPb0sQgYbwCN/bW60gTeazNF/k8wxun+IfkO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WfQ8kAAADjAAAADwAAAAAAAAAAAAAAAACYAgAA&#10;ZHJzL2Rvd25yZXYueG1sUEsFBgAAAAAEAAQA9QAAAI4DAAAAAA==&#10;" fillcolor="#a5a5a5 [2092]" stroked="f" strokeweight="1pt">
                        <v:stroke joinstyle="miter"/>
                      </v:roundrect>
                    </v:group>
                    <v:oval id="شكل بيضاوي 52" o:spid="_x0000_s27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tZgMoA&#10;AADjAAAADwAAAGRycy9kb3ducmV2LnhtbESPUUvDMBSF34X9h3AHvrnEINmoy4YogoKCdpvPl+au&#10;LWtuShPX7t8bQfDxcM75Dme9nXwnzjTENrCF24UCQVwF13JtYb97vlmBiAnZYReYLFwownYzu1pj&#10;4cLIn3QuUy0yhGOBFpqU+kLKWDXkMS5CT5y9Yxg8piyHWroBxwz3ndRKGemx5bzQYE+PDVWn8ttb&#10;+DgdD5ev1zf1XoexNKN/0trtrL2eTw/3IBJN6T/8135xFrRa3mmzMksDv5/y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5bWYDKAAAA4wAAAA8AAAAAAAAAAAAAAAAAmAIA&#10;AGRycy9kb3ducmV2LnhtbFBLBQYAAAAABAAEAPUAAACPAwAAAAA=&#10;" filled="f" strokecolor="#168489" strokeweight="1pt">
                      <v:stroke joinstyle="miter"/>
                    </v:oval>
                  </v:group>
                  <v:shape id="مربع نص 41" o:spid="_x0000_s271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G6f8kA&#10;AADjAAAADwAAAGRycy9kb3ducmV2LnhtbESPwWrDMBBE74X+g9hCb40U09rBiRJC2kAOvTRx7ou1&#10;tUytlbGU2Pn7qFDocZiZN8xqM7lOXGkIrWcN85kCQVx703KjoTrtXxYgQkQ22HkmDTcKsFk/Pqyw&#10;NH7kL7oeYyMShEOJGmyMfSllqC05DDPfEyfv2w8OY5JDI82AY4K7TmZK5dJhy2nBYk87S/XP8eI0&#10;xGi281v14cLhPH2+j1bVb1hp/fw0bZcgIk3xP/zXPhgNmSpes3yRFwX8fkp/QK7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2G6f8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تعزيز الشفافية والمساءلة</w:t>
                          </w:r>
                        </w:p>
                      </w:txbxContent>
                    </v:textbox>
                  </v:shape>
                </v:group>
                <v:shape id="صورة 54" o:spid="_x0000_s271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pZ63JAAAA4wAAAA8AAABkcnMvZG93bnJldi54bWxET89LwzAUvgv+D+EJ3lxqlbary4bKBGGn&#10;rSo7PptnW5e81CRu9b83B8Hjx/d7sZqsEUfyYXCs4HqWgSBunR64U/DSPF1VIEJE1mgck4IfCrBa&#10;np8tsNbuxFs67mInUgiHGhX0MY61lKHtyWKYuZE4cR/OW4wJ+k5qj6cUbo3Ms6yQFgdODT2O9NhT&#10;e9h9WwUb//D+OW/eTPO13a8rc1O+HtYbpS4vpvs7EJGm+C/+cz9rBXlW3uZFVZRpdPqU/o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SlnrckAAADjAAAADwAAAAAAAAAA&#10;AAAAAACfAgAAZHJzL2Rvd25yZXYueG1sUEsFBgAAAAAEAAQA9wAAAJUDAAAAAA==&#10;">
                  <v:imagedata r:id="rId70"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يساعد الذكاء الاصطناعي في تعزيز الحوكمة من خلال</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تتبع الأداء: مراقبة الأداء بشكل مستمر وتقديم تقارير دقيقة</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الامتثال: ضمان التزام العمليات باللوائح والقوانين من خلال المراقبة الذكية</w:t>
      </w:r>
      <w:r w:rsidRPr="004800E1">
        <w:rPr>
          <w:rFonts w:ascii="Sakkal Majalla" w:hAnsi="Sakkal Majalla" w:cs="Sakkal Majalla"/>
          <w:sz w:val="32"/>
          <w:szCs w:val="32"/>
        </w:rPr>
        <w:t>.</w:t>
      </w:r>
    </w:p>
    <w:p w:rsidR="00181023" w:rsidRPr="00F94661" w:rsidRDefault="009762C9"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5EFB42C3" wp14:editId="6FE353FA">
                <wp:extent cx="5731510" cy="892088"/>
                <wp:effectExtent l="0" t="0" r="2540" b="22860"/>
                <wp:docPr id="207426867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80" name="مجموعة 47"/>
                        <wpg:cNvGrpSpPr/>
                        <wpg:grpSpPr>
                          <a:xfrm>
                            <a:off x="0" y="0"/>
                            <a:ext cx="5731510" cy="895351"/>
                            <a:chOff x="0" y="0"/>
                            <a:chExt cx="5878196" cy="918845"/>
                          </a:xfrm>
                        </wpg:grpSpPr>
                        <wpg:grpSp>
                          <wpg:cNvPr id="2074268681" name="مجموعة 48"/>
                          <wpg:cNvGrpSpPr/>
                          <wpg:grpSpPr>
                            <a:xfrm>
                              <a:off x="0" y="0"/>
                              <a:ext cx="5878196" cy="918845"/>
                              <a:chOff x="0" y="0"/>
                              <a:chExt cx="6240348" cy="919070"/>
                            </a:xfrm>
                          </wpg:grpSpPr>
                          <wpg:grpSp>
                            <wpg:cNvPr id="2074268682" name="مجموعة 49"/>
                            <wpg:cNvGrpSpPr/>
                            <wpg:grpSpPr>
                              <a:xfrm>
                                <a:off x="0" y="169208"/>
                                <a:ext cx="5433072" cy="580613"/>
                                <a:chOff x="0" y="169208"/>
                                <a:chExt cx="5433072" cy="580613"/>
                              </a:xfrm>
                            </wpg:grpSpPr>
                            <wps:wsp>
                              <wps:cNvPr id="20742686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86"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wps:txbx>
                          <wps:bodyPr wrap="square" rtlCol="1">
                            <a:spAutoFit/>
                          </wps:bodyPr>
                        </wps:wsp>
                      </wpg:grpSp>
                      <pic:pic xmlns:pic="http://schemas.openxmlformats.org/drawingml/2006/picture">
                        <pic:nvPicPr>
                          <pic:cNvPr id="207426868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ES/+4Q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DwRL/7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7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b+e13L&#10;AAAA4wAAAA8AAAAAAAAAAAAAAAAAqgIAAGRycy9kb3ducmV2LnhtbFBLBQYAAAAABAAEAPoAAACi&#10;AwAAAAA=&#10;">
                  <v:group id="مجموعة 48" o:spid="_x0000_s27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Lexs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zWK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st7G&#10;zAAAAOMAAAAPAAAAAAAAAAAAAAAAAKoCAABkcnMvZG93bnJldi54bWxQSwUGAAAAAAQABAD6AAAA&#10;owMAAAAA&#10;">
                    <v:group id="مجموعة 49" o:spid="_x0000_s27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Asc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zRK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YECx&#10;zAAAAOMAAAAPAAAAAAAAAAAAAAAAAKoCAABkcnMvZG93bnJldi54bWxQSwUGAAAAAAQABAD6AAAA&#10;owMAAAAA&#10;">
                      <v:shape id="شكل حر 50" o:spid="_x0000_s27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q6KckA&#10;AADjAAAADwAAAGRycy9kb3ducmV2LnhtbESPQWvCQBSE74X+h+UJ3urGqDFEVykFQcSDphWvj+wz&#10;CWbfhuxW4793CwWPw8x8wyzXvWnEjTpXW1YwHkUgiAuray4V/HxvPlIQziNrbCyTggc5WK/e35aY&#10;aXvnI91yX4oAYZehgsr7NpPSFRUZdCPbEgfvYjuDPsiulLrDe4CbRsZRlEiDNYeFClv6qqi45r9G&#10;QbKbnQ+HYjM75tvJ3pHRJ229UsNB/7kA4an3r/B/e6sVxNF8Gidpkk7g71P4A3L1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Pq6K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xK/8kA&#10;AADjAAAADwAAAGRycy9kb3ducmV2LnhtbESPT2vCQBTE70K/w/IKvYhuGjQN0VWkpeCx/qHnZ/a5&#10;CWbfxuw2xm/fLRQ8DjPzG2a5Hmwjeup87VjB6zQBQVw6XbNRcDx8TnIQPiBrbByTgjt5WK+eRkss&#10;tLvxjvp9MCJC2BeooAqhLaT0ZUUW/dS1xNE7u85iiLIzUnd4i3DbyDRJMmmx5rhQYUvvFZWX/Y9V&#10;gFf79X1ywfn+ZMzHeN4OYz1X6uV52CxABBrCI/zf3moFafI2S7M8y2f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4xK/8kAAADjAAAADwAAAAAAAAAAAAAAAACYAgAA&#10;ZHJzL2Rvd25yZXYueG1sUEsFBgAAAAAEAAQA9QAAAI4DAAAAAA==&#10;" fillcolor="#a5a5a5 [2092]" stroked="f" strokeweight="1pt">
                        <v:stroke joinstyle="miter"/>
                      </v:roundrect>
                    </v:group>
                    <v:oval id="شكل بيضاوي 52" o:spid="_x0000_s27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y30MoA&#10;AADjAAAADwAAAGRycy9kb3ducmV2LnhtbESPUUvDMBSF3wX/Q7iCby5Z0Fq6ZWNMBAUF7dyeL81d&#10;W9bclCau3b83guDj4ZzzHc5yPblOnGkIrWcD85kCQVx523Jt4Gv3fJeDCBHZYueZDFwowHp1fbXE&#10;wvqRP+lcxlokCIcCDTQx9oWUoWrIYZj5njh5Rz84jEkOtbQDjgnuOqmVyqTDltNCgz1tG6pO5bcz&#10;8HE67i+H1zf1XvuxzEb3pLXdGXN7M20WICJN8T/8136xBrR6vNdZnuUP8Psp/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tct9DKAAAA4wAAAA8AAAAAAAAAAAAAAAAAmAIA&#10;AGRycy9kb3ducmV2LnhtbFBLBQYAAAAABAAEAPUAAACPAwAAAAA=&#10;" filled="f" strokecolor="#168489" strokeweight="1pt">
                      <v:stroke joinstyle="miter"/>
                    </v:oval>
                  </v:group>
                  <v:shape id="مربع نص 41" o:spid="_x0000_s272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vw8YA&#10;AADjAAAADwAAAGRycy9kb3ducmV2LnhtbERPTUvDQBC9C/6HZQRvdrdBa4ndllIVeujFGu9DdswG&#10;s7MhO23Sf+8KBXmnx/virTZT6NSZhtRGtjCfGVDEdXQtNxaqz/eHJagkyA67yGThQgk269ubFZYu&#10;jvxB56M0KpdwKtGCF+lLrVPtKWCaxZ44a99xCCiZDo12A465PHS6MGahA7acFzz2tPNU/xxPwYKI&#10;284v1VtI+6/p8Dp6Uz9hZe393bR9ASU0yb/5mt47C4V5fiwWywz4+5T/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hvw8YAAADjAAAADwAAAAAAAAAAAAAAAACYAgAAZHJz&#10;L2Rvd25yZXYueG1sUEsFBgAAAAAEAAQA9QAAAIs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التحديات والحلول</w:t>
                          </w:r>
                        </w:p>
                      </w:txbxContent>
                    </v:textbox>
                  </v:shape>
                </v:group>
                <v:shape id="صورة 54" o:spid="_x0000_s272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WOD+MwAAADjAAAADwAAAAAA&#10;AAAAAAAAAACfAgAAZHJzL2Rvd25yZXYueG1sUEsFBgAAAAAEAAQA9wAAAJgDAAAAAA==&#10;">
                  <v:imagedata r:id="rId70" o:title=""/>
                  <v:path arrowok="t"/>
                </v:shape>
                <w10:wrap anchorx="page"/>
                <w10:anchorlock/>
              </v:group>
            </w:pict>
          </mc:Fallback>
        </mc:AlternateContent>
      </w:r>
    </w:p>
    <w:p w:rsidR="00181023" w:rsidRPr="00F94661" w:rsidRDefault="00181023" w:rsidP="004800E1">
      <w:pPr>
        <w:spacing w:line="360" w:lineRule="auto"/>
        <w:rPr>
          <w:rFonts w:ascii="Sakkal Majalla" w:hAnsi="Sakkal Majalla"/>
          <w:sz w:val="32"/>
          <w:szCs w:val="32"/>
          <w:rtl/>
        </w:rPr>
      </w:pPr>
      <w:r w:rsidRPr="00F94661">
        <w:rPr>
          <w:rFonts w:ascii="Sakkal Majalla" w:hAnsi="Sakkal Majalla"/>
          <w:sz w:val="32"/>
          <w:szCs w:val="32"/>
          <w:rtl/>
        </w:rPr>
        <w:t>رغم فوائده، يواجه الذكاء الاصطناعي تحديات في الحوكمة</w:t>
      </w:r>
      <w:r w:rsidRPr="00F94661">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الخصوصية والأمان: يمكن معالجة هذه القضايا عبر استخدام بروتوكولات أمان قوية</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التفسير والفهم: تطوير أنظمة تفسر قرارات الذكاء الاصطناعي بوضوح لتعزيز الثقة</w:t>
      </w:r>
      <w:r w:rsidRPr="004800E1">
        <w:rPr>
          <w:rFonts w:ascii="Sakkal Majalla" w:hAnsi="Sakkal Majalla" w:cs="Sakkal Majalla"/>
          <w:sz w:val="32"/>
          <w:szCs w:val="32"/>
        </w:rPr>
        <w:t>.</w:t>
      </w:r>
    </w:p>
    <w:p w:rsidR="00181023" w:rsidRPr="00F94661" w:rsidRDefault="00181023" w:rsidP="004800E1">
      <w:pPr>
        <w:spacing w:line="360" w:lineRule="auto"/>
        <w:rPr>
          <w:rFonts w:ascii="Sakkal Majalla" w:hAnsi="Sakkal Majalla"/>
          <w:sz w:val="32"/>
          <w:szCs w:val="32"/>
          <w:rtl/>
        </w:rPr>
      </w:pPr>
      <w:r w:rsidRPr="004800E1">
        <w:rPr>
          <w:rFonts w:ascii="Sakkal Majalla" w:hAnsi="Sakkal Majalla"/>
          <w:color w:val="C00000"/>
          <w:sz w:val="32"/>
          <w:szCs w:val="32"/>
          <w:rtl/>
        </w:rPr>
        <w:t xml:space="preserve">خلاصة القول: </w:t>
      </w:r>
      <w:r w:rsidRPr="00F94661">
        <w:rPr>
          <w:rFonts w:ascii="Sakkal Majalla" w:hAnsi="Sakkal Majalla"/>
          <w:sz w:val="32"/>
          <w:szCs w:val="32"/>
          <w:rtl/>
        </w:rPr>
        <w:t>يلعب الذكاء الاصطناعي دورا</w:t>
      </w:r>
      <w:r>
        <w:rPr>
          <w:rFonts w:ascii="Sakkal Majalla" w:hAnsi="Sakkal Majalla" w:hint="cs"/>
          <w:sz w:val="32"/>
          <w:szCs w:val="32"/>
          <w:rtl/>
        </w:rPr>
        <w:t>ً</w:t>
      </w:r>
      <w:r w:rsidRPr="00F94661">
        <w:rPr>
          <w:rFonts w:ascii="Sakkal Majalla" w:hAnsi="Sakkal Majalla"/>
          <w:sz w:val="32"/>
          <w:szCs w:val="32"/>
          <w:rtl/>
        </w:rPr>
        <w:t xml:space="preserve"> محوريا</w:t>
      </w:r>
      <w:r>
        <w:rPr>
          <w:rFonts w:ascii="Sakkal Majalla" w:hAnsi="Sakkal Majalla" w:hint="cs"/>
          <w:sz w:val="32"/>
          <w:szCs w:val="32"/>
          <w:rtl/>
        </w:rPr>
        <w:t>ً</w:t>
      </w:r>
      <w:r w:rsidRPr="00F94661">
        <w:rPr>
          <w:rFonts w:ascii="Sakkal Majalla" w:hAnsi="Sakkal Majalla"/>
          <w:sz w:val="32"/>
          <w:szCs w:val="32"/>
          <w:rtl/>
        </w:rPr>
        <w:t xml:space="preserve"> في صنع القرار وإدارة الحوكمة، مما يعزز الكفاءة والشفافية. من خلال تبني تقنيات الذكاء الاصطناعي، يمكن للمؤسسات تحسين عملياتها واتخاذ قرارات استراتيجية مستنيرة</w:t>
      </w:r>
      <w:r w:rsidRPr="00F94661">
        <w:rPr>
          <w:rFonts w:ascii="Sakkal Majalla" w:hAnsi="Sakkal Majalla"/>
          <w:sz w:val="32"/>
          <w:szCs w:val="32"/>
        </w:rPr>
        <w:t>.</w:t>
      </w:r>
    </w:p>
    <w:p w:rsidR="009762C9" w:rsidRDefault="009762C9" w:rsidP="009762C9">
      <w:pPr>
        <w:rPr>
          <w:rFonts w:ascii="Sakkal Majalla" w:hAnsi="Sakkal Majalla"/>
          <w:sz w:val="32"/>
          <w:szCs w:val="32"/>
          <w:rtl/>
          <w:lang w:bidi="ar-AE"/>
        </w:rPr>
      </w:pPr>
      <w:r w:rsidRPr="002A078C">
        <w:rPr>
          <w:rFonts w:ascii="Sakkal Majalla" w:hAnsi="Sakkal Majalla"/>
          <w:noProof/>
          <w:color w:val="002060"/>
          <w:sz w:val="34"/>
        </w:rPr>
        <mc:AlternateContent>
          <mc:Choice Requires="wpg">
            <w:drawing>
              <wp:inline distT="0" distB="0" distL="0" distR="0" wp14:anchorId="73D1E85E" wp14:editId="3EA473F9">
                <wp:extent cx="5731510" cy="895350"/>
                <wp:effectExtent l="0" t="0" r="21590" b="19050"/>
                <wp:docPr id="207426836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365"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366" name="مجموعة 39"/>
                        <wpg:cNvGrpSpPr/>
                        <wpg:grpSpPr>
                          <a:xfrm>
                            <a:off x="0" y="0"/>
                            <a:ext cx="5731510" cy="895350"/>
                            <a:chOff x="0" y="0"/>
                            <a:chExt cx="5878196" cy="918845"/>
                          </a:xfrm>
                        </wpg:grpSpPr>
                        <wpg:grpSp>
                          <wpg:cNvPr id="2074268367" name="مجموعة 40"/>
                          <wpg:cNvGrpSpPr/>
                          <wpg:grpSpPr>
                            <a:xfrm>
                              <a:off x="0" y="0"/>
                              <a:ext cx="5878196" cy="918845"/>
                              <a:chOff x="0" y="0"/>
                              <a:chExt cx="6240348" cy="919070"/>
                            </a:xfrm>
                          </wpg:grpSpPr>
                          <wpg:grpSp>
                            <wpg:cNvPr id="2074268368" name="مجموعة 41"/>
                            <wpg:cNvGrpSpPr/>
                            <wpg:grpSpPr>
                              <a:xfrm>
                                <a:off x="0" y="169208"/>
                                <a:ext cx="5433072" cy="580613"/>
                                <a:chOff x="0" y="169208"/>
                                <a:chExt cx="5433072" cy="580613"/>
                              </a:xfrm>
                            </wpg:grpSpPr>
                            <wps:wsp>
                              <wps:cNvPr id="207426836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3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7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372" name="مربع نص 41"/>
                          <wps:cNvSpPr txBox="1"/>
                          <wps:spPr>
                            <a:xfrm>
                              <a:off x="204484" y="257055"/>
                              <a:ext cx="4616071" cy="387740"/>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أدوات وبرمجيات لتطبيق الحوكمة الرقمية</w:t>
                                </w:r>
                              </w:p>
                            </w:txbxContent>
                          </wps:txbx>
                          <wps:bodyPr wrap="square" rtlCol="1">
                            <a:spAutoFit/>
                          </wps:bodyPr>
                        </wps:wsp>
                      </wpg:grpSp>
                    </wpg:wgp>
                  </a:graphicData>
                </a:graphic>
              </wp:inline>
            </w:drawing>
          </mc:Choice>
          <mc:Fallback>
            <w:pict>
              <v:group id="_x0000_s272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49Jt4w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">
                <v:shape id="صورة 38" o:spid="_x0000_s272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YYWXLAAAA4wAAAA8AAABkcnMvZG93bnJldi54bWxEj0FrwkAUhO+F/oflFXqrmyaaSnQVEQu9&#10;lNZY8PrIPrPB7Ns0u43x33cLQo/DzHzDLNejbcVAvW8cK3ieJCCIK6cbrhV8HV6f5iB8QNbYOiYF&#10;V/KwXt3fLbHQ7sJ7GspQiwhhX6ACE0JXSOkrQxb9xHXE0Tu53mKIsq+l7vES4baVaZLk0mLDccFg&#10;R1tD1bn8sQqy3TDusu3Huz+a7vBd2k3j959KPT6MmwWIQGP4D9/ab1pBmrxM03ye5TP4+xT/gFz9&#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tGGFlywAAAOMAAAAPAAAAAAAA&#10;AAAAAAAAAJ8CAABkcnMvZG93bnJldi54bWxQSwUGAAAAAAQABAD3AAAAlwMAAAAA&#10;">
                  <v:imagedata r:id="rId56" o:title=""/>
                </v:shape>
                <v:group id="مجموعة 39" o:spid="_x0000_s27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LOQPM&#10;zAAAAOMAAAAPAAAAAAAAAAAAAAAAAKoCAABkcnMvZG93bnJldi54bWxQSwUGAAAAAAQABAD6AAAA&#10;owMAAAAA&#10;">
                  <v:group id="مجموعة 40" o:spid="_x0000_s27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daZX&#10;zAAAAOMAAAAPAAAAAAAAAAAAAAAAAKoCAABkcnMvZG93bnJldi54bWxQSwUGAAAAAAQABAD6AAAA&#10;owMAAAAA&#10;">
                    <v:group id="مجموعة 41" o:spid="_x0000_s27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V6jIlyQAA&#10;AOMAAAAPAAAAAAAAAAAAAAAAAKoCAABkcnMvZG93bnJldi54bWxQSwUGAAAAAAQABAD6AAAAoAMA&#10;AAAA&#10;">
                      <v:shape id="شكل حر 42" o:spid="_x0000_s27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ziM8oA&#10;AADjAAAADwAAAGRycy9kb3ducmV2LnhtbESPwW7CMBBE75X6D9Yi9VZsQpTQgEEVatUeegH6Aat4&#10;iQPxOo1dSP++rlSJ42hm3mhWm9F14kJDaD1rmE0VCOLam5YbDZ+H18cFiBCRDXaeScMPBdis7+9W&#10;WBl/5R1d9rERCcKhQg02xr6SMtSWHIap74mTd/SDw5jk0Egz4DXBXSczpQrpsOW0YLGnraX6vP92&#10;GozKX1xevpW0/fqw6jQz8Tw3Wj9MxucliEhjvIX/2+9GQ6bKPCsW8+IJ/j6lP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4s4jP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xgcoA&#10;AADjAAAADwAAAGRycy9kb3ducmV2LnhtbESPXUvDMBSG74X9h3AG3rnEKu3olo1NmIjuQjdxt4fm&#10;2JYlJ6XJ1vrvzYXg5cv7xbNcj86KK/Wh9azhfqZAEFfetFxr+Dzu7uYgQkQ2aD2Thh8KsF5NbpZY&#10;Gj/wB10PsRZphEOJGpoYu1LKUDXkMMx8R5y8b987jEn2tTQ9DmncWZkplUuHLaeHBjt6aqg6Hy5O&#10;Q/G+uwzhOT++br/svlX2tMneWOvb6bhZgIg0xv/wX/vFaMhU8Zjl84ciUSSmx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df8YHKAAAA4wAAAA8AAAAAAAAAAAAAAAAAmAIA&#10;AGRycy9kb3ducmV2LnhtbFBLBQYAAAAABAAEAPUAAACPAwAAAAA=&#10;" fillcolor="#168489" stroked="f" strokeweight="1pt">
                        <v:stroke joinstyle="miter"/>
                      </v:roundrect>
                    </v:group>
                    <v:oval id="شكل بيضاوي 44" o:spid="_x0000_s27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GrsoA&#10;AADjAAAADwAAAGRycy9kb3ducmV2LnhtbESPUUvDMBSF3wf+h3AF37a0dWyjNhsiiEMQWeYPuDa3&#10;TbW5qU3cun9vBMHHwznnO5xqN7lenGgMnWcF+SIDQVx703Gr4O34ON+ACBHZYO+ZFFwowG57Nauw&#10;NP7MBzrp2IoE4VCiAhvjUEoZaksOw8IPxMlr/OgwJjm20ox4TnDXyyLLVtJhx2nB4kAPlupP/e0U&#10;6OmoX5+aVvoXbZ/f8w//5Q57pW6up/s7EJGm+B/+a++NgiJbL4vV5nadw++n9Afk9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5yxq7KAAAA4wAAAA8AAAAAAAAAAAAAAAAAmAIA&#10;AGRycy9kb3ducmV2LnhtbFBLBQYAAAAABAAEAPUAAACPAwAAAAA=&#10;" filled="f" strokecolor="#a5a5a5 [2092]" strokeweight="1pt">
                      <v:stroke joinstyle="miter"/>
                    </v:oval>
                  </v:group>
                  <v:shape id="مربع نص 41" o:spid="_x0000_s2736"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i6Y8kA&#10;AADjAAAADwAAAGRycy9kb3ducmV2LnhtbESPzU7DMBCE70i8g7VI3KjdAG2V1q0qfqQeuFDCfRUv&#10;cdR4HcVLk749RkLiOJqZbzSb3RQ6daYhtZEtzGcGFHEdXcuNherj9W4FKgmywy4yWbhQgt32+mqD&#10;pYsjv9P5KI3KEE4lWvAifal1qj0FTLPYE2fvKw4BJcuh0W7AMcNDpwtjFjpgy3nBY09PnurT8TtY&#10;EHH7+aV6CenwOb09j97Uj1hZe3sz7deghCb5D/+1D85CYZYPxWJ1vyzg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ni6Y8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أدوات وبرمجيات لتطبيق الحوكمة الرقمية</w:t>
                          </w:r>
                        </w:p>
                      </w:txbxContent>
                    </v:textbox>
                  </v:shape>
                </v:group>
                <w10:wrap anchorx="page"/>
                <w10:anchorlock/>
              </v:group>
            </w:pict>
          </mc:Fallback>
        </mc:AlternateContent>
      </w:r>
    </w:p>
    <w:p w:rsidR="00181023"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w:t>
      </w:r>
      <w:r>
        <w:rPr>
          <w:rFonts w:ascii="Sakkal Majalla" w:hAnsi="Sakkal Majalla" w:hint="cs"/>
          <w:sz w:val="32"/>
          <w:szCs w:val="32"/>
          <w:rtl/>
        </w:rPr>
        <w:t>ُ</w:t>
      </w:r>
      <w:r w:rsidRPr="003F6A62">
        <w:rPr>
          <w:rFonts w:ascii="Sakkal Majalla" w:hAnsi="Sakkal Majalla"/>
          <w:sz w:val="32"/>
          <w:szCs w:val="32"/>
          <w:rtl/>
        </w:rPr>
        <w:t>عتبر الأدوات والبرمجيات من العناصر الأساسية في تنفيذ الحوكمة الرقمية بشكل فع</w:t>
      </w:r>
      <w:r>
        <w:rPr>
          <w:rFonts w:ascii="Sakkal Majalla" w:hAnsi="Sakkal Majalla" w:hint="cs"/>
          <w:sz w:val="32"/>
          <w:szCs w:val="32"/>
          <w:rtl/>
        </w:rPr>
        <w:t>ّ</w:t>
      </w:r>
      <w:r w:rsidRPr="003F6A62">
        <w:rPr>
          <w:rFonts w:ascii="Sakkal Majalla" w:hAnsi="Sakkal Majalla"/>
          <w:sz w:val="32"/>
          <w:szCs w:val="32"/>
          <w:rtl/>
        </w:rPr>
        <w:t>ال. تساهم هذه التقنيات في تحسين الإدارة، وتعزيز الشفافية، وضمان الامتثال</w:t>
      </w:r>
      <w:r w:rsidRPr="003F6A62">
        <w:rPr>
          <w:rFonts w:ascii="Sakkal Majalla" w:hAnsi="Sakkal Majalla"/>
          <w:sz w:val="32"/>
          <w:szCs w:val="32"/>
        </w:rPr>
        <w:t>.</w:t>
      </w:r>
    </w:p>
    <w:p w:rsidR="00BC2A7E" w:rsidRDefault="000A6C9E" w:rsidP="00BC2A7E">
      <w:pPr>
        <w:rPr>
          <w:rFonts w:ascii="Sakkal Majalla" w:hAnsi="Sakkal Majalla"/>
          <w:sz w:val="32"/>
          <w:szCs w:val="32"/>
          <w:rtl/>
        </w:rPr>
      </w:pPr>
      <w:r w:rsidRPr="00BC2A7E">
        <w:rPr>
          <w:rFonts w:ascii="Sakkal Majalla" w:hAnsi="Sakkal Majalla"/>
          <w:noProof/>
          <w:sz w:val="32"/>
          <w:szCs w:val="32"/>
        </w:rPr>
        <mc:AlternateContent>
          <mc:Choice Requires="wpg">
            <w:drawing>
              <wp:inline distT="0" distB="0" distL="0" distR="0" wp14:anchorId="2B82AEA3" wp14:editId="5612162D">
                <wp:extent cx="5726430" cy="2429084"/>
                <wp:effectExtent l="0" t="0" r="7620" b="9525"/>
                <wp:docPr id="2074270113" name="Group 101"/>
                <wp:cNvGraphicFramePr/>
                <a:graphic xmlns:a="http://schemas.openxmlformats.org/drawingml/2006/main">
                  <a:graphicData uri="http://schemas.microsoft.com/office/word/2010/wordprocessingGroup">
                    <wpg:wgp>
                      <wpg:cNvGrpSpPr/>
                      <wpg:grpSpPr>
                        <a:xfrm>
                          <a:off x="0" y="0"/>
                          <a:ext cx="5726430" cy="2429084"/>
                          <a:chOff x="0" y="0"/>
                          <a:chExt cx="8751703" cy="3712866"/>
                        </a:xfrm>
                      </wpg:grpSpPr>
                      <wpg:grpSp>
                        <wpg:cNvPr id="2074270114" name="Group 2074270114"/>
                        <wpg:cNvGrpSpPr/>
                        <wpg:grpSpPr>
                          <a:xfrm flipH="1">
                            <a:off x="4752154" y="0"/>
                            <a:ext cx="3987408" cy="1020378"/>
                            <a:chOff x="4752154" y="0"/>
                            <a:chExt cx="4859221" cy="1243475"/>
                          </a:xfrm>
                        </wpg:grpSpPr>
                        <wps:wsp>
                          <wps:cNvPr id="2074270115" name="Freeform 584"/>
                          <wps:cNvSpPr>
                            <a:spLocks/>
                          </wps:cNvSpPr>
                          <wps:spPr bwMode="auto">
                            <a:xfrm>
                              <a:off x="4752154" y="98097"/>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16" name="Freeform 586"/>
                          <wps:cNvSpPr>
                            <a:spLocks/>
                          </wps:cNvSpPr>
                          <wps:spPr bwMode="auto">
                            <a:xfrm>
                              <a:off x="5611826" y="88425"/>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2074270117" name="Freeform 588"/>
                          <wps:cNvSpPr>
                            <a:spLocks/>
                          </wps:cNvSpPr>
                          <wps:spPr bwMode="auto">
                            <a:xfrm>
                              <a:off x="4752154" y="0"/>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2074270118" name="Freeform 587"/>
                          <wps:cNvSpPr>
                            <a:spLocks/>
                          </wps:cNvSpPr>
                          <wps:spPr bwMode="auto">
                            <a:xfrm>
                              <a:off x="4980124" y="226589"/>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19" name="Freeform 589"/>
                          <wps:cNvSpPr>
                            <a:spLocks/>
                          </wps:cNvSpPr>
                          <wps:spPr bwMode="auto">
                            <a:xfrm>
                              <a:off x="5623967" y="576144"/>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20" name="Freeform 590"/>
                          <wps:cNvSpPr>
                            <a:spLocks/>
                          </wps:cNvSpPr>
                          <wps:spPr bwMode="auto">
                            <a:xfrm>
                              <a:off x="5623967" y="576144"/>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2074270121" name="Freeform: Shape 2074270121"/>
                          <wps:cNvSpPr>
                            <a:spLocks/>
                          </wps:cNvSpPr>
                          <wps:spPr bwMode="auto">
                            <a:xfrm>
                              <a:off x="5669562" y="571998"/>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2074270122" name="Freeform 585"/>
                          <wps:cNvSpPr>
                            <a:spLocks/>
                          </wps:cNvSpPr>
                          <wps:spPr bwMode="auto">
                            <a:xfrm>
                              <a:off x="4980124" y="226589"/>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1</w:t>
                                </w:r>
                              </w:p>
                            </w:txbxContent>
                          </wps:txbx>
                          <wps:bodyPr vert="horz" wrap="square" lIns="91440" tIns="45720" rIns="91440" bIns="45720" numCol="1" anchor="ctr" anchorCtr="0" compatLnSpc="1">
                            <a:prstTxWarp prst="textNoShape">
                              <a:avLst/>
                            </a:prstTxWarp>
                          </wps:bodyPr>
                        </wps:wsp>
                      </wpg:grpSp>
                      <wpg:grpSp>
                        <wpg:cNvPr id="2074270123" name="Group 2074270123"/>
                        <wpg:cNvGrpSpPr/>
                        <wpg:grpSpPr>
                          <a:xfrm flipH="1">
                            <a:off x="4693419" y="1225580"/>
                            <a:ext cx="4058284" cy="1038515"/>
                            <a:chOff x="4693419" y="1225580"/>
                            <a:chExt cx="4859221" cy="1243475"/>
                          </a:xfrm>
                        </wpg:grpSpPr>
                        <wps:wsp>
                          <wps:cNvPr id="2074270124" name="Freeform 584"/>
                          <wps:cNvSpPr>
                            <a:spLocks/>
                          </wps:cNvSpPr>
                          <wps:spPr bwMode="auto">
                            <a:xfrm>
                              <a:off x="4693419" y="1323677"/>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25" name="Freeform 586"/>
                          <wps:cNvSpPr>
                            <a:spLocks/>
                          </wps:cNvSpPr>
                          <wps:spPr bwMode="auto">
                            <a:xfrm>
                              <a:off x="5553091" y="1314005"/>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FFCC5E"/>
                            </a:solidFill>
                            <a:ln>
                              <a:noFill/>
                            </a:ln>
                          </wps:spPr>
                          <wps:bodyPr vert="horz" wrap="square" lIns="91440" tIns="45720" rIns="91440" bIns="45720" numCol="1" anchor="t" anchorCtr="0" compatLnSpc="1">
                            <a:prstTxWarp prst="textNoShape">
                              <a:avLst/>
                            </a:prstTxWarp>
                          </wps:bodyPr>
                        </wps:wsp>
                        <wps:wsp>
                          <wps:cNvPr id="2074270126" name="Freeform 588"/>
                          <wps:cNvSpPr>
                            <a:spLocks/>
                          </wps:cNvSpPr>
                          <wps:spPr bwMode="auto">
                            <a:xfrm>
                              <a:off x="4693419" y="1225580"/>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EAA200"/>
                            </a:solidFill>
                            <a:ln>
                              <a:noFill/>
                            </a:ln>
                          </wps:spPr>
                          <wps:bodyPr vert="horz" wrap="square" lIns="91440" tIns="45720" rIns="91440" bIns="45720" numCol="1" anchor="t" anchorCtr="0" compatLnSpc="1">
                            <a:prstTxWarp prst="textNoShape">
                              <a:avLst/>
                            </a:prstTxWarp>
                          </wps:bodyPr>
                        </wps:wsp>
                        <wps:wsp>
                          <wps:cNvPr id="2074270127" name="Freeform 587"/>
                          <wps:cNvSpPr>
                            <a:spLocks/>
                          </wps:cNvSpPr>
                          <wps:spPr bwMode="auto">
                            <a:xfrm>
                              <a:off x="4921389" y="1452169"/>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28" name="Freeform 589"/>
                          <wps:cNvSpPr>
                            <a:spLocks/>
                          </wps:cNvSpPr>
                          <wps:spPr bwMode="auto">
                            <a:xfrm>
                              <a:off x="5565232" y="1801724"/>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29" name="Freeform 590"/>
                          <wps:cNvSpPr>
                            <a:spLocks/>
                          </wps:cNvSpPr>
                          <wps:spPr bwMode="auto">
                            <a:xfrm>
                              <a:off x="5565232" y="1801724"/>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EAA200"/>
                            </a:solidFill>
                            <a:ln>
                              <a:noFill/>
                            </a:ln>
                          </wps:spPr>
                          <wps:bodyPr vert="horz" wrap="square" lIns="91440" tIns="45720" rIns="91440" bIns="45720" numCol="1" anchor="t" anchorCtr="0" compatLnSpc="1">
                            <a:prstTxWarp prst="textNoShape">
                              <a:avLst/>
                            </a:prstTxWarp>
                          </wps:bodyPr>
                        </wps:wsp>
                        <wps:wsp>
                          <wps:cNvPr id="2074270130" name="Freeform: Shape 2074270130"/>
                          <wps:cNvSpPr>
                            <a:spLocks/>
                          </wps:cNvSpPr>
                          <wps:spPr bwMode="auto">
                            <a:xfrm>
                              <a:off x="5610827" y="1797578"/>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EAA200"/>
                            </a:solidFill>
                            <a:ln>
                              <a:noFill/>
                            </a:ln>
                          </wps:spPr>
                          <wps:bodyPr vert="horz" wrap="square" lIns="91440" tIns="45720" rIns="91440" bIns="45720" numCol="1" anchor="t" anchorCtr="0" compatLnSpc="1">
                            <a:prstTxWarp prst="textNoShape">
                              <a:avLst/>
                            </a:prstTxWarp>
                            <a:noAutofit/>
                          </wps:bodyPr>
                        </wps:wsp>
                        <wps:wsp>
                          <wps:cNvPr id="2074270131" name="Freeform 585"/>
                          <wps:cNvSpPr>
                            <a:spLocks/>
                          </wps:cNvSpPr>
                          <wps:spPr bwMode="auto">
                            <a:xfrm>
                              <a:off x="4921389" y="1452169"/>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2</w:t>
                                </w:r>
                              </w:p>
                            </w:txbxContent>
                          </wps:txbx>
                          <wps:bodyPr vert="horz" wrap="square" lIns="91440" tIns="45720" rIns="91440" bIns="45720" numCol="1" anchor="ctr" anchorCtr="0" compatLnSpc="1">
                            <a:prstTxWarp prst="textNoShape">
                              <a:avLst/>
                            </a:prstTxWarp>
                          </wps:bodyPr>
                        </wps:wsp>
                      </wpg:grpSp>
                      <wpg:grpSp>
                        <wpg:cNvPr id="2074270132" name="Group 2074270132"/>
                        <wpg:cNvGrpSpPr/>
                        <wpg:grpSpPr>
                          <a:xfrm flipH="1">
                            <a:off x="4681279" y="2674351"/>
                            <a:ext cx="4058283" cy="1038515"/>
                            <a:chOff x="4681279" y="2674351"/>
                            <a:chExt cx="4859221" cy="1243475"/>
                          </a:xfrm>
                        </wpg:grpSpPr>
                        <wps:wsp>
                          <wps:cNvPr id="2074270133" name="Freeform 584"/>
                          <wps:cNvSpPr>
                            <a:spLocks/>
                          </wps:cNvSpPr>
                          <wps:spPr bwMode="auto">
                            <a:xfrm>
                              <a:off x="4681279" y="2772448"/>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34" name="Freeform 586"/>
                          <wps:cNvSpPr>
                            <a:spLocks/>
                          </wps:cNvSpPr>
                          <wps:spPr bwMode="auto">
                            <a:xfrm>
                              <a:off x="5540951" y="2762776"/>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BDBDBD"/>
                            </a:solidFill>
                            <a:ln>
                              <a:noFill/>
                            </a:ln>
                          </wps:spPr>
                          <wps:bodyPr vert="horz" wrap="square" lIns="91440" tIns="45720" rIns="91440" bIns="45720" numCol="1" anchor="t" anchorCtr="0" compatLnSpc="1">
                            <a:prstTxWarp prst="textNoShape">
                              <a:avLst/>
                            </a:prstTxWarp>
                          </wps:bodyPr>
                        </wps:wsp>
                        <wps:wsp>
                          <wps:cNvPr id="2074270135" name="Freeform 588"/>
                          <wps:cNvSpPr>
                            <a:spLocks/>
                          </wps:cNvSpPr>
                          <wps:spPr bwMode="auto">
                            <a:xfrm>
                              <a:off x="4681279" y="2674351"/>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074270136" name="Freeform 587"/>
                          <wps:cNvSpPr>
                            <a:spLocks/>
                          </wps:cNvSpPr>
                          <wps:spPr bwMode="auto">
                            <a:xfrm>
                              <a:off x="4909249" y="2900940"/>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37" name="Freeform 589"/>
                          <wps:cNvSpPr>
                            <a:spLocks/>
                          </wps:cNvSpPr>
                          <wps:spPr bwMode="auto">
                            <a:xfrm>
                              <a:off x="5553092" y="3250495"/>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38" name="Freeform 590"/>
                          <wps:cNvSpPr>
                            <a:spLocks/>
                          </wps:cNvSpPr>
                          <wps:spPr bwMode="auto">
                            <a:xfrm>
                              <a:off x="5553092" y="3250495"/>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074270139" name="Freeform: Shape 2074270139"/>
                          <wps:cNvSpPr>
                            <a:spLocks/>
                          </wps:cNvSpPr>
                          <wps:spPr bwMode="auto">
                            <a:xfrm>
                              <a:off x="5598687" y="3246349"/>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7F7F7F"/>
                            </a:solidFill>
                            <a:ln>
                              <a:noFill/>
                            </a:ln>
                          </wps:spPr>
                          <wps:bodyPr vert="horz" wrap="square" lIns="91440" tIns="45720" rIns="91440" bIns="45720" numCol="1" anchor="t" anchorCtr="0" compatLnSpc="1">
                            <a:prstTxWarp prst="textNoShape">
                              <a:avLst/>
                            </a:prstTxWarp>
                            <a:noAutofit/>
                          </wps:bodyPr>
                        </wps:wsp>
                        <wps:wsp>
                          <wps:cNvPr id="2074270140" name="Freeform 585"/>
                          <wps:cNvSpPr>
                            <a:spLocks/>
                          </wps:cNvSpPr>
                          <wps:spPr bwMode="auto">
                            <a:xfrm>
                              <a:off x="4909249" y="2900940"/>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3</w:t>
                                </w:r>
                              </w:p>
                            </w:txbxContent>
                          </wps:txbx>
                          <wps:bodyPr vert="horz" wrap="square" lIns="91440" tIns="45720" rIns="91440" bIns="45720" numCol="1" anchor="ctr" anchorCtr="0" compatLnSpc="1">
                            <a:prstTxWarp prst="textNoShape">
                              <a:avLst/>
                            </a:prstTxWarp>
                          </wps:bodyPr>
                        </wps:wsp>
                      </wpg:grpSp>
                      <wps:wsp>
                        <wps:cNvPr id="2074270141" name="TextBox 78"/>
                        <wps:cNvSpPr txBox="1"/>
                        <wps:spPr>
                          <a:xfrm>
                            <a:off x="4954106" y="226563"/>
                            <a:ext cx="3125033" cy="558041"/>
                          </a:xfrm>
                          <a:prstGeom prst="rect">
                            <a:avLst/>
                          </a:prstGeom>
                          <a:noFill/>
                          <a:ln>
                            <a:noFill/>
                          </a:ln>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أنظمة إدارة البيانات </w:t>
                              </w:r>
                              <w:r>
                                <w:rPr>
                                  <w:rFonts w:eastAsia="Calibri" w:cs="Adobe Arabic"/>
                                  <w:b/>
                                  <w:bCs/>
                                  <w:kern w:val="24"/>
                                  <w:sz w:val="36"/>
                                  <w:szCs w:val="36"/>
                                  <w:lang w:bidi="ar-EG"/>
                                </w:rPr>
                                <w:t>(DMS)</w:t>
                              </w:r>
                            </w:p>
                          </w:txbxContent>
                        </wps:txbx>
                        <wps:bodyPr wrap="square" rtlCol="0">
                          <a:noAutofit/>
                        </wps:bodyPr>
                      </wps:wsp>
                      <wpg:grpSp>
                        <wpg:cNvPr id="2074270142" name="Group 2074270142"/>
                        <wpg:cNvGrpSpPr/>
                        <wpg:grpSpPr>
                          <a:xfrm flipH="1">
                            <a:off x="70875" y="643638"/>
                            <a:ext cx="3987408" cy="1020378"/>
                            <a:chOff x="70875" y="643638"/>
                            <a:chExt cx="4859221" cy="1243475"/>
                          </a:xfrm>
                        </wpg:grpSpPr>
                        <wps:wsp>
                          <wps:cNvPr id="2074270143" name="Freeform 584"/>
                          <wps:cNvSpPr>
                            <a:spLocks/>
                          </wps:cNvSpPr>
                          <wps:spPr bwMode="auto">
                            <a:xfrm>
                              <a:off x="70875" y="741735"/>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44" name="Freeform 586"/>
                          <wps:cNvSpPr>
                            <a:spLocks/>
                          </wps:cNvSpPr>
                          <wps:spPr bwMode="auto">
                            <a:xfrm>
                              <a:off x="930547" y="732063"/>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2074270145" name="Freeform 588"/>
                          <wps:cNvSpPr>
                            <a:spLocks/>
                          </wps:cNvSpPr>
                          <wps:spPr bwMode="auto">
                            <a:xfrm>
                              <a:off x="70875" y="643638"/>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2074270146" name="Freeform 587"/>
                          <wps:cNvSpPr>
                            <a:spLocks/>
                          </wps:cNvSpPr>
                          <wps:spPr bwMode="auto">
                            <a:xfrm>
                              <a:off x="298845" y="870227"/>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47" name="Freeform 589"/>
                          <wps:cNvSpPr>
                            <a:spLocks/>
                          </wps:cNvSpPr>
                          <wps:spPr bwMode="auto">
                            <a:xfrm>
                              <a:off x="942688" y="1219782"/>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48" name="Freeform 590"/>
                          <wps:cNvSpPr>
                            <a:spLocks/>
                          </wps:cNvSpPr>
                          <wps:spPr bwMode="auto">
                            <a:xfrm>
                              <a:off x="942688" y="1219782"/>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2074270149" name="Freeform: Shape 2074270149"/>
                          <wps:cNvSpPr>
                            <a:spLocks/>
                          </wps:cNvSpPr>
                          <wps:spPr bwMode="auto">
                            <a:xfrm>
                              <a:off x="988283" y="1215636"/>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2074270150" name="Freeform 585"/>
                          <wps:cNvSpPr>
                            <a:spLocks/>
                          </wps:cNvSpPr>
                          <wps:spPr bwMode="auto">
                            <a:xfrm>
                              <a:off x="298845" y="870227"/>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4</w:t>
                                </w:r>
                              </w:p>
                            </w:txbxContent>
                          </wps:txbx>
                          <wps:bodyPr vert="horz" wrap="square" lIns="91440" tIns="45720" rIns="91440" bIns="45720" numCol="1" anchor="ctr" anchorCtr="0" compatLnSpc="1">
                            <a:prstTxWarp prst="textNoShape">
                              <a:avLst/>
                            </a:prstTxWarp>
                          </wps:bodyPr>
                        </wps:wsp>
                      </wpg:grpSp>
                      <wps:wsp>
                        <wps:cNvPr id="2074270151" name="TextBox 88"/>
                        <wps:cNvSpPr txBox="1"/>
                        <wps:spPr>
                          <a:xfrm>
                            <a:off x="272882" y="870127"/>
                            <a:ext cx="3125033" cy="499300"/>
                          </a:xfrm>
                          <a:prstGeom prst="rect">
                            <a:avLst/>
                          </a:prstGeom>
                          <a:noFill/>
                          <a:ln>
                            <a:noFill/>
                          </a:ln>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برمجيات الأمان السيبراني</w:t>
                              </w:r>
                            </w:p>
                          </w:txbxContent>
                        </wps:txbx>
                        <wps:bodyPr wrap="square" rtlCol="0">
                          <a:noAutofit/>
                        </wps:bodyPr>
                      </wps:wsp>
                      <wpg:grpSp>
                        <wpg:cNvPr id="2074270152" name="Group 2074270152"/>
                        <wpg:cNvGrpSpPr/>
                        <wpg:grpSpPr>
                          <a:xfrm flipH="1">
                            <a:off x="0" y="2050624"/>
                            <a:ext cx="4058283" cy="1038515"/>
                            <a:chOff x="0" y="2050623"/>
                            <a:chExt cx="4859221" cy="1243475"/>
                          </a:xfrm>
                        </wpg:grpSpPr>
                        <wps:wsp>
                          <wps:cNvPr id="2074270153" name="Freeform 584"/>
                          <wps:cNvSpPr>
                            <a:spLocks/>
                          </wps:cNvSpPr>
                          <wps:spPr bwMode="auto">
                            <a:xfrm>
                              <a:off x="0" y="2148720"/>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74270154" name="Freeform 586"/>
                          <wps:cNvSpPr>
                            <a:spLocks/>
                          </wps:cNvSpPr>
                          <wps:spPr bwMode="auto">
                            <a:xfrm>
                              <a:off x="859672" y="2139048"/>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BDBDBD"/>
                            </a:solidFill>
                            <a:ln>
                              <a:noFill/>
                            </a:ln>
                          </wps:spPr>
                          <wps:bodyPr vert="horz" wrap="square" lIns="91440" tIns="45720" rIns="91440" bIns="45720" numCol="1" anchor="t" anchorCtr="0" compatLnSpc="1">
                            <a:prstTxWarp prst="textNoShape">
                              <a:avLst/>
                            </a:prstTxWarp>
                          </wps:bodyPr>
                        </wps:wsp>
                        <wps:wsp>
                          <wps:cNvPr id="2074270155" name="Freeform 588"/>
                          <wps:cNvSpPr>
                            <a:spLocks/>
                          </wps:cNvSpPr>
                          <wps:spPr bwMode="auto">
                            <a:xfrm>
                              <a:off x="0" y="2050623"/>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074270156" name="Freeform 587"/>
                          <wps:cNvSpPr>
                            <a:spLocks/>
                          </wps:cNvSpPr>
                          <wps:spPr bwMode="auto">
                            <a:xfrm>
                              <a:off x="227970" y="2277212"/>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74270157" name="Freeform 589"/>
                          <wps:cNvSpPr>
                            <a:spLocks/>
                          </wps:cNvSpPr>
                          <wps:spPr bwMode="auto">
                            <a:xfrm>
                              <a:off x="871813" y="2626767"/>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2074270158" name="Freeform 590"/>
                          <wps:cNvSpPr>
                            <a:spLocks/>
                          </wps:cNvSpPr>
                          <wps:spPr bwMode="auto">
                            <a:xfrm>
                              <a:off x="871813" y="2626767"/>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074270159" name="Freeform: Shape 2074270159"/>
                          <wps:cNvSpPr>
                            <a:spLocks/>
                          </wps:cNvSpPr>
                          <wps:spPr bwMode="auto">
                            <a:xfrm>
                              <a:off x="917408" y="2622621"/>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7F7F7F"/>
                            </a:solidFill>
                            <a:ln>
                              <a:noFill/>
                            </a:ln>
                          </wps:spPr>
                          <wps:bodyPr vert="horz" wrap="square" lIns="91440" tIns="45720" rIns="91440" bIns="45720" numCol="1" anchor="t" anchorCtr="0" compatLnSpc="1">
                            <a:prstTxWarp prst="textNoShape">
                              <a:avLst/>
                            </a:prstTxWarp>
                            <a:noAutofit/>
                          </wps:bodyPr>
                        </wps:wsp>
                        <wps:wsp>
                          <wps:cNvPr id="2074270160" name="Freeform 585"/>
                          <wps:cNvSpPr>
                            <a:spLocks/>
                          </wps:cNvSpPr>
                          <wps:spPr bwMode="auto">
                            <a:xfrm>
                              <a:off x="227970" y="2277212"/>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5</w:t>
                                </w:r>
                              </w:p>
                            </w:txbxContent>
                          </wps:txbx>
                          <wps:bodyPr vert="horz" wrap="square" lIns="91440" tIns="45720" rIns="91440" bIns="45720" numCol="1" anchor="ctr" anchorCtr="0" compatLnSpc="1">
                            <a:prstTxWarp prst="textNoShape">
                              <a:avLst/>
                            </a:prstTxWarp>
                          </wps:bodyPr>
                        </wps:wsp>
                      </wpg:grpSp>
                      <wps:wsp>
                        <wps:cNvPr id="2074270161" name="TextBox 98"/>
                        <wps:cNvSpPr txBox="1"/>
                        <wps:spPr>
                          <a:xfrm>
                            <a:off x="4764687" y="1408185"/>
                            <a:ext cx="3125033" cy="499300"/>
                          </a:xfrm>
                          <a:prstGeom prst="rect">
                            <a:avLst/>
                          </a:prstGeom>
                          <a:noFill/>
                          <a:ln>
                            <a:noFill/>
                          </a:ln>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أدوات التحليل والتقارير</w:t>
                              </w:r>
                            </w:p>
                          </w:txbxContent>
                        </wps:txbx>
                        <wps:bodyPr wrap="square" rtlCol="0">
                          <a:noAutofit/>
                        </wps:bodyPr>
                      </wps:wsp>
                      <wps:wsp>
                        <wps:cNvPr id="2074270162" name="TextBox 99"/>
                        <wps:cNvSpPr txBox="1"/>
                        <wps:spPr>
                          <a:xfrm>
                            <a:off x="4657758" y="2878891"/>
                            <a:ext cx="3125872" cy="558041"/>
                          </a:xfrm>
                          <a:prstGeom prst="rect">
                            <a:avLst/>
                          </a:prstGeom>
                          <a:noFill/>
                          <a:ln>
                            <a:noFill/>
                          </a:ln>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أنظمة إدارة المخاطر</w:t>
                              </w:r>
                              <w:r>
                                <w:rPr>
                                  <w:rFonts w:eastAsia="Calibri" w:cs="Adobe Arabic"/>
                                  <w:b/>
                                  <w:bCs/>
                                  <w:kern w:val="24"/>
                                  <w:sz w:val="36"/>
                                  <w:szCs w:val="36"/>
                                  <w:lang w:bidi="ar-EG"/>
                                </w:rPr>
                                <w:t xml:space="preserve"> (ERM)</w:t>
                              </w:r>
                            </w:p>
                          </w:txbxContent>
                        </wps:txbx>
                        <wps:bodyPr wrap="square" rtlCol="0">
                          <a:noAutofit/>
                        </wps:bodyPr>
                      </wps:wsp>
                      <wps:wsp>
                        <wps:cNvPr id="2074270163" name="TextBox 100"/>
                        <wps:cNvSpPr txBox="1"/>
                        <wps:spPr>
                          <a:xfrm>
                            <a:off x="46685" y="2255234"/>
                            <a:ext cx="3125033" cy="499300"/>
                          </a:xfrm>
                          <a:prstGeom prst="rect">
                            <a:avLst/>
                          </a:prstGeom>
                          <a:noFill/>
                          <a:ln>
                            <a:noFill/>
                          </a:ln>
                        </wps:spPr>
                        <wps:txb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منصات التعاون والتواصل</w:t>
                              </w:r>
                            </w:p>
                          </w:txbxContent>
                        </wps:txbx>
                        <wps:bodyPr wrap="square" rtlCol="0">
                          <a:noAutofit/>
                        </wps:bodyPr>
                      </wps:wsp>
                    </wpg:wgp>
                  </a:graphicData>
                </a:graphic>
              </wp:inline>
            </w:drawing>
          </mc:Choice>
          <mc:Fallback>
            <w:pict>
              <v:group id="Group 101" o:spid="_x0000_s2737" style="width:450.9pt;height:191.25pt;mso-position-horizontal-relative:char;mso-position-vertical-relative:line" coordsize="87517,37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">
                <v:group id="Group 2074270114" o:spid="_x0000_s2738" style="position:absolute;left:47521;width:39874;height:10203;flip:x" coordorigin="47521"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kn9xDyQAA&#10;AOMAAAAPAAAAAAAAAAAAAAAAAKoCAABkcnMvZG93bnJldi54bWxQSwUGAAAAAAQABAD6AAAAoAMA&#10;AAAA&#10;">
                  <v:shape id="Freeform 584" o:spid="_x0000_s2739" style="position:absolute;left:47521;top:980;width:48592;height:11454;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5Y38kA&#10;AADjAAAADwAAAGRycy9kb3ducmV2LnhtbESPQWvCQBSE7wX/w/IEb3U3QZuSukpaETy2KsXjI/tM&#10;QrNvQ3aN8d+7hUKPw8x8w6w2o23FQL1vHGtI5goEcelMw5WG03H3/ArCB2SDrWPScCcPm/XkaYW5&#10;cTf+ouEQKhEh7HPUUIfQ5VL6siaLfu464uhdXG8xRNlX0vR4i3DbylSpF2mx4bhQY0cfNZU/h6vV&#10;MJy3V/P9vs+On1Xh7L29lMVZaj2bjsUbiEBj+A//tfdGQ6qyRZqpJFnC76f4B+T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c5Y38kAAADjAAAADwAAAAAAAAAAAAAAAACYAgAA&#10;ZHJzL2Rvd25yZXYueG1sUEsFBgAAAAAEAAQA9QAAAI4D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40" style="position:absolute;left:56118;top:884;width:39003;height:8994;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RH8wA&#10;AADjAAAADwAAAGRycy9kb3ducmV2LnhtbESPQUvDQBSE74L/YXmCF2l3EzSV2G0RoSDSHhqleHxk&#10;n0k0+zZkt0n677sFocdhZr5hluvJtmKg3jeONSRzBYK4dKbhSsPX52b2DMIHZIOtY9JwIg/r1e3N&#10;EnPjRt7TUIRKRAj7HDXUIXS5lL6syaKfu444ej+utxii7Ctpehwj3LYyVSqTFhuOCzV29FZT+Vcc&#10;rYZxJ7c7NRyn7012ePgYyw7T3yet7++m1xcQgaZwDf+3342GVC0e04VKkgwun+IfkKsz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zEoRH8wAAADjAAAADwAAAAAAAAAAAAAAAACY&#10;AgAAZHJzL2Rvd25yZXYueG1sUEsFBgAAAAAEAAQA9QAAAJEDA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41" style="position:absolute;left:47521;width:11454;height:11439;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3fq8sA&#10;AADjAAAADwAAAGRycy9kb3ducmV2LnhtbESPQUvDQBSE74L/YXmCF7G7CaEpabelCgXxZiva4yP7&#10;zMZm34bs2qT/3hWEHoeZ+YZZbSbXiTMNofWsIZspEMS1Ny03Gt4Pu8cFiBCRDXaeScOFAmzWtzcr&#10;rIwf+Y3O+9iIBOFQoQYbY19JGWpLDsPM98TJ+/KDw5jk0Egz4JjgrpO5UnPpsOW0YLGnZ0v1af/j&#10;NBzmD6enJl4sfRYL/B4/iu3u9aj1/d20XYKINMVr+L/9YjTkqizyUmVZCX+f0h+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iDd+r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42" style="position:absolute;left:49801;top:2265;width:6894;height:6895;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ji8YA&#10;AADjAAAADwAAAGRycy9kb3ducmV2LnhtbERPS27CMBDdV+odrKnErtgJLVQBgwCJqpsuoDnAKB7i&#10;QDyOYkPC7etFpS6f3n+1GV0r7tSHxrOGbKpAEFfeNFxrKH8Orx8gQkQ22HomDQ8KsFk/P62wMH7g&#10;I91PsRYphEOBGmyMXSFlqCw5DFPfESfu7HuHMcG+lqbHIYW7VuZKzaXDhlODxY72lqrr6eY0fKoS&#10;u/f98G0vM3koh3kbdnWm9eRl3C5BRBrjv/jP/WU05Grxli9UlqXR6VP6A3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bji8YAAADjAAAADwAAAAAAAAAAAAAAAACYAgAAZHJz&#10;L2Rvd25yZXYueG1sUEsFBgAAAAAEAAQA9QAAAIsDA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43" style="position:absolute;left:56239;top:5761;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hVNMsA&#10;AADjAAAADwAAAGRycy9kb3ducmV2LnhtbESPQUvDQBSE74L/YXmCN7uboG1Nuy0iVHuTxmCvr9ln&#10;Nph9G7JrE/31riB4HGbmG2a9nVwnzjSE1rOGbKZAENfetNxoqF53N0sQISIb7DyThi8KsN1cXqyx&#10;MH7kA53L2IgE4VCgBhtjX0gZaksOw8z3xMl794PDmOTQSDPgmOCuk7lSc+mw5bRgsadHS/VH+ek0&#10;HPOwlE8v39XxebR3u7cK96dyrvX11fSwAhFpiv/hv/beaMjV4jZfqCy7h9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kiFU0ywAAAOMAAAAPAAAAAAAAAAAAAAAAAJgC&#10;AABkcnMvZG93bnJldi54bWxQSwUGAAAAAAQABAD1AAAAkAM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44" style="position:absolute;left:56239;top:5761;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ewLMgA&#10;AADjAAAADwAAAGRycy9kb3ducmV2LnhtbESPzYrCMBSF9wO+Q7jC7MbEMkylGkWFAWEGwerG3aW5&#10;ttXmptNErW8/WQguD+ePb7bobSNu1PnasYbxSIEgLpypudRw2H9/TED4gGywcUwaHuRhMR+8zTAz&#10;7s47uuWhFHGEfYYaqhDaTEpfVGTRj1xLHL2T6yyGKLtSmg7vcdw2MlHqS1qsOT5U2NK6ouKSX60G&#10;t6XtQ+3Pv+kqXR9zmfc/f7TT+n3YL6cgAvXhFX62N0ZDotLPJFXjJFJEpsgDcv4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x7AsyAAAAOMAAAAPAAAAAAAAAAAAAAAAAJgCAABk&#10;cnMvZG93bnJldi54bWxQSwUGAAAAAAQABAD1AAAAjQM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21" o:spid="_x0000_s2745" style="position:absolute;left:56695;top:5719;width:39418;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zPXc0A&#10;AADjAAAADwAAAGRycy9kb3ducmV2LnhtbESPQUvDQBSE70L/w/IEL2J3k0pbYrelCAX1Ik168Pia&#10;fU1Cs29jdm2iv94VhB6HmfmGWW1G24oL9b5xrCGZKhDEpTMNVxoOxe5hCcIHZIOtY9LwTR4268nN&#10;CjPjBt7TJQ+ViBD2GWqoQ+gyKX1Zk0U/dR1x9E6utxii7Ctpehwi3LYyVWouLTYcF2rs6Lmm8px/&#10;WQ325/6jmB13s2LIT+/n/PUzsW9zre9ux+0TiEBjuIb/2y9GQ6oWj+lCJWkCf5/iH5Dr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D8z13NAAAA4wAAAA8AAAAAAAAAAAAAAAAA&#10;mAIAAGRycy9kb3ducmV2LnhtbFBLBQYAAAAABAAEAPUAAACSAw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46" style="position:absolute;left:49801;top:2265;width:6894;height:68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5wO8gA&#10;AADjAAAADwAAAGRycy9kb3ducmV2LnhtbESPQUvEMBSE74L/ITzBi+wmDWK1bnZRQVA82XrZ2zN5&#10;tsXmpSRxt/57Iwgeh5n5htnsFj+JA8U0BjZQrRUIYhvcyL2Bt+5xdQ0iZWSHU2Ay8E0JdtvTkw02&#10;Lhz5lQ5t7kWBcGrQwJDz3EiZ7EAe0zrMxMX7CNFjLjL20kU8FrifpFbqSnocuSwMONPDQPaz/fIG&#10;nrt7azF2fXVz8a7mPb+0GGpjzs+Wu1sQmZb8H/5rPzkDWtWXulaV1vD7qfwBu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TnA7yAAAAOMAAAAPAAAAAAAAAAAAAAAAAJgCAABk&#10;cnMvZG93bnJldi54bWxQSwUGAAAAAAQABAD1AAAAjQMAAAAA&#10;" stroked="f">
                    <v:path arrowok="t"/>
                    <v:textbo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1</w:t>
                          </w:r>
                        </w:p>
                      </w:txbxContent>
                    </v:textbox>
                  </v:oval>
                </v:group>
                <v:group id="Group 2074270123" o:spid="_x0000_s2747" style="position:absolute;left:46934;top:12255;width:40583;height:10385;flip:x" coordorigin="46934,12255"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lGo6KyQAA&#10;AOMAAAAPAAAAAAAAAAAAAAAAAKoCAABkcnMvZG93bnJldi54bWxQSwUGAAAAAAQABAD6AAAAoAMA&#10;AAAA&#10;">
                  <v:shape id="Freeform 584" o:spid="_x0000_s2748" style="position:absolute;left:46934;top:13236;width:48592;height:11454;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43+ckA&#10;AADjAAAADwAAAGRycy9kb3ducmV2LnhtbESPQWvCQBSE74L/YXlCb7prkKakrpJWBI/VSPH4yD6T&#10;0OzbkF1j/PfdQsHjMDPfMOvtaFsxUO8bxxqWCwWCuHSm4UrDudjP30D4gGywdUwaHuRhu5lO1pgZ&#10;d+cjDadQiQhhn6GGOoQuk9KXNVn0C9cRR+/qeoshyr6Spsd7hNtWJkq9SosNx4UaO/qsqfw53ayG&#10;4bK7me+PQ1p8Vbmzj/Za5hep9ctszN9BBBrDM/zfPhgNiUpXSaqWyQr+PsU/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O43+ckAAADjAAAADwAAAAAAAAAAAAAAAACYAgAA&#10;ZHJzL2Rvd25yZXYueG1sUEsFBgAAAAAEAAQA9QAAAI4D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49" style="position:absolute;left:55530;top:13140;width:39004;height:8994;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pycsA&#10;AADjAAAADwAAAGRycy9kb3ducmV2LnhtbESPT2sCMRTE70K/Q3gFb5ps8E/ZGqUUrJ5qtb309ti8&#10;7i7dvGw3Uddv3wiCx2FmfsMsVr1rxIm6UHs2kI0VCOLC25pLA1+f69ETiBCRLTaeycCFAqyWD4MF&#10;5tafeU+nQyxFgnDI0UAVY5tLGYqKHIaxb4mT9+M7hzHJrpS2w3OCu0ZqpWbSYc1pocKWXisqfg9H&#10;Z2C/Oaq3TSgmH7tv/f7H26zk6dqY4WP/8gwiUh/v4Vt7aw1oNZ/oucr0FK6f0h+Qy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ODKnJywAAAOMAAAAPAAAAAAAAAAAAAAAAAJgC&#10;AABkcnMvZG93bnJldi54bWxQSwUGAAAAAAQABAD1AAAAkAM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ffcc5e"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50" style="position:absolute;left:46934;top:12255;width:11453;height:11440;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PX8sA&#10;AADjAAAADwAAAGRycy9kb3ducmV2LnhtbESPQWvCQBSE74X+h+UVvBTdTRBToquEQosHD62292f2&#10;mcRm34bsauK/dwuFHoeZ+YZZbUbbiiv1vnGsIZkpEMSlMw1XGr4Ob9MXED4gG2wdk4YbedisHx9W&#10;mBs38Cdd96ESEcI+Rw11CF0upS9rsuhnriOO3sn1FkOUfSVNj0OE21amSi2kxYbjQo0dvdZU/uwv&#10;VsP7dyiyy+nZFoezug3bXZbYj6PWk6exWIIINIb/8F97azSkKpunmUrSBfx+in9Aru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vhQ9f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eaa200"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51" style="position:absolute;left:49213;top:14521;width:6895;height:6895;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W9RMkA&#10;AADjAAAADwAAAGRycy9kb3ducmV2LnhtbESPwU7DMBBE70j8g7VI3KidUBIU6la0UqteOFDyAat4&#10;iQPxOordJvw9roTEcTQzbzSrzex6caExdJ41ZAsFgrjxpuNWQ/2xf3gGESKywd4zafihAJv17c0K&#10;K+MnfqfLKbYiQThUqMHGOFRShsaSw7DwA3HyPv3oMCY5ttKMOCW462WuVCEddpwWLA60s9R8n85O&#10;w0HVODztpjf79Sj39VT0YdtmWt/fza8vICLN8T/81z4aDbkql3mpsryE66f0B+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bW9RMkAAADjAAAADwAAAAAAAAAAAAAAAACYAgAA&#10;ZHJzL2Rvd25yZXYueG1sUEsFBgAAAAAEAAQA9QAAAI4DA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52" style="position:absolute;left:55652;top:18017;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g6EscA&#10;AADjAAAADwAAAGRycy9kb3ducmV2LnhtbERPz0vDMBS+C/4P4QneXLKg26jLhgjT3cRa3PXZvDVl&#10;zUtp4lr9681B2PHj+73eTr4TZxpiG9jAfKZAENfBttwYqD52dysQMSFb7AKTgR+KsN1cX62xsGHk&#10;dzqXqRE5hGOBBlxKfSFlrB15jLPQE2fuGAaPKcOhkXbAMYf7TmqlFtJjy7nBYU/PjupT+e0NHHRc&#10;yZe33+rwOrqH3WeF+69yYcztzfT0CCLRlC7if/feGtBqea+Xaq7z6Pwp/w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oOhLHAAAA4wAAAA8AAAAAAAAAAAAAAAAAmAIAAGRy&#10;cy9kb3ducmV2LnhtbFBLBQYAAAAABAAEAPUAAACMAw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53" style="position:absolute;left:55652;top:18017;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N/8oA&#10;AADjAAAADwAAAGRycy9kb3ducmV2LnhtbESPzWrDMBCE74W+g9hCb40UU+LUjRKCIaU55q/JcbG2&#10;lqm1ci01cd8+ChR6HGbmG2a2GFwrztSHxrOG8UiBIK68abjWsN+tnqYgQkQ22HomDb8UYDG/v5th&#10;YfyFN3TexlokCIcCNdgYu0LKUFlyGEa+I07ep+8dxiT7WpoeLwnuWpkpNZEOG04LFjsqLVVf2x+n&#10;YXmwk9PaNKU5lmvON+Fj9b1/0/rxYVi+gog0xP/wX/vdaMhU/pzlapy9wO1T+gNyf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nBDf/KAAAA4wAAAA8AAAAAAAAAAAAAAAAAmAIA&#10;AGRycy9kb3ducmV2LnhtbFBLBQYAAAAABAAEAPUAAACPAw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eaa200"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30" o:spid="_x0000_s2754" style="position:absolute;left:56108;top:17975;width:39418;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7W8oA&#10;AADjAAAADwAAAGRycy9kb3ducmV2LnhtbESPy2oCMRSG94W+QziF7mriaKuMRimlhS6Eaa0bd4fJ&#10;mQszOZkmqY5vbxZClz//jW+9HW0vTuRD61jDdKJAEJfOtFxrOPx8PC1BhIhssHdMGi4UYLu5v1tj&#10;btyZv+m0j7VIIxxy1NDEOORShrIhi2HiBuLkVc5bjEn6WhqP5zRue5kp9SIttpweGhzoraGy2/9Z&#10;DUfji2rofqV9Lr46et8Vs52vtH58GF9XICKN8T98a38aDZlazLOFms4SRWJKPC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hQ+1vKAAAA4wAAAA8AAAAAAAAAAAAAAAAAmAIA&#10;AGRycy9kb3ducmV2LnhtbFBLBQYAAAAABAAEAPUAAACPAw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eaa200"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55" style="position:absolute;left:49213;top:14521;width:6895;height:68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V4kckA&#10;AADjAAAADwAAAGRycy9kb3ducmV2LnhtbESPQUvEMBSE78L+h/AEL4ubtIrVutllFQRlT7ZevD2T&#10;Z1tsXkoSd+u/N8KCx2FmvmHW29mN4kAhDp41FCsFgth4O3Cn4a19urwFEROyxdEzafihCNvN4myN&#10;tfVHfqVDkzqRIRxr1NCnNNVSRtOTw7jyE3H2Pn1wmLIMnbQBjxnuRlkqdSMdDpwXepzosSfz1Xw7&#10;DS/tgzEY2q64W36o6Z33DfpK64vzeXcPItGc/sOn9rPVUKrquqxUcVXA36f8B+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UV4kckAAADjAAAADwAAAAAAAAAAAAAAAACYAgAA&#10;ZHJzL2Rvd25yZXYueG1sUEsFBgAAAAAEAAQA9QAAAI4DAAAAAA==&#10;" stroked="f">
                    <v:path arrowok="t"/>
                    <v:textbo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2</w:t>
                          </w:r>
                        </w:p>
                      </w:txbxContent>
                    </v:textbox>
                  </v:oval>
                </v:group>
                <v:group id="Group 2074270132" o:spid="_x0000_s2756" style="position:absolute;left:46812;top:26743;width:40583;height:10385;flip:x" coordorigin="46812,26743"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j73MyQAA&#10;AOMAAAAPAAAAAAAAAAAAAAAAAKoCAABkcnMvZG93bnJldi54bWxQSwUGAAAAAAQABAD6AAAAoAMA&#10;AAAA&#10;">
                  <v:shape id="Freeform 584" o:spid="_x0000_s2757" style="position:absolute;left:46812;top:27724;width:48593;height:11454;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45UMkA&#10;AADjAAAADwAAAGRycy9kb3ducmV2LnhtbESPQWvCQBSE74X+h+UJvdVdY2lK6iqpUvBoVcTjI/tM&#10;gtm3IbvG+O+7guBxmJlvmNlisI3oqfO1Yw2TsQJBXDhTc6lhv/t9/wLhA7LBxjFpuJGHxfz1ZYaZ&#10;cVf+o34bShEh7DPUUIXQZlL6oiKLfuxa4uidXGcxRNmV0nR4jXDbyESpT2mx5rhQYUvLiorz9mI1&#10;9MfVxRx+1uluU+bO3ppTkR+l1m+jIf8GEWgIz/CjvTYaEpV+JKmaTKdw/xT/g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t45UMkAAADjAAAADwAAAAAAAAAAAAAAAACYAgAA&#10;ZHJzL2Rvd25yZXYueG1sUEsFBgAAAAAEAAQA9QAAAI4D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58" style="position:absolute;left:55409;top:27627;width:39004;height:8995;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JFtMcA&#10;AADjAAAADwAAAGRycy9kb3ducmV2LnhtbESPQUvEMBSE74L/ITzBm5u0FrvUzS5WWPCoa/H8aJ5N&#10;sXkpSexWf70RBI/DzHzD7A6rm8RCIY6eNRQbBYK492bkQUP3erzZgogJ2eDkmTR8UYTD/vJih43x&#10;Z36h5ZQGkSEcG9RgU5obKWNvyWHc+Jk4e+8+OExZhkGagOcMd5MslbqTDkfOCxZnerTUf5w+nYa6&#10;3QZlqFjevm313GLXHrvCan19tT7cg0i0pv/wX/vJaChVXZW1Km4r+P2U/4D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yRbTHAAAA4wAAAA8AAAAAAAAAAAAAAAAAmAIAAGRy&#10;cy9kb3ducmV2LnhtbFBLBQYAAAAABAAEAPUAAACMAw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bdbdbd"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59" style="position:absolute;left:46812;top:26743;width:11454;height:11440;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O1csA&#10;AADjAAAADwAAAGRycy9kb3ducmV2LnhtbESPQUsDMRSE74L/ITzBm026trasTYtIC3rowVVoj4/N&#10;a7K4eVk36Xb990YQPA4z8w2z2oy+FQP1sQmsYTpRIIjrYBq2Gj7ed3dLEDEhG2wDk4ZvirBZX1+t&#10;sDThwm80VMmKDOFYogaXUldKGWtHHuMkdMTZO4XeY8qyt9L0eMlw38pCqQfpseG84LCjZ0f1Z3X2&#10;Gmxlnd3uz8uvOMyK/eH4ujtt51rf3oxPjyASjek//Nd+MRoKtZgVCzW9n8Pvp/wH5P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mig7V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7f7f7f"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60" style="position:absolute;left:49092;top:29009;width:6894;height:6894;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COAsoA&#10;AADjAAAADwAAAGRycy9kb3ducmV2LnhtbESPwWrDMBBE74X+g9hCb41kp3WKEyW0gZReekjqD1is&#10;jeXEWhlLjZ2/jwqFHoeZecOsNpPrxIWG0HrWkM0UCOLam5YbDdX37ukVRIjIBjvPpOFKATbr+7sV&#10;lsaPvKfLITYiQTiUqMHG2JdShtqSwzDzPXHyjn5wGJMcGmkGHBPcdTJXqpAOW04LFnvaWqrPhx+n&#10;4UNV2L9sxy97mstdNRZdeG8yrR8fprcliEhT/A//tT+NhlwtnvOFyuYF/H5Kf0C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MgjgLKAAAA4wAAAA8AAAAAAAAAAAAAAAAAmAIA&#10;AGRycy9kb3ducmV2LnhtbFBLBQYAAAAABAAEAPUAAACPAw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61" style="position:absolute;left:55530;top:32504;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44vcsA&#10;AADjAAAADwAAAGRycy9kb3ducmV2LnhtbESPQUvDQBSE74L/YXmCN7vbqE1Juy0iVHuTxmCvz+xr&#10;Nph9G7JrE/31riB4HGbmG2a9nVwnzjSE1rOG+UyBIK69abnRUL3ubpYgQkQ22HkmDV8UYLu5vFhj&#10;YfzIBzqXsREJwqFADTbGvpAy1JYchpnviZN38oPDmOTQSDPgmOCuk5lSC+mw5bRgsadHS/VH+ek0&#10;HLOwlE8v39XxebT3u7cK9+/lQuvrq+lhBSLSFP/Df+290ZCp/C7L1fw2h9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7ji9ywAAAOMAAAAPAAAAAAAAAAAAAAAAAJgC&#10;AABkcnMvZG93bnJldi54bWxQSwUGAAAAAAQABAD1AAAAkAM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62" style="position:absolute;left:55530;top:32504;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0fZ8kA&#10;AADjAAAADwAAAGRycy9kb3ducmV2LnhtbERPz2vCMBS+D/Y/hDfwNhNbmaMaRRwDD2Mw52G9PZpn&#10;W01eShNrt79+OQx2/Ph+rzajs2KgPrSeNcymCgRx5U3LtYbj5+vjM4gQkQ1az6ThmwJs1vd3KyyM&#10;v/EHDYdYixTCoUANTYxdIWWoGnIYpr4jTtzJ9w5jgn0tTY+3FO6szJR6kg5bTg0NdrRrqLocrk4D&#10;vpfn69vRqjL/OQ32PM5fyvxL68nDuF2CiDTGf/Gfe280ZGoxzxZqlqfR6VP6A3L9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70fZ8kAAADjAAAADwAAAAAAAAAAAAAAAACYAgAA&#10;ZHJzL2Rvd25yZXYueG1sUEsFBgAAAAAEAAQA9QAAAI4DA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7f7f7f"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39" o:spid="_x0000_s2763" style="position:absolute;left:55986;top:32463;width:39419;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MHjcwA&#10;AADjAAAADwAAAGRycy9kb3ducmV2LnhtbESPUUvDMBSF3wX/Q7gD31yybrhZlw0VBEEGa+cPuDTX&#10;tqy5qU22Zv56Iwh7PJxzvsNZb6PtxJkG3zrWMJsqEMSVMy3XGj4Pb/crED4gG+wck4YLedhubm/W&#10;mBs3ckHnMtQiQdjnqKEJoc+l9FVDFv3U9cTJ+3KDxZDkUEsz4JjgtpOZUg/SYstpocGeXhuqjuXJ&#10;aqh2xbzvXnY/cbUoL2O2jx/fp0Lru0l8fgIRKIZr+L/9bjRkarnIlmo2f4S/T+kPyM0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oMHjcwAAADjAAAADwAAAAAAAAAAAAAAAACY&#10;AgAAZHJzL2Rvd25yZXYueG1sUEsFBgAAAAAEAAQA9QAAAJEDA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7f7f7f"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64" style="position:absolute;left:49092;top:29009;width:6894;height:68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ud8gA&#10;AADjAAAADwAAAGRycy9kb3ducmV2LnhtbESPT0vDMBjG78K+Q3gHXmRLWobd6rKhgqB4svWy22vy&#10;2habNyWJW/325iB4fHj+8dsfZzeKM4U4eNZQrBUIYuPtwJ2G9/ZptQURE7LF0TNp+KEIx8Piao+1&#10;9Rd+o3OTOpFHONaooU9pqqWMpieHce0n4ux9+uAwZRk6aQNe8rgbZanUrXQ4cH7ocaLHnsxX8+00&#10;vLQPxmBou2J386GmE7826Cutr5fz/R2IRHP6D/+1n62GUlWbslLFJlNkpswD8vA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D653yAAAAOMAAAAPAAAAAAAAAAAAAAAAAJgCAABk&#10;cnMvZG93bnJldi54bWxQSwUGAAAAAAQABAD1AAAAjQMAAAAA&#10;" stroked="f">
                    <v:path arrowok="t"/>
                    <v:textbo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3</w:t>
                          </w:r>
                        </w:p>
                      </w:txbxContent>
                    </v:textbox>
                  </v:oval>
                </v:group>
                <v:shape id="TextBox 78" o:spid="_x0000_s2765" type="#_x0000_t202" style="position:absolute;left:49541;top:2265;width:31250;height:5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RcsoA&#10;AADjAAAADwAAAGRycy9kb3ducmV2LnhtbESPQWvCQBSE7wX/w/IK3upuQqw2dRVRBE+W2lro7ZF9&#10;JqHZtyG7mvjv3UKhx2FmvmEWq8E24kqdrx1rSCYKBHHhTM2lhs+P3dMchA/IBhvHpOFGHlbL0cMC&#10;c+N6fqfrMZQiQtjnqKEKoc2l9EVFFv3EtcTRO7vOYoiyK6XpsI9w28hUqWdpsea4UGFLm4qKn+PF&#10;ajgdzt9fmXort3ba9m5Qku2L1Hr8OKxfQQQawn/4r703GlI1y9KZSrIEfj/FPyC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GLEXLKAAAA4wAAAA8AAAAAAAAAAAAAAAAAmAIA&#10;AGRycy9kb3ducmV2LnhtbFBLBQYAAAAABAAEAPUAAACPAw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أنظمة إدارة البيانات </w:t>
                        </w:r>
                        <w:r>
                          <w:rPr>
                            <w:rFonts w:eastAsia="Calibri" w:cs="Adobe Arabic"/>
                            <w:b/>
                            <w:bCs/>
                            <w:kern w:val="24"/>
                            <w:sz w:val="36"/>
                            <w:szCs w:val="36"/>
                            <w:lang w:bidi="ar-EG"/>
                          </w:rPr>
                          <w:t>(DMS)</w:t>
                        </w:r>
                      </w:p>
                    </w:txbxContent>
                  </v:textbox>
                </v:shape>
                <v:group id="Group 2074270142" o:spid="_x0000_s2766" style="position:absolute;left:708;top:6436;width:39874;height:10204;flip:x" coordorigin="708,6436"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Xic6xyQAA&#10;AOMAAAAPAAAAAAAAAAAAAAAAAKoCAABkcnMvZG93bnJldi54bWxQSwUGAAAAAAQABAD6AAAAoAMA&#10;AAAA&#10;">
                  <v:shape id="Freeform 584" o:spid="_x0000_s2767" style="position:absolute;left:708;top:7417;width:48592;height:11454;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KLckA&#10;AADjAAAADwAAAGRycy9kb3ducmV2LnhtbESPQWvCQBSE74X+h+UJvdVdU2lK6iqpIni0KuLxkX0m&#10;wezbkF1j/PeuUOhxmJlvmNlisI3oqfO1Yw2TsQJBXDhTc6nhsF+/f4HwAdlg45g03MnDYv76MsPM&#10;uBv/Ur8LpYgQ9hlqqEJoMyl9UZFFP3YtcfTOrrMYouxKaTq8RbhtZKLUp7RYc1yosKVlRcVld7Ua&#10;+tPqao4/m3S/LXNn7825yE9S67fRkH+DCDSE//Bfe2M0JCqdJqmaTD/g+Sn+AT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thKLckAAADjAAAADwAAAAAAAAAAAAAAAACYAgAA&#10;ZHJzL2Rvd25yZXYueG1sUEsFBgAAAAAEAAQA9QAAAI4D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68" style="position:absolute;left:9305;top:7320;width:39004;height:8995;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F7swA&#10;AADjAAAADwAAAGRycy9kb3ducmV2LnhtbESPT2vCQBTE74V+h+UVeim6a4h/iK5SCoJIPdSKeHxk&#10;X5O02bchuybpt+8WBI/DzPyGWW0GW4uOWl851jAZKxDEuTMVFxpOn9vRAoQPyAZrx6Thlzxs1o8P&#10;K8yM6/mDumMoRISwz1BDGUKTSenzkiz6sWuIo/flWoshyraQpsU+wm0tE6Vm0mLFcaHEht5Kyn+O&#10;V6uhP8j3g+quw2U7O7/s+7zB5Huq9fPT8LoEEWgI9/CtvTMaEjVPk7mapCn8f4p/QK7/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GcF7swAAADjAAAADwAAAAAAAAAAAAAAAACY&#10;AgAAZHJzL2Rvd25yZXYueG1sUEsFBgAAAAAEAAQA9QAAAJEDA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69" style="position:absolute;left:708;top:6436;width:11454;height:11440;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DLWssA&#10;AADjAAAADwAAAGRycy9kb3ducmV2LnhtbESPQWsCMRSE7wX/Q3hCL6UmLluVrVFUEIq3aml7fGxe&#10;N1s3L8smddd/3wiFHoeZ+YZZrgfXiAt1ofasYTpRIIhLb2quNLyd9o8LECEiG2w8k4YrBVivRndL&#10;LIzv+ZUux1iJBOFQoAYbY1tIGUpLDsPEt8TJ+/Kdw5hkV0nTYZ/grpGZUjPpsOa0YLGlnaXyfPxx&#10;Gk6zh/O2ildLH/kCv/v3fLM/fGp9Px42zyAiDfE//Nd+MRoyNc+zuZrmT3D7lP6AXP0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uIMta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70" style="position:absolute;left:2988;top:8702;width:6894;height:6894;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9f8oA&#10;AADjAAAADwAAAGRycy9kb3ducmV2LnhtbESPwWrDMBBE74X+g9hCb41kN3WKEyW0gYReekjqD1is&#10;jeXEWhlLjd2/jwqFHoeZecOsNpPrxJWG0HrWkM0UCOLam5YbDdXX7ukVRIjIBjvPpOGHAmzW93cr&#10;LI0f+UDXY2xEgnAoUYONsS+lDLUlh2Hme+LknfzgMCY5NNIMOCa462SuVCEdtpwWLPa0tVRfjt9O&#10;w15V2L9sx097fpa7aiy68N5kWj8+TG9LEJGm+B/+a38YDblazPOFyuYF/H5Kf0C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sm/X/KAAAA4wAAAA8AAAAAAAAAAAAAAAAAmAIA&#10;AGRycy9kb3ducmV2LnhtbFBLBQYAAAAABAAEAPUAAACPAw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71" style="position:absolute;left:9426;top:12197;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hLwMoA&#10;AADjAAAADwAAAGRycy9kb3ducmV2LnhtbESPQUvDQBSE74L/YXmCN7vbUJsSuy0iVHsTY7DXZ/Y1&#10;G5p9G7JrE/31riD0OMzMN8x6O7lOnGkIrWcN85kCQVx703KjoXrf3a1AhIhssPNMGr4pwHZzfbXG&#10;wviR3+hcxkYkCIcCNdgY+0LKUFtyGGa+J07e0Q8OY5JDI82AY4K7TmZKLaXDltOCxZ6eLNWn8stp&#10;OGRhJZ9ff6rDy2jvdx8V7j/Lpda3N9PjA4hIU7yE/9t7oyFT+SLL1XyRw9+n9Afk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noS8DKAAAA4wAAAA8AAAAAAAAAAAAAAAAAmAIA&#10;AGRycy9kb3ducmV2LnhtbFBLBQYAAAAABAAEAPUAAACPAw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72" style="position:absolute;left:9426;top:12197;width:1603;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5ZiscA&#10;AADjAAAADwAAAGRycy9kb3ducmV2LnhtbERPz2vCMBS+D/wfwhO8zcQi66hGUWEgKIJ1F2+P5tlW&#10;m5faZFr/++Uw2PHj+z1f9rYRD+p87VjDZKxAEBfO1Fxq+D59vX+C8AHZYOOYNLzIw3IxeJtjZtyT&#10;j/TIQyliCPsMNVQhtJmUvqjIoh+7ljhyF9dZDBF2pTQdPmO4bWSi1Ie0WHNsqLClTUXFLf+xGtyB&#10;Di91uu7Tdbo55zLvd3c6aj0a9qsZiEB9+Bf/ubdGQ6LSaZKqyTSOjp/iH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uWYrHAAAA4wAAAA8AAAAAAAAAAAAAAAAAmAIAAGRy&#10;cy9kb3ducmV2LnhtbFBLBQYAAAAABAAEAPUAAACMAw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49" o:spid="_x0000_s2773" style="position:absolute;left:9882;top:12156;width:39418;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Um+80A&#10;AADjAAAADwAAAGRycy9kb3ducmV2LnhtbESPQUvDQBSE70L/w/IEL2J3k5bWxm6LCAX1Ukw8eHzN&#10;viah2bdpdm2iv94VBI/DzHzDrLejbcWFet841pBMFQji0pmGKw3vxe7uHoQPyAZbx6ThizxsN5Or&#10;NWbGDfxGlzxUIkLYZ6ihDqHLpPRlTRb91HXE0Tu63mKIsq+k6XGIcNvKVKmFtNhwXKixo6eaylP+&#10;aTXY79uPYnbYzYohP+5P+cs5sa8LrW+ux8cHEIHG8B/+az8bDalaztOlSuYr+P0U/4Dc/A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NVJvvNAAAA4wAAAA8AAAAAAAAAAAAAAAAA&#10;mAIAAGRycy9kb3ducmV2LnhtbFBLBQYAAAAABAAEAPUAAACSAw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74" style="position:absolute;left:2988;top:8702;width:6894;height:68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Y4qsgA&#10;AADjAAAADwAAAGRycy9kb3ducmV2LnhtbESPT0vDMBjG74LfIbyCF9mSFl23umyoICiebL14e5e8&#10;a4vNm5LErX57cxA8Pjz/+G33sxvFiUIcPGsolgoEsfF24E7DR/u8WIOICdni6Jk0/FCE/e7yYou1&#10;9Wd+p1OTOpFHONaooU9pqqWMpieHcekn4uwdfXCYsgydtAHPedyNslRqJR0OnB96nOipJ/PVfDsN&#10;r+2jMRjartjcHNT0yW8N+krr66v54R5Eojn9h//aL1ZDqarbslLFXabITJkH5O4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1jiqyAAAAOMAAAAPAAAAAAAAAAAAAAAAAJgCAABk&#10;cnMvZG93bnJldi54bWxQSwUGAAAAAAQABAD1AAAAjQMAAAAA&#10;" stroked="f">
                    <v:path arrowok="t"/>
                    <v:textbo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4</w:t>
                          </w:r>
                        </w:p>
                      </w:txbxContent>
                    </v:textbox>
                  </v:oval>
                </v:group>
                <v:shape id="TextBox 88" o:spid="_x0000_s2775" type="#_x0000_t202" style="position:absolute;left:2728;top:8701;width:31251;height:4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KHr8kA&#10;AADjAAAADwAAAGRycy9kb3ducmV2LnhtbESPT2vCQBTE74V+h+UVvNXdBK0aXaVUCj1Z/AveHtln&#10;Esy+DdmtSb+9Wyh4HGbmN8xi1dta3Kj1lWMNyVCBIM6dqbjQcNh/vk5B+IBssHZMGn7Jw2r5/LTA&#10;zLiOt3TbhUJECPsMNZQhNJmUPi/Joh+6hjh6F9daDFG2hTQtdhFua5kq9SYtVhwXSmzoo6T8uvux&#10;Go6by/k0Ut/F2o6bzvVKsp1JrQcv/fscRKA+PML/7S+jIVWTUTpRyTiBv0/xD8jl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FKHr8kAAADjAAAADwAAAAAAAAAAAAAAAACYAgAA&#10;ZHJzL2Rvd25yZXYueG1sUEsFBgAAAAAEAAQA9QAAAI4DA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برمجيات الأمان السيبراني</w:t>
                        </w:r>
                      </w:p>
                    </w:txbxContent>
                  </v:textbox>
                </v:shape>
                <v:group id="Group 2074270152" o:spid="_x0000_s2776" style="position:absolute;top:20506;width:40582;height:10385;flip:x" coordorigin=",20506" coordsize="48592,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UFhsyQAA&#10;AOMAAAAPAAAAAAAAAAAAAAAAAKoCAABkcnMvZG93bnJldi54bWxQSwUGAAAAAAQABAD6AAAAoAMA&#10;AAAA&#10;">
                  <v:shape id="Freeform 584" o:spid="_x0000_s2777" style="position:absolute;top:21487;width:48592;height:11453;visibility:visible;mso-wrap-style:square;v-text-anchor:top" coordsize="14066,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Hc8MoA&#10;AADjAAAADwAAAGRycy9kb3ducmV2LnhtbESPQWvCQBSE70L/w/IKvemuaTUSXSVtKXissRSPj+wz&#10;Cc2+Ddk1xn/fLRQ8DjPzDbPZjbYVA/W+caxhPlMgiEtnGq40fB0/pisQPiAbbB2Thht52G0fJhvM&#10;jLvygYYiVCJC2GeooQ6hy6T0ZU0W/cx1xNE7u95iiLKvpOnxGuG2lYlSS2mx4bhQY0dvNZU/xcVq&#10;GE7vF/P9uk+Pn1Xu7K09l/lJav30OOZrEIHGcA//t/dGQ6LSlyRV88Uz/H2Kf0B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MB3PDKAAAA4wAAAA8AAAAAAAAAAAAAAAAAmAIA&#10;AGRycy9kb3ducmV2LnhtbFBLBQYAAAAABAAEAPUAAACPAw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2778" style="position:absolute;left:8596;top:21390;width:39004;height:8994;visibility:visible;mso-wrap-style:square;v-text-anchor:top" coordsize="11294,2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2gFMcA&#10;AADjAAAADwAAAGRycy9kb3ducmV2LnhtbESPQUvEMBSE74L/ITzBm5u0VLvUzS5WWPCoa/H8aJ5N&#10;sXkpSexWf70RBI/DzHzD7A6rm8RCIY6eNRQbBYK492bkQUP3erzZgogJ2eDkmTR8UYTD/vJih43x&#10;Z36h5ZQGkSEcG9RgU5obKWNvyWHc+Jk4e+8+OExZhkGagOcMd5MslbqTDkfOCxZnerTUf5w+nYa6&#10;3QZlqFjevm313GLXHrvCan19tT7cg0i0pv/wX/vJaChVXZW1Km4r+P2U/4D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toBTHAAAA4wAAAA8AAAAAAAAAAAAAAAAAmAIAAGRy&#10;cy9kb3ducmV2LnhtbFBLBQYAAAAABAAEAPUAAACMAw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bdbdbd"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2779" style="position:absolute;top:20506;width:11453;height:11440;visibility:visible;mso-wrap-style:square;v-text-anchor:top" coordsize="3316,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XrdcsA&#10;AADjAAAADwAAAGRycy9kb3ducmV2LnhtbESPQUsDMRSE74L/ITzBm026dG1ZmxaRFvTQg6ugx8fm&#10;NVncvKybdLv+eyMIPQ4z8w2z3k6+EyMNsQ2sYT5TIIibYFq2Gt7f9ncrEDEhG+wCk4YfirDdXF+t&#10;sTLhzK801smKDOFYoQaXUl9JGRtHHuMs9MTZO4bBY8pysNIMeM5w38lCqXvpseW84LCnJ0fNV33y&#10;Gmxtnd0dTqvvOC6Kw8fny/64K7W+vZkeH0AkmtIl/N9+NhoKtVwUSzUvS/j7lP+A3Pw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7Vet1ywAAAOMAAAAPAAAAAAAAAAAAAAAAAJgC&#10;AABkcnMvZG93bnJldi54bWxQSwUGAAAAAAQABAD1AAAAkAM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7f7f7f"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2780" style="position:absolute;left:2279;top:22772;width:6895;height:6894;visibility:visible;mso-wrap-style:square;v-text-anchor:top" coordsize="1995,1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9rosoA&#10;AADjAAAADwAAAGRycy9kb3ducmV2LnhtbESPwWrDMBBE74X+g9hCb41kt3GKEyW0gYReekjqD1is&#10;jeXEWhlLjd2/jwqFHoeZecOsNpPrxJWG0HrWkM0UCOLam5YbDdXX7ukVRIjIBjvPpOGHAmzW93cr&#10;LI0f+UDXY2xEgnAoUYONsS+lDLUlh2Hme+LknfzgMCY5NNIMOCa462SuVCEdtpwWLPa0tVRfjt9O&#10;w15V2M+346c9P8tdNRZdeG8yrR8fprcliEhT/A//tT+MhlwtXvKFyuYF/H5Kf0C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7/a6LKAAAA4wAAAA8AAAAAAAAAAAAAAAAAmAIA&#10;AGRycy9kb3ducmV2LnhtbFBLBQYAAAAABAAEAPUAAACPAw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2781" style="position:absolute;left:8718;top:26267;width:1602;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HdHcoA&#10;AADjAAAADwAAAGRycy9kb3ducmV2LnhtbESPQUvDQBSE74L/YXmCN7vbYJsSuy0iVHsTY7DXZ/Y1&#10;G5p9G7JrE/31riD0OMzMN8x6O7lOnGkIrWcN85kCQVx703KjoXrf3a1AhIhssPNMGr4pwHZzfbXG&#10;wviR3+hcxkYkCIcCNdgY+0LKUFtyGGa+J07e0Q8OY5JDI82AY4K7TmZKLaXDltOCxZ6eLNWn8stp&#10;OGRhJZ9ff6rDy2gXu48K95/lUuvbm+nxAUSkKV7C/+290ZCp/D7L1XyRw9+n9Afk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wx3R3KAAAA4wAAAA8AAAAAAAAAAAAAAAAAmAIA&#10;AGRycy9kb3ducmV2LnhtbFBLBQYAAAAABAAEAPUAAACPAw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2782" style="position:absolute;left:8718;top:26267;width:1602;height:3924;visibility:visible;mso-wrap-style:square;v-text-anchor:top" coordsize="462,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L6x8oA&#10;AADjAAAADwAAAGRycy9kb3ducmV2LnhtbERPz2vCMBS+D/Y/hDfYbSZWN6UaZWwMdpCBzoO9PZpn&#10;W01eShNrt7/eHAY7fny/l+vBWdFTFxrPGsYjBYK49KbhSsP+++NpDiJEZIPWM2n4oQDr1f3dEnPj&#10;r7ylfhcrkUI45KihjrHNpQxlTQ7DyLfEiTv6zmFMsKuk6fCawp2VmVIv0mHDqaHGlt5qKs+7i9OA&#10;X8XpstlbVUx+j709DdP3YnLQ+vFheF2AiDTEf/Gf+9NoyNRsms3U+DmNTp/SH5Cr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Ji+sfKAAAA4wAAAA8AAAAAAAAAAAAAAAAAmAIA&#10;AGRycy9kb3ducmV2LnhtbFBLBQYAAAAABAAEAPUAAACPAw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7f7f7f"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074270159" o:spid="_x0000_s2783" style="position:absolute;left:9174;top:26226;width:39418;height:5720;visibility:visible;mso-wrap-style:square;v-text-anchor:top" coordsize="3941813,57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ziLcwA&#10;AADjAAAADwAAAGRycy9kb3ducmV2LnhtbESPUUvDMBSF34X9h3AHvrlkdbpZlw0VBEEGtvoDLs21&#10;LWtuuiZbM3+9EQY+Hs453+Gst9F24kSDbx1rmM8UCOLKmZZrDV+frzcrED4gG+wck4YzedhuJldr&#10;zI0buaBTGWqRIOxz1NCE0OdS+qohi37meuLkfbvBYkhyqKUZcExw28lMqXtpseW00GBPLw1V+/Jo&#10;NVS74rbvnnc/cbUoz2P2Ed8Px0Lr62l8egQRKIb/8KX9ZjRkarnIlmp+9wB/n9IfkJt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1ziLcwAAADjAAAADwAAAAAAAAAAAAAAAACY&#10;AgAAZHJzL2Rvd25yZXYueG1sUEsFBgAAAAAEAAQA9QAAAJEDA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7f7f7f"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2784" style="position:absolute;left:2279;top:22772;width:6895;height:68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ryF8gA&#10;AADjAAAADwAAAGRycy9kb3ducmV2LnhtbESPT0vDMBjG78K+Q3gHXmRLWmTd6rKhgqB4svWy22vy&#10;2habNyWJW/325iB4fHj+8dsfZzeKM4U4eNZQrBUIYuPtwJ2G9/ZptQURE7LF0TNp+KEIx8Piao+1&#10;9Rd+o3OTOpFHONaooU9pqqWMpieHce0n4ux9+uAwZRk6aQNe8rgbZanURjocOD/0ONFjT+ar+XYa&#10;XtoHYzC0XbG7+VDTiV8b9JXW18v5/g5Eojn9h//az1ZDqarbslLFJlNkpswD8vA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uvIXyAAAAOMAAAAPAAAAAAAAAAAAAAAAAJgCAABk&#10;cnMvZG93bnJldi54bWxQSwUGAAAAAAQABAD1AAAAjQMAAAAA&#10;" stroked="f">
                    <v:path arrowok="t"/>
                    <v:textbox>
                      <w:txbxContent>
                        <w:p w:rsidR="00FD5841" w:rsidRPr="000A6C9E" w:rsidRDefault="00FD5841" w:rsidP="00BC2A7E">
                          <w:pPr>
                            <w:bidi w:val="0"/>
                            <w:jc w:val="center"/>
                            <w:rPr>
                              <w:rFonts w:ascii="Sakkal Majalla" w:hAnsi="Sakkal Majalla"/>
                              <w:b/>
                              <w:bCs/>
                              <w:color w:val="191C21"/>
                              <w:kern w:val="24"/>
                              <w:sz w:val="24"/>
                              <w:szCs w:val="24"/>
                              <w:lang w:bidi="ar-SY"/>
                            </w:rPr>
                          </w:pPr>
                          <w:r w:rsidRPr="000A6C9E">
                            <w:rPr>
                              <w:rFonts w:ascii="Sakkal Majalla" w:hAnsi="Sakkal Majalla"/>
                              <w:b/>
                              <w:bCs/>
                              <w:color w:val="191C21"/>
                              <w:kern w:val="24"/>
                              <w:sz w:val="24"/>
                              <w:szCs w:val="24"/>
                              <w:rtl/>
                              <w:lang w:bidi="ar-SY"/>
                            </w:rPr>
                            <w:t>5</w:t>
                          </w:r>
                        </w:p>
                      </w:txbxContent>
                    </v:textbox>
                  </v:oval>
                </v:group>
                <v:shape id="TextBox 98" o:spid="_x0000_s2785" type="#_x0000_t202" style="position:absolute;left:47646;top:14081;width:31251;height:4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5NEsoA&#10;AADjAAAADwAAAGRycy9kb3ducmV2LnhtbESPT2vCQBTE74V+h+UVequ7CdY/0VVKS6EnpVYFb4/s&#10;Mwlm34bs1sRv7wqCx2FmfsPMl72txZlaXznWkAwUCOLcmYoLDdu/77cJCB+QDdaOScOFPCwXz09z&#10;zIzr+JfOm1CICGGfoYYyhCaT0uclWfQD1xBH7+haiyHKtpCmxS7CbS1TpUbSYsVxocSGPkvKT5t/&#10;q2G3Oh72Q7Uuvux707leSbZTqfXrS/8xAxGoD4/wvf1jNKRqPEzHKhklcPsU/4BcX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o+TRLKAAAA4wAAAA8AAAAAAAAAAAAAAAAAmAIA&#10;AGRycy9kb3ducmV2LnhtbFBLBQYAAAAABAAEAPUAAACPAw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أدوات التحليل والتقارير</w:t>
                        </w:r>
                      </w:p>
                    </w:txbxContent>
                  </v:textbox>
                </v:shape>
                <v:shape id="TextBox 99" o:spid="_x0000_s2786" type="#_x0000_t202" style="position:absolute;left:46577;top:28788;width:31259;height:5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zTZcoA&#10;AADjAAAADwAAAGRycy9kb3ducmV2LnhtbESPQWvCQBSE74L/YXlCb7qbYLWmbqS0CD21qFXw9sg+&#10;k9Ds25BdTfrvu4WCx2FmvmHWm8E24kadrx1rSGYKBHHhTM2lhq/DdvoEwgdkg41j0vBDHjb5eLTG&#10;zLied3Tbh1JECPsMNVQhtJmUvqjIop+5ljh6F9dZDFF2pTQd9hFuG5kqtZAWa44LFbb0WlHxvb9a&#10;DcePy/k0V5/lm31sezcoyXYltX6YDC/PIAIN4R7+b78bDalaztOlShYp/H2Kf0Dm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rs02XKAAAA4wAAAA8AAAAAAAAAAAAAAAAAmAIA&#10;AGRycy9kb3ducmV2LnhtbFBLBQYAAAAABAAEAPUAAACPAw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أنظمة إدارة المخاطر</w:t>
                        </w:r>
                        <w:r>
                          <w:rPr>
                            <w:rFonts w:eastAsia="Calibri" w:cs="Adobe Arabic"/>
                            <w:b/>
                            <w:bCs/>
                            <w:kern w:val="24"/>
                            <w:sz w:val="36"/>
                            <w:szCs w:val="36"/>
                            <w:lang w:bidi="ar-EG"/>
                          </w:rPr>
                          <w:t xml:space="preserve"> (ERM)</w:t>
                        </w:r>
                      </w:p>
                    </w:txbxContent>
                  </v:textbox>
                </v:shape>
                <v:shape id="TextBox 100" o:spid="_x0000_s2787" type="#_x0000_t202" style="position:absolute;left:466;top:22552;width:31251;height:4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B2/soA&#10;AADjAAAADwAAAGRycy9kb3ducmV2LnhtbESPW2vCQBSE34X+h+UUfNNd461NXaVUBJ8sTS/Qt0P2&#10;mIRmz4bsauK/dwWhj8PMfMOsNr2txZlaXznWMBkrEMS5MxUXGr4+d6MnED4gG6wdk4YLedisHwYr&#10;TI3r+IPOWShEhLBPUUMZQpNK6fOSLPqxa4ijd3StxRBlW0jTYhfhtpaJUgtpseK4UGJDbyXlf9nJ&#10;avg+HH9/Zuq92Np507leSbbPUuvhY//6AiJQH/7D9/beaEjUcpYs1WQxhdun+Afk+go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Wgdv7KAAAA4wAAAA8AAAAAAAAAAAAAAAAAmAIA&#10;AGRycy9kb3ducmV2LnhtbFBLBQYAAAAABAAEAPUAAACPAwAAAAA=&#10;" filled="f" stroked="f">
                  <v:textbox>
                    <w:txbxContent>
                      <w:p w:rsidR="00FD5841" w:rsidRDefault="00FD5841" w:rsidP="00BC2A7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منصات التعاون والتواصل</w:t>
                        </w:r>
                      </w:p>
                    </w:txbxContent>
                  </v:textbox>
                </v:shape>
                <w10:wrap anchorx="page"/>
                <w10:anchorlock/>
              </v:group>
            </w:pict>
          </mc:Fallback>
        </mc:AlternateContent>
      </w:r>
    </w:p>
    <w:p w:rsidR="009762C9" w:rsidRPr="003F6A62" w:rsidRDefault="009762C9" w:rsidP="00181023">
      <w:pPr>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7D41EAFC" wp14:editId="7D1F65E2">
                <wp:extent cx="5731510" cy="892088"/>
                <wp:effectExtent l="0" t="0" r="2540" b="22860"/>
                <wp:docPr id="20742686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89" name="مجموعة 47"/>
                        <wpg:cNvGrpSpPr/>
                        <wpg:grpSpPr>
                          <a:xfrm>
                            <a:off x="0" y="0"/>
                            <a:ext cx="5731510" cy="895351"/>
                            <a:chOff x="0" y="0"/>
                            <a:chExt cx="5878196" cy="918845"/>
                          </a:xfrm>
                        </wpg:grpSpPr>
                        <wpg:grpSp>
                          <wpg:cNvPr id="2074268690" name="مجموعة 48"/>
                          <wpg:cNvGrpSpPr/>
                          <wpg:grpSpPr>
                            <a:xfrm>
                              <a:off x="0" y="0"/>
                              <a:ext cx="5878196" cy="918845"/>
                              <a:chOff x="0" y="0"/>
                              <a:chExt cx="6240348" cy="919070"/>
                            </a:xfrm>
                          </wpg:grpSpPr>
                          <wpg:grpSp>
                            <wpg:cNvPr id="2074268691" name="مجموعة 49"/>
                            <wpg:cNvGrpSpPr/>
                            <wpg:grpSpPr>
                              <a:xfrm>
                                <a:off x="0" y="169208"/>
                                <a:ext cx="5433072" cy="580613"/>
                                <a:chOff x="0" y="169208"/>
                                <a:chExt cx="5433072" cy="580613"/>
                              </a:xfrm>
                            </wpg:grpSpPr>
                            <wps:wsp>
                              <wps:cNvPr id="20742686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6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695" name="مربع نص 41"/>
                          <wps:cNvSpPr txBox="1"/>
                          <wps:spPr>
                            <a:xfrm>
                              <a:off x="204466" y="256450"/>
                              <a:ext cx="4615440" cy="389157"/>
                            </a:xfrm>
                            <a:prstGeom prst="rect">
                              <a:avLst/>
                            </a:prstGeom>
                            <a:noFill/>
                          </wps:spPr>
                          <wps:txbx>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البيانات</w:t>
                                </w:r>
                                <w:r w:rsidRPr="00D75CDD">
                                  <w:rPr>
                                    <w:rFonts w:eastAsia="Calibri" w:hAnsi="Adobe Arabic" w:cs="Adobe Arabic"/>
                                    <w:b/>
                                    <w:bCs/>
                                    <w:color w:val="FFFFFF"/>
                                    <w:kern w:val="24"/>
                                    <w:sz w:val="36"/>
                                    <w:szCs w:val="36"/>
                                    <w:lang w:bidi="ar-EG"/>
                                  </w:rPr>
                                  <w:t xml:space="preserve"> </w:t>
                                </w:r>
                                <w:r w:rsidRPr="00B747A8">
                                  <w:rPr>
                                    <w:rFonts w:eastAsia="Calibri" w:hAnsi="Adobe Arabic" w:cs="Adobe Arabic"/>
                                    <w:b/>
                                    <w:bCs/>
                                    <w:color w:val="FFFFFF"/>
                                    <w:kern w:val="24"/>
                                    <w:szCs w:val="28"/>
                                    <w:lang w:bidi="ar-EG"/>
                                  </w:rPr>
                                  <w:t>(DMS)</w:t>
                                </w:r>
                              </w:p>
                            </w:txbxContent>
                          </wps:txbx>
                          <wps:bodyPr wrap="square" rtlCol="1">
                            <a:spAutoFit/>
                          </wps:bodyPr>
                        </wps:wsp>
                      </wpg:grpSp>
                      <pic:pic xmlns:pic="http://schemas.openxmlformats.org/drawingml/2006/picture">
                        <pic:nvPicPr>
                          <pic:cNvPr id="207426869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cxx3A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hZcxx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78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xNLA&#10;zAAAAOMAAAAPAAAAAAAAAAAAAAAAAKoCAABkcnMvZG93bnJldi54bWxQSwUGAAAAAAQABAD6AAAA&#10;owMAAAAA&#10;">
                  <v:group id="مجموعة 48" o:spid="_x0000_s279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Mn7YDL&#10;AAAA4wAAAA8AAAAAAAAAAAAAAAAAqgIAAGRycy9kb3ducmV2LnhtbFBLBQYAAAAABAAEAPoAAACi&#10;AwAAAAA=&#10;">
                    <v:group id="مجموعة 49" o:spid="_x0000_s279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tIG8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0o8Y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HGtI&#10;G80AAADjAAAADwAAAAAAAAAAAAAAAACqAgAAZHJzL2Rvd25yZXYueG1sUEsFBgAAAAAEAAQA+gAA&#10;AKQDAAAAAA==&#10;">
                      <v:shape id="شكل حر 50" o:spid="_x0000_s279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b8oA&#10;AADjAAAADwAAAGRycy9kb3ducmV2LnhtbESPQWvCQBSE74X+h+UJvdWNsaYas0oRAiI9mLSl10f2&#10;mQSzb0N2q+m/dwtCj8PMfMNk29F04kKDay0rmE0jEMSV1S3XCj4/8uclCOeRNXaWScEvOdhuHh8y&#10;TLW9ckGX0tciQNilqKDxvk+ldFVDBt3U9sTBO9nBoA9yqKUe8BrgppNxFCXSYMthocGedg1V5/LH&#10;KEgOi+/jscoXRbmfvzsy+ktbr9TTZHxbg/A0+v/wvb3XCuLo9SVOlskqhr9P4Q/Iz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pviW/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9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xEVskA&#10;AADjAAAADwAAAGRycy9kb3ducmV2LnhtbESPQWvCQBSE7wX/w/IEL1I3pjXa6CpiEXpsbfH8zL5u&#10;gtm3MbvG+O+7hUKPw8x8w6w2va1FR62vHCuYThIQxIXTFRsFX5/7xwUIH5A11o5JwZ08bNaDhxXm&#10;2t34g7pDMCJC2OeooAyhyaX0RUkW/cQ1xNH7dq3FEGVrpG7xFuG2lmmSZNJixXGhxIZ2JRXnw9Uq&#10;wIt9P55ccL47GfM6njX9WM+UGg377RJEoD78h//ab1pBmsyf02yRvTzB76f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bxEVskAAADjAAAADwAAAAAAAAAAAAAAAACYAgAA&#10;ZHJzL2Rvd25yZXYueG1sUEsFBgAAAAAEAAQA9QAAAI4DAAAAAA==&#10;" fillcolor="#a5a5a5 [2092]" stroked="f" strokeweight="1pt">
                        <v:stroke joinstyle="miter"/>
                      </v:roundrect>
                    </v:group>
                    <v:oval id="شكل بيضاوي 52" o:spid="_x0000_s279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mElssA&#10;AADjAAAADwAAAGRycy9kb3ducmV2LnhtbESPUUvDMBSF3wX/Q7iCby4xjLp1y4YogsKErdM9X5q7&#10;tqy5KU1cu39vBoKPh3POdzjL9ehacaY+NJ4NPE4UCOLS24YrA1/7t4cZiBCRLbaeycCFAqxXtzdL&#10;zK0feEfnIlYiQTjkaKCOsculDGVNDsPEd8TJO/reYUyyr6TtcUhw10qtVCYdNpwWauzopabyVPw4&#10;A9vT8fty+Nioz8oPRTa4V63t3pj7u/F5ASLSGP/Df+13a0Crp6nOZtl8C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hyYSWywAAAOMAAAAPAAAAAAAAAAAAAAAAAJgC&#10;AABkcnMvZG93bnJldi54bWxQSwUGAAAAAAQABAD1AAAAkAMAAAAA&#10;" filled="f" strokecolor="#168489" strokeweight="1pt">
                      <v:stroke joinstyle="miter"/>
                    </v:oval>
                  </v:group>
                  <v:shape id="مربع نص 41" o:spid="_x0000_s2795" type="#_x0000_t202" style="position:absolute;left:2044;top:2564;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NnackA&#10;AADjAAAADwAAAGRycy9kb3ducmV2LnhtbESPzU7DMBCE70i8g7VI3KjdiIYS6lYVP1IPXCjhvoqX&#10;OCJeR/HSpG+PkZA4jmbmG81mN4denWhMXWQLy4UBRdxE13FroX5/uVmDSoLssI9MFs6UYLe9vNhg&#10;5eLEb3Q6SqsyhFOFFrzIUGmdGk8B0yIOxNn7jGNAyXJstRtxyvDQ68KYUgfsOC94HOjRU/N1/A4W&#10;RNx+ea6fQzp8zK9PkzfNCmtrr6/m/QMooVn+w3/tg7NQmLvbolyX9y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PNnackAAADjAAAADwAAAAAAAAAAAAAAAACYAgAA&#10;ZHJzL2Rvd25yZXYueG1sUEsFBgAAAAAEAAQA9QAAAI4DAAAAAA==&#10;" filled="f" stroked="f">
                    <v:textbox style="mso-fit-shape-to-text:t">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البيانات</w:t>
                          </w:r>
                          <w:r w:rsidRPr="00D75CDD">
                            <w:rPr>
                              <w:rFonts w:eastAsia="Calibri" w:hAnsi="Adobe Arabic" w:cs="Adobe Arabic"/>
                              <w:b/>
                              <w:bCs/>
                              <w:color w:val="FFFFFF"/>
                              <w:kern w:val="24"/>
                              <w:sz w:val="36"/>
                              <w:szCs w:val="36"/>
                              <w:lang w:bidi="ar-EG"/>
                            </w:rPr>
                            <w:t xml:space="preserve"> </w:t>
                          </w:r>
                          <w:r w:rsidRPr="00B747A8">
                            <w:rPr>
                              <w:rFonts w:eastAsia="Calibri" w:hAnsi="Adobe Arabic" w:cs="Adobe Arabic"/>
                              <w:b/>
                              <w:bCs/>
                              <w:color w:val="FFFFFF"/>
                              <w:kern w:val="24"/>
                              <w:szCs w:val="28"/>
                              <w:lang w:bidi="ar-EG"/>
                            </w:rPr>
                            <w:t>(DMS)</w:t>
                          </w:r>
                        </w:p>
                      </w:txbxContent>
                    </v:textbox>
                  </v:shape>
                </v:group>
                <v:shape id="صورة 54" o:spid="_x0000_s279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sL7MAAAA4wAAAA8AAABkcnMvZG93bnJldi54bWxEj0FLw0AUhO+C/2F5gje7MUqaxm6LSgWh&#10;pzZaenxmn0ns7tu4u7bx37uC4HGYmW+Y+XK0RhzJh96xgutJBoK4cbrnVsFL/XRVgggRWaNxTAq+&#10;KcBycX42x0q7E2/ouI2tSBAOFSroYhwqKUPTkcUwcQNx8t6dtxiT9K3UHk8Jbo3Ms6yQFntOCx0O&#10;9NhRc9h+WQVr//D2Mat3pv7c7FeluZm+HlZrpS4vxvs7EJHG+B/+az9rBXk2vc2LspgV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3/awvswAAADjAAAADwAAAAAA&#10;AAAAAAAAAACfAgAAZHJzL2Rvd25yZXYueG1sUEsFBgAAAAAEAAQA9wAAAJgDAAAAAA==&#10;">
                  <v:imagedata r:id="rId70" o:title=""/>
                  <v:path arrowok="t"/>
                </v:shape>
                <w10:wrap anchorx="page"/>
                <w10:anchorlock/>
              </v:group>
            </w:pict>
          </mc:Fallback>
        </mc:AlternateContent>
      </w:r>
    </w:p>
    <w:p w:rsidR="00181023" w:rsidRPr="003F6A62"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تساعد في تنظيم وتخزين واسترجاع البيانات بكفاءة</w:t>
      </w:r>
      <w:r w:rsidRPr="003F6A62">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Pr>
        <w:t>Microsoft SharePoint</w:t>
      </w:r>
      <w:r w:rsid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منصة تعاون توفر إدارة الوثائق والبيانات</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Pr>
        <w:t>OpenText</w:t>
      </w:r>
      <w:r w:rsidR="004800E1" w:rsidRP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يوفر حلولاً لإدارة المحتوى المؤسسي وتحسين العمليات</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48339FD9" wp14:editId="21A09FD9">
                <wp:extent cx="5731510" cy="892088"/>
                <wp:effectExtent l="0" t="0" r="2540" b="22860"/>
                <wp:docPr id="20742686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698" name="مجموعة 47"/>
                        <wpg:cNvGrpSpPr/>
                        <wpg:grpSpPr>
                          <a:xfrm>
                            <a:off x="0" y="0"/>
                            <a:ext cx="5731510" cy="895351"/>
                            <a:chOff x="0" y="0"/>
                            <a:chExt cx="5878196" cy="918845"/>
                          </a:xfrm>
                        </wpg:grpSpPr>
                        <wpg:grpSp>
                          <wpg:cNvPr id="2074268699" name="مجموعة 48"/>
                          <wpg:cNvGrpSpPr/>
                          <wpg:grpSpPr>
                            <a:xfrm>
                              <a:off x="0" y="0"/>
                              <a:ext cx="5878196" cy="918845"/>
                              <a:chOff x="0" y="0"/>
                              <a:chExt cx="6240348" cy="919070"/>
                            </a:xfrm>
                          </wpg:grpSpPr>
                          <wpg:grpSp>
                            <wpg:cNvPr id="2074268700" name="مجموعة 49"/>
                            <wpg:cNvGrpSpPr/>
                            <wpg:grpSpPr>
                              <a:xfrm>
                                <a:off x="0" y="169208"/>
                                <a:ext cx="5433072" cy="580613"/>
                                <a:chOff x="0" y="169208"/>
                                <a:chExt cx="5433072" cy="580613"/>
                              </a:xfrm>
                            </wpg:grpSpPr>
                            <wps:wsp>
                              <wps:cNvPr id="20742687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7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04" name="مربع نص 41"/>
                          <wps:cNvSpPr txBox="1"/>
                          <wps:spPr>
                            <a:xfrm>
                              <a:off x="204466" y="256739"/>
                              <a:ext cx="4615440" cy="389157"/>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أدوات التحليل والتقارير</w:t>
                                </w:r>
                              </w:p>
                            </w:txbxContent>
                          </wps:txbx>
                          <wps:bodyPr wrap="square" rtlCol="1">
                            <a:spAutoFit/>
                          </wps:bodyPr>
                        </wps:wsp>
                      </wpg:grpSp>
                      <pic:pic xmlns:pic="http://schemas.openxmlformats.org/drawingml/2006/picture">
                        <pic:nvPicPr>
                          <pic:cNvPr id="207426870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MXh3pP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79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NUeGGyQAA&#10;AOMAAAAPAAAAAAAAAAAAAAAAAKoCAABkcnMvZG93bnJldi54bWxQSwUGAAAAAAQABAD6AAAAoAMA&#10;AAAA&#10;">
                  <v:group id="مجموعة 48" o:spid="_x0000_s279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HUQd&#10;zAAAAOMAAAAPAAAAAAAAAAAAAAAAAKoCAABkcnMvZG93bnJldi54bWxQSwUGAAAAAAQABAD6AAAA&#10;owMAAAAA&#10;">
                    <v:group id="مجموعة 49" o:spid="_x0000_s280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3Md5rL&#10;AAAA4wAAAA8AAAAAAAAAAAAAAAAAqgIAAGRycy9kb3ducmV2LnhtbFBLBQYAAAAABAAEAPoAAACi&#10;AwAAAAA=&#10;">
                      <v:shape id="شكل حر 50" o:spid="_x0000_s280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NAsoA&#10;AADjAAAADwAAAGRycy9kb3ducmV2LnhtbESPQWvCQBSE74X+h+UVequ7xholzUZKQZDSg0al10f2&#10;mQSzb0N21fTfdwsFj8PMfMPkq9F24kqDbx1rmE4UCOLKmZZrDYf9+mUJwgdkg51j0vBDHlbF40OO&#10;mXE33tG1DLWIEPYZamhC6DMpfdWQRT9xPXH0Tm6wGKIcamkGvEW47WSiVCotthwXGuzpo6HqXF6s&#10;hvRz/r3dVuv5rtzMvjxZczQuaP38NL6/gQg0hnv4v70xGhK1eE3S5UJN4e9T/AOy+A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RWjQL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0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t718kA&#10;AADjAAAADwAAAGRycy9kb3ducmV2LnhtbESPT2sCMRTE7wW/Q3hCL6JJl/qH1SjFUuixVfH83Dyz&#10;i5uXdRPX7bdvCgWPw8z8hllteleLjtpQedbwMlEgiAtvKrYaDvuP8QJEiMgGa8+k4YcCbNaDpxXm&#10;xt/5m7pdtCJBOOSooYyxyaUMRUkOw8Q3xMk7+9ZhTLK10rR4T3BXy0ypmXRYcVoosaFtScVld3Ma&#10;8Oq+jicffehO1r6Ppk0/MlOtn4f92xJEpD4+wv/tT6MhU/PXbLaYqwz+PqU/IN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Bt718kAAADjAAAADwAAAAAAAAAAAAAAAACYAgAA&#10;ZHJzL2Rvd25yZXYueG1sUEsFBgAAAAAEAAQA9QAAAI4DAAAAAA==&#10;" fillcolor="#a5a5a5 [2092]" stroked="f" strokeweight="1pt">
                        <v:stroke joinstyle="miter"/>
                      </v:roundrect>
                    </v:group>
                    <v:oval id="شكل بيضاوي 52" o:spid="_x0000_s280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uG+MoA&#10;AADjAAAADwAAAGRycy9kb3ducmV2LnhtbESPUUvDMBSF3wX/Q7gD31yyKN3olg1RBAWFrdM9X5q7&#10;tqy5KU1cu39vBGGPh3POdzirzehacaY+NJ4NzKYKBHHpbcOVga/96/0CRIjIFlvPZOBCATbr25sV&#10;5tYPvKNzESuRIBxyNFDH2OVShrImh2HqO+LkHX3vMCbZV9L2OCS4a6VWKpMOG04LNXb0XFN5Kn6c&#10;ge3p+H05vH+oz8oPRTa4F63t3pi7yfi0BBFpjNfwf/vNGtBq/qizxVw9wN+n9Afk+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DLhvjKAAAA4wAAAA8AAAAAAAAAAAAAAAAAmAIA&#10;AGRycy9kb3ducmV2LnhtbFBLBQYAAAAABAAEAPUAAACPAwAAAAA=&#10;" filled="f" strokecolor="#168489" strokeweight="1pt">
                      <v:stroke joinstyle="miter"/>
                    </v:oval>
                  </v:group>
                  <v:shape id="مربع نص 41" o:spid="_x0000_s280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RY6MkA&#10;AADjAAAADwAAAGRycy9kb3ducmV2LnhtbESPzWrDMBCE74W+g9hAb40UkybBjRJCfyCHXpq698Xa&#10;WibWyljb2Hn7qlDocZiZb5jtfgqdutCQ2sgWFnMDiriOruXGQvXxer8BlQTZYReZLFwpwX53e7PF&#10;0sWR3+lykkZlCKcSLXiRvtQ61Z4CpnnsibP3FYeAkuXQaDfgmOGh04UxKx2w5bzgsacnT/X59B0s&#10;iLjD4lq9hHT8nN6eR2/qB6ysvZtNh0dQQpP8h//aR2ehMOtlsdqszRJ+P+U/oH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VRY6M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أدوات التحليل والتقارير</w:t>
                          </w:r>
                        </w:p>
                      </w:txbxContent>
                    </v:textbox>
                  </v:shape>
                </v:group>
                <v:shape id="صورة 54" o:spid="_x0000_s280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HPtNPNAAAA4wAAAA8AAAAA&#10;AAAAAAAAAAAAnwIAAGRycy9kb3ducmV2LnhtbFBLBQYAAAAABAAEAPcAAACZAwAAAAA=&#10;">
                  <v:imagedata r:id="rId70" o:title=""/>
                  <v:path arrowok="t"/>
                </v:shape>
                <w10:wrap anchorx="page"/>
                <w10:anchorlock/>
              </v:group>
            </w:pict>
          </mc:Fallback>
        </mc:AlternateContent>
      </w:r>
    </w:p>
    <w:p w:rsidR="00181023" w:rsidRPr="003F6A62"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تسهم في استخراج رؤى قيمة من البيانات</w:t>
      </w:r>
      <w:r w:rsidRPr="003F6A62">
        <w:rPr>
          <w:rFonts w:ascii="Sakkal Majalla" w:hAnsi="Sakkal Majalla"/>
          <w:sz w:val="32"/>
          <w:szCs w:val="32"/>
        </w:rPr>
        <w:t>:</w:t>
      </w:r>
    </w:p>
    <w:p w:rsidR="00181023" w:rsidRPr="004800E1" w:rsidRDefault="004800E1">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hint="cs"/>
          <w:sz w:val="32"/>
          <w:szCs w:val="32"/>
          <w:rtl/>
        </w:rPr>
        <w:t xml:space="preserve"> </w:t>
      </w:r>
      <w:r w:rsidR="00181023" w:rsidRPr="004800E1">
        <w:rPr>
          <w:rFonts w:ascii="Sakkal Majalla" w:hAnsi="Sakkal Majalla" w:cs="Sakkal Majalla"/>
          <w:sz w:val="32"/>
          <w:szCs w:val="32"/>
        </w:rPr>
        <w:t>Tableau</w:t>
      </w:r>
      <w:r w:rsidRPr="004800E1">
        <w:rPr>
          <w:rFonts w:ascii="Sakkal Majalla" w:hAnsi="Sakkal Majalla" w:cs="Sakkal Majalla" w:hint="cs"/>
          <w:sz w:val="32"/>
          <w:szCs w:val="32"/>
          <w:rtl/>
        </w:rPr>
        <w:t xml:space="preserve"> </w:t>
      </w:r>
      <w:r w:rsidR="00181023" w:rsidRPr="004800E1">
        <w:rPr>
          <w:rFonts w:ascii="Sakkal Majalla" w:hAnsi="Sakkal Majalla" w:cs="Sakkal Majalla"/>
          <w:sz w:val="32"/>
          <w:szCs w:val="32"/>
          <w:rtl/>
        </w:rPr>
        <w:t>أداة لتحليل البيانات وإنشاء تقارير مرئية تفاعلية</w:t>
      </w:r>
      <w:r w:rsidR="00181023"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Pr>
        <w:t>Power BI</w:t>
      </w:r>
      <w:r w:rsidR="004800E1" w:rsidRP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منصة من مايكروسوفت تقدم تحليلات ذكاء الأعمال</w:t>
      </w:r>
      <w:r w:rsidRPr="004800E1">
        <w:rPr>
          <w:rFonts w:ascii="Sakkal Majalla" w:hAnsi="Sakkal Majalla" w:cs="Sakkal Majalla"/>
          <w:sz w:val="32"/>
          <w:szCs w:val="32"/>
        </w:rPr>
        <w:t>.</w:t>
      </w:r>
    </w:p>
    <w:p w:rsidR="00181023" w:rsidRPr="00D75CDD" w:rsidRDefault="009762C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5577DC37" wp14:editId="469DAB3C">
                <wp:extent cx="5731510" cy="892088"/>
                <wp:effectExtent l="0" t="0" r="2540" b="22860"/>
                <wp:docPr id="20742687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707" name="مجموعة 47"/>
                        <wpg:cNvGrpSpPr/>
                        <wpg:grpSpPr>
                          <a:xfrm>
                            <a:off x="0" y="0"/>
                            <a:ext cx="5731510" cy="895351"/>
                            <a:chOff x="0" y="0"/>
                            <a:chExt cx="5878196" cy="918845"/>
                          </a:xfrm>
                        </wpg:grpSpPr>
                        <wpg:grpSp>
                          <wpg:cNvPr id="2074268708" name="مجموعة 48"/>
                          <wpg:cNvGrpSpPr/>
                          <wpg:grpSpPr>
                            <a:xfrm>
                              <a:off x="0" y="0"/>
                              <a:ext cx="5878196" cy="918845"/>
                              <a:chOff x="0" y="0"/>
                              <a:chExt cx="6240348" cy="919070"/>
                            </a:xfrm>
                          </wpg:grpSpPr>
                          <wpg:grpSp>
                            <wpg:cNvPr id="2074268709" name="مجموعة 49"/>
                            <wpg:cNvGrpSpPr/>
                            <wpg:grpSpPr>
                              <a:xfrm>
                                <a:off x="0" y="169208"/>
                                <a:ext cx="5433072" cy="580613"/>
                                <a:chOff x="0" y="169208"/>
                                <a:chExt cx="5433072" cy="580613"/>
                              </a:xfrm>
                            </wpg:grpSpPr>
                            <wps:wsp>
                              <wps:cNvPr id="20742687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7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13" name="مربع نص 41"/>
                          <wps:cNvSpPr txBox="1"/>
                          <wps:spPr>
                            <a:xfrm>
                              <a:off x="204466" y="256739"/>
                              <a:ext cx="4615440" cy="434941"/>
                            </a:xfrm>
                            <a:prstGeom prst="rect">
                              <a:avLst/>
                            </a:prstGeom>
                            <a:noFill/>
                          </wps:spPr>
                          <wps:txbx>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المخاطر</w:t>
                                </w:r>
                                <w:r w:rsidRPr="00D75CDD">
                                  <w:rPr>
                                    <w:rFonts w:eastAsia="Calibri" w:hAnsi="Adobe Arabic" w:cs="Adobe Arabic"/>
                                    <w:b/>
                                    <w:bCs/>
                                    <w:color w:val="FFFFFF"/>
                                    <w:kern w:val="24"/>
                                    <w:sz w:val="36"/>
                                    <w:szCs w:val="36"/>
                                    <w:lang w:bidi="ar-EG"/>
                                  </w:rPr>
                                  <w:t xml:space="preserve"> (</w:t>
                                </w:r>
                                <w:r w:rsidRPr="00716BE5">
                                  <w:rPr>
                                    <w:rFonts w:eastAsia="Calibri" w:hAnsi="Adobe Arabic" w:cs="Adobe Arabic"/>
                                    <w:b/>
                                    <w:bCs/>
                                    <w:color w:val="FFFFFF"/>
                                    <w:kern w:val="24"/>
                                    <w:sz w:val="32"/>
                                    <w:szCs w:val="32"/>
                                    <w:lang w:bidi="ar-EG"/>
                                  </w:rPr>
                                  <w:t>ERM</w:t>
                                </w:r>
                                <w:r w:rsidRPr="00D75CDD">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207426871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uta02g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DwPT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abrWtN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28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iJe/u&#10;zAAAAOMAAAAPAAAAAAAAAAAAAAAAAKoCAABkcnMvZG93bnJldi54bWxQSwUGAAAAAAQABAD6AAAA&#10;owMAAAAA&#10;">
                  <v:group id="مجموعة 48" o:spid="_x0000_s28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TunucyQAA&#10;AOMAAAAPAAAAAAAAAAAAAAAAAKoCAABkcnMvZG93bnJldi54bWxQSwUGAAAAAAQABAD6AAAAoAMA&#10;AAAA&#10;">
                    <v:group id="مجموعة 49" o:spid="_x0000_s28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fPbe&#10;B80AAADjAAAADwAAAAAAAAAAAAAAAACqAgAAZHJzL2Rvd25yZXYueG1sUEsFBgAAAAAEAAQA+gAA&#10;AKQDAAAAAA==&#10;">
                      <v:shape id="شكل حر 50" o:spid="_x0000_s28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O+RMcA&#10;AADjAAAADwAAAGRycy9kb3ducmV2LnhtbESPzYrCMBSF94LvEK7gTlOrVukYRQRBZBZaldlemjtt&#10;meamNFHr208WgsvD+eNbbTpTiwe1rrKsYDKOQBDnVldcKLhe9qMlCOeRNdaWScGLHGzW/d4KU22f&#10;fKZH5gsRRtilqKD0vkmldHlJBt3YNsTB+7WtQR9kW0jd4jOMm1rGUZRIgxWHhxIb2pWU/2V3oyA5&#10;zn9Op3w/P2eH6bcjo2/aeqWGg277BcJT5z/hd/ugFcTRYhYny8UkUASmwANy/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DvkT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BzfckA&#10;AADjAAAADwAAAGRycy9kb3ducmV2LnhtbESPT2vCQBTE7wW/w/IEL6KbhPqH6CqiFHpsrXh+Zp+b&#10;YPZtzK4x/fbdQqHHYWZ+w6y3va1FR62vHCtIpwkI4sLpio2C09fbZAnCB2SNtWNS8E0etpvByxpz&#10;7Z78Sd0xGBEh7HNUUIbQ5FL6oiSLfuoa4uhdXWsxRNkaqVt8RritZZYkc2mx4rhQYkP7korb8WEV&#10;4N1+nC8uON9djDmMZ00/1jOlRsN+twIRqA//4b/2u1aQJYvXbL5cpCn8fo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RBzfckAAADjAAAADwAAAAAAAAAAAAAAAACYAgAA&#10;ZHJzL2Rvd25yZXYueG1sUEsFBgAAAAAEAAQA9QAAAI4DAAAAAA==&#10;" fillcolor="#a5a5a5 [2092]" stroked="f" strokeweight="1pt">
                        <v:stroke joinstyle="miter"/>
                      </v:roundrect>
                    </v:group>
                    <v:oval id="شكل بيضاوي 52" o:spid="_x0000_s28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61vsoA&#10;AADjAAAADwAAAGRycy9kb3ducmV2LnhtbESPUWvCMBSF3wf7D+EO9jYTw6hSjSLKYIMNZnV7vjTX&#10;ttjclCaz9d8vg4GPh3POdzjL9ehacaE+NJ4NTCcKBHHpbcOVgePh5WkOIkRki61nMnClAOvV/d0S&#10;c+sH3tOliJVIEA45Gqhj7HIpQ1mTwzDxHXHyTr53GJPsK2l7HBLctVIrlUmHDaeFGjva1lSeix9n&#10;4PN8+rp+v72rj8oPRTa4ndb2YMzjw7hZgIg0xlv4v/1qDWg1e9bZfDbV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petb7KAAAA4wAAAA8AAAAAAAAAAAAAAAAAmAIA&#10;AGRycy9kb3ducmV2LnhtbFBLBQYAAAAABAAEAPUAAACPAwAAAAA=&#10;" filled="f" strokecolor="#168489" strokeweight="1pt">
                      <v:stroke joinstyle="miter"/>
                    </v:oval>
                  </v:group>
                  <v:shape id="مربع نص 41" o:spid="_x0000_s2813" type="#_x0000_t202" style="position:absolute;left:2044;top:2567;width:46155;height:4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RWQckA&#10;AADjAAAADwAAAGRycy9kb3ducmV2LnhtbESPzU7DMBCE70i8g7VI3KidAG0V6lYVP1IPXCjhvoqX&#10;OCJeR/HSpG+PkZA4jmbmG81mN4denWhMXWQLxcKAIm6i67i1UL+/3KxBJUF22EcmC2dKsNteXmyw&#10;cnHiNzodpVUZwqlCC15kqLROjaeAaREH4ux9xjGgZDm22o04ZXjodWnMUgfsOC94HOjRU/N1/A4W&#10;RNy+ONfPIR0+5tenyZvmHmtrr6/m/QMooVn+w3/tg7NQmtVduVyvil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2RWQckAAADjAAAADwAAAAAAAAAAAAAAAACYAgAA&#10;ZHJzL2Rvd25yZXYueG1sUEsFBgAAAAAEAAQA9QAAAI4DAAAAAA==&#10;" filled="f" stroked="f">
                    <v:textbox style="mso-fit-shape-to-text:t">
                      <w:txbxContent>
                        <w:p w:rsidR="00FD5841" w:rsidRDefault="00FD5841" w:rsidP="009762C9">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أنظمة إدارة المخاطر</w:t>
                          </w:r>
                          <w:r w:rsidRPr="00D75CDD">
                            <w:rPr>
                              <w:rFonts w:eastAsia="Calibri" w:hAnsi="Adobe Arabic" w:cs="Adobe Arabic"/>
                              <w:b/>
                              <w:bCs/>
                              <w:color w:val="FFFFFF"/>
                              <w:kern w:val="24"/>
                              <w:sz w:val="36"/>
                              <w:szCs w:val="36"/>
                              <w:lang w:bidi="ar-EG"/>
                            </w:rPr>
                            <w:t xml:space="preserve"> (</w:t>
                          </w:r>
                          <w:r w:rsidRPr="00716BE5">
                            <w:rPr>
                              <w:rFonts w:eastAsia="Calibri" w:hAnsi="Adobe Arabic" w:cs="Adobe Arabic"/>
                              <w:b/>
                              <w:bCs/>
                              <w:color w:val="FFFFFF"/>
                              <w:kern w:val="24"/>
                              <w:sz w:val="32"/>
                              <w:szCs w:val="32"/>
                              <w:lang w:bidi="ar-EG"/>
                            </w:rPr>
                            <w:t>ERM</w:t>
                          </w:r>
                          <w:r w:rsidRPr="00D75CDD">
                            <w:rPr>
                              <w:rFonts w:eastAsia="Calibri" w:hAnsi="Adobe Arabic" w:cs="Adobe Arabic"/>
                              <w:b/>
                              <w:bCs/>
                              <w:color w:val="FFFFFF"/>
                              <w:kern w:val="24"/>
                              <w:sz w:val="36"/>
                              <w:szCs w:val="36"/>
                              <w:lang w:bidi="ar-EG"/>
                            </w:rPr>
                            <w:t>)</w:t>
                          </w:r>
                        </w:p>
                      </w:txbxContent>
                    </v:textbox>
                  </v:shape>
                </v:group>
                <v:shape id="صورة 54" o:spid="_x0000_s281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ah5XMAAAA4wAAAA8AAABkcnMvZG93bnJldi54bWxEj0FLw0AUhO+C/2F5gje7aSxNjN0WlQpC&#10;T21UPD6zzyR2923cXdv477uC4HGYmW+YxWq0RhzIh96xgukkA0HcON1zq+C5frwqQYSIrNE4JgU/&#10;FGC1PD9bYKXdkbd02MVWJAiHChV0MQ6VlKHpyGKYuIE4eR/OW4xJ+lZqj8cEt0bmWTaXFntOCx0O&#10;9NBRs999WwUbf//+eVO/mvpr+7YuzXXxsl9vlLq8GO9uQUQa43/4r/2kFeRZMcvnZTGdwe+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1qHlcwAAADjAAAADwAAAAAA&#10;AAAAAAAAAACfAgAAZHJzL2Rvd25yZXYueG1sUEsFBgAAAAAEAAQA9wAAAJgDAAAAAA==&#10;">
                  <v:imagedata r:id="rId70" o:title=""/>
                  <v:path arrowok="t"/>
                </v:shape>
                <w10:wrap anchorx="page"/>
                <w10:anchorlock/>
              </v:group>
            </w:pict>
          </mc:Fallback>
        </mc:AlternateContent>
      </w:r>
    </w:p>
    <w:p w:rsidR="00181023" w:rsidRPr="003F6A62"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تساعد في تحديد وتقييم وإدارة المخاطر</w:t>
      </w:r>
      <w:r w:rsidRPr="003F6A62">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proofErr w:type="spellStart"/>
      <w:proofErr w:type="gramStart"/>
      <w:r w:rsidRPr="004800E1">
        <w:rPr>
          <w:rFonts w:ascii="Sakkal Majalla" w:hAnsi="Sakkal Majalla" w:cs="Sakkal Majalla"/>
          <w:sz w:val="32"/>
          <w:szCs w:val="32"/>
        </w:rPr>
        <w:t>LogicManager</w:t>
      </w:r>
      <w:proofErr w:type="spellEnd"/>
      <w:r w:rsidRPr="004800E1">
        <w:rPr>
          <w:rFonts w:ascii="Sakkal Majalla" w:hAnsi="Sakkal Majalla" w:cs="Sakkal Majalla"/>
          <w:sz w:val="32"/>
          <w:szCs w:val="32"/>
        </w:rPr>
        <w:t xml:space="preserve"> </w:t>
      </w:r>
      <w:r w:rsidR="004800E1" w:rsidRP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يوفر</w:t>
      </w:r>
      <w:proofErr w:type="gramEnd"/>
      <w:r w:rsidRPr="004800E1">
        <w:rPr>
          <w:rFonts w:ascii="Sakkal Majalla" w:hAnsi="Sakkal Majalla" w:cs="Sakkal Majalla"/>
          <w:sz w:val="32"/>
          <w:szCs w:val="32"/>
          <w:rtl/>
        </w:rPr>
        <w:t xml:space="preserve"> حلولاً لإدارة المخاطر والامتثال</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proofErr w:type="spellStart"/>
      <w:proofErr w:type="gramStart"/>
      <w:r w:rsidRPr="004800E1">
        <w:rPr>
          <w:rFonts w:ascii="Sakkal Majalla" w:hAnsi="Sakkal Majalla" w:cs="Sakkal Majalla"/>
          <w:sz w:val="32"/>
          <w:szCs w:val="32"/>
        </w:rPr>
        <w:t>RiskWatch</w:t>
      </w:r>
      <w:proofErr w:type="spellEnd"/>
      <w:r w:rsidRPr="004800E1">
        <w:rPr>
          <w:rFonts w:ascii="Sakkal Majalla" w:hAnsi="Sakkal Majalla" w:cs="Sakkal Majalla"/>
          <w:sz w:val="32"/>
          <w:szCs w:val="32"/>
        </w:rPr>
        <w:t xml:space="preserve"> </w:t>
      </w:r>
      <w:r w:rsidR="004800E1" w:rsidRPr="004800E1">
        <w:rPr>
          <w:rFonts w:ascii="Sakkal Majalla" w:hAnsi="Sakkal Majalla" w:cs="Sakkal Majalla" w:hint="cs"/>
          <w:sz w:val="32"/>
          <w:szCs w:val="32"/>
          <w:rtl/>
        </w:rPr>
        <w:t xml:space="preserve"> </w:t>
      </w:r>
      <w:r w:rsidRPr="004800E1">
        <w:rPr>
          <w:rFonts w:ascii="Sakkal Majalla" w:hAnsi="Sakkal Majalla" w:cs="Sakkal Majalla"/>
          <w:sz w:val="32"/>
          <w:szCs w:val="32"/>
          <w:rtl/>
        </w:rPr>
        <w:t>يساعد</w:t>
      </w:r>
      <w:proofErr w:type="gramEnd"/>
      <w:r w:rsidRPr="004800E1">
        <w:rPr>
          <w:rFonts w:ascii="Sakkal Majalla" w:hAnsi="Sakkal Majalla" w:cs="Sakkal Majalla"/>
          <w:sz w:val="32"/>
          <w:szCs w:val="32"/>
          <w:rtl/>
        </w:rPr>
        <w:t xml:space="preserve"> في تقييم المخاطر ووضع خطط التخفيف</w:t>
      </w:r>
      <w:r w:rsidRPr="004800E1">
        <w:rPr>
          <w:rFonts w:ascii="Sakkal Majalla" w:hAnsi="Sakkal Majalla" w:cs="Sakkal Majalla"/>
          <w:sz w:val="32"/>
          <w:szCs w:val="32"/>
        </w:rPr>
        <w:t>.</w:t>
      </w:r>
    </w:p>
    <w:p w:rsidR="00181023" w:rsidRPr="003F6A62" w:rsidRDefault="009762C9"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1D9D122B" wp14:editId="6E9D12A0">
                <wp:extent cx="5731510" cy="892088"/>
                <wp:effectExtent l="0" t="0" r="2540" b="22860"/>
                <wp:docPr id="20742687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716" name="مجموعة 47"/>
                        <wpg:cNvGrpSpPr/>
                        <wpg:grpSpPr>
                          <a:xfrm>
                            <a:off x="0" y="0"/>
                            <a:ext cx="5731510" cy="895351"/>
                            <a:chOff x="0" y="0"/>
                            <a:chExt cx="5878196" cy="918845"/>
                          </a:xfrm>
                        </wpg:grpSpPr>
                        <wpg:grpSp>
                          <wpg:cNvPr id="2074268717" name="مجموعة 48"/>
                          <wpg:cNvGrpSpPr/>
                          <wpg:grpSpPr>
                            <a:xfrm>
                              <a:off x="0" y="0"/>
                              <a:ext cx="5878196" cy="918845"/>
                              <a:chOff x="0" y="0"/>
                              <a:chExt cx="6240348" cy="919070"/>
                            </a:xfrm>
                          </wpg:grpSpPr>
                          <wpg:grpSp>
                            <wpg:cNvPr id="2074268718" name="مجموعة 49"/>
                            <wpg:cNvGrpSpPr/>
                            <wpg:grpSpPr>
                              <a:xfrm>
                                <a:off x="0" y="169208"/>
                                <a:ext cx="5433072" cy="580613"/>
                                <a:chOff x="0" y="169208"/>
                                <a:chExt cx="5433072" cy="580613"/>
                              </a:xfrm>
                            </wpg:grpSpPr>
                            <wps:wsp>
                              <wps:cNvPr id="20742687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7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22" name="مربع نص 41"/>
                          <wps:cNvSpPr txBox="1"/>
                          <wps:spPr>
                            <a:xfrm>
                              <a:off x="204466" y="256607"/>
                              <a:ext cx="4615440" cy="389157"/>
                            </a:xfrm>
                            <a:prstGeom prst="rect">
                              <a:avLst/>
                            </a:prstGeom>
                            <a:noFill/>
                          </wps:spPr>
                          <wps:txbx>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برمجيات الأمان السيبراني</w:t>
                                </w:r>
                              </w:p>
                            </w:txbxContent>
                          </wps:txbx>
                          <wps:bodyPr wrap="square" rtlCol="1">
                            <a:spAutoFit/>
                          </wps:bodyPr>
                        </wps:wsp>
                      </wpg:grpSp>
                      <pic:pic xmlns:pic="http://schemas.openxmlformats.org/drawingml/2006/picture">
                        <pic:nvPicPr>
                          <pic:cNvPr id="207426872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8Jbk3A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U8Jbk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281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DcqM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1O4h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IsNyo&#10;zAAAAOMAAAAPAAAAAAAAAAAAAAAAAKoCAABkcnMvZG93bnJldi54bWxQSwUGAAAAAAQABAD6AAAA&#10;owMAAAAA&#10;">
                  <v:group id="مجموعة 48" o:spid="_x0000_s281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n/Hkz&#10;zAAAAOMAAAAPAAAAAAAAAAAAAAAAAKoCAABkcnMvZG93bnJldi54bWxQSwUGAAAAAAQABAD6AAAA&#10;owMAAAAA&#10;">
                    <v:group id="مجموعة 49" o:spid="_x0000_s281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WY+1ByQAA&#10;AOMAAAAPAAAAAAAAAAAAAAAAAKoCAABkcnMvZG93bnJldi54bWxQSwUGAAAAAAQABAD6AAAAoAMA&#10;AAAA&#10;">
                      <v:shape id="شكل حر 50" o:spid="_x0000_s281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2coA&#10;AADjAAAADwAAAGRycy9kb3ducmV2LnhtbESPQWvCQBSE7wX/w/KE3urGtEaNriIFQaQHjYrXR/aZ&#10;BLNvQ3ar6b93C4LHYWa+YebLztTiRq2rLCsYDiIQxLnVFRcKjof1xwSE88gaa8uk4I8cLBe9tzmm&#10;2t55T7fMFyJA2KWooPS+SaV0eUkG3cA2xMG72NagD7ItpG7xHuCmlnEUJdJgxWGhxIa+S8qv2a9R&#10;kGxH590uX4/22ebzx5HRJ229Uu/9bjUD4anzr/CzvdEK4mj8FSeT8XAK/5/CH5C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5F9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2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AcW8cA&#10;AADjAAAADwAAAGRycy9kb3ducmV2LnhtbESPy4rCMBSG9wO+QziCG9F0ynihGmVQhFk6zuD62BzT&#10;YnNSm1jr25uF4PLnv/Et152tREuNLx0r+BwnIIhzp0s2Cv7/dqM5CB+QNVaOScGDPKxXvY8lZtrd&#10;+ZfaQzAijrDPUEERQp1J6fOCLPqxq4mjd3aNxRBlY6Ru8B7HbSXTJJlKiyXHhwJr2hSUXw43qwCv&#10;dn88ueB8ezJmO5zU3VBPlBr0u+8FiEBdeIdf7R+tIE1mX+l0PksjRWSKPCB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wHFvHAAAA4wAAAA8AAAAAAAAAAAAAAAAAmAIAAGRy&#10;cy9kb3ducmV2LnhtbFBLBQYAAAAABAAEAPUAAACMAwAAAAA=&#10;" fillcolor="#a5a5a5 [2092]" stroked="f" strokeweight="1pt">
                        <v:stroke joinstyle="miter"/>
                      </v:roundrect>
                    </v:group>
                    <v:oval id="شكل بيضاوي 52" o:spid="_x0000_s282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hdMoA&#10;AADjAAAADwAAAGRycy9kb3ducmV2LnhtbESPUWvCMBSF3wf7D+EO9jYTw6hSjSLKYIMNZnV7vjTX&#10;ttjclCaz9d8vg4GPh3POdzjL9ehacaE+NJ4NTCcKBHHpbcOVgePh5WkOIkRki61nMnClAOvV/d0S&#10;c+sH3tOliJVIEA45Gqhj7HIpQ1mTwzDxHXHyTr53GJPsK2l7HBLctVIrlUmHDaeFGjva1lSeix9n&#10;4PN8+rp+v72rj8oPRTa4ndb2YMzjw7hZgIg0xlv4v/1qDWg1e9bZfKan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Tg4XTKAAAA4wAAAA8AAAAAAAAAAAAAAAAAmAIA&#10;AGRycy9kb3ducmV2LnhtbFBLBQYAAAAABAAEAPUAAACPAwAAAAA=&#10;" filled="f" strokecolor="#168489" strokeweight="1pt">
                      <v:stroke joinstyle="miter"/>
                    </v:oval>
                  </v:group>
                  <v:shape id="مربع نص 41" o:spid="_x0000_s2822"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5Z8gA&#10;AADjAAAADwAAAGRycy9kb3ducmV2LnhtbESPQWsCMRSE74X+h/AKvdXE0KqsRhFbwUMv1fX+2Lxu&#10;lm5elk10139vCoUeh5n5hlltRt+KK/WxCWxgOlEgiKtgG64NlKf9ywJETMgW28Bk4EYRNuvHhxUW&#10;Ngz8RddjqkWGcCzQgEupK6SMlSOPcRI64ux9h95jyrKvpe1xyHDfSq3UTHpsOC847GjnqPo5XryB&#10;lOx2eis/fDycx8/3wanqDUtjnp/G7RJEojH9h//aB2tAq/mrni3mWsPvp/wH5Po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RDlnyAAAAOMAAAAPAAAAAAAAAAAAAAAAAJgCAABk&#10;cnMvZG93bnJldi54bWxQSwUGAAAAAAQABAD1AAAAjQMAAAAA&#10;" filled="f" stroked="f">
                    <v:textbox style="mso-fit-shape-to-text:t">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برمجيات الأمان السيبراني</w:t>
                          </w:r>
                        </w:p>
                      </w:txbxContent>
                    </v:textbox>
                  </v:shape>
                </v:group>
                <v:shape id="صورة 54" o:spid="_x0000_s282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f1VzMAAAA4wAAAA8AAABkcnMvZG93bnJldi54bWxEj0FLw0AUhO+C/2F5gje7MZUmjd0WlQpC&#10;T220eHxmn0ns7tu4u7bx37uC4HGYmW+YxWq0RhzJh96xgutJBoK4cbrnVsFz/XhVgggRWaNxTAq+&#10;KcBqeX62wEq7E2/puIutSBAOFSroYhwqKUPTkcUwcQNx8t6dtxiT9K3UHk8Jbo3Ms2wmLfacFjoc&#10;6KGj5rD7sgo2/v7tY17vTf25fV2XZlq8HNYbpS4vxrtbEJHG+B/+az9pBXlW3OSzssin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Gt/VXMwAAADjAAAADwAAAAAA&#10;AAAAAAAAAACfAgAAZHJzL2Rvd25yZXYueG1sUEsFBgAAAAAEAAQA9wAAAJgDAAAAAA==&#10;">
                  <v:imagedata r:id="rId70" o:title=""/>
                  <v:path arrowok="t"/>
                </v:shape>
                <w10:wrap anchorx="page"/>
                <w10:anchorlock/>
              </v:group>
            </w:pict>
          </mc:Fallback>
        </mc:AlternateContent>
      </w:r>
    </w:p>
    <w:p w:rsidR="00181023" w:rsidRPr="003F6A62" w:rsidRDefault="00181023" w:rsidP="00181023">
      <w:pPr>
        <w:rPr>
          <w:rFonts w:ascii="Sakkal Majalla" w:hAnsi="Sakkal Majalla"/>
          <w:sz w:val="32"/>
          <w:szCs w:val="32"/>
          <w:rtl/>
        </w:rPr>
      </w:pPr>
      <w:r w:rsidRPr="003F6A62">
        <w:rPr>
          <w:rFonts w:ascii="Sakkal Majalla" w:hAnsi="Sakkal Majalla"/>
          <w:sz w:val="32"/>
          <w:szCs w:val="32"/>
          <w:rtl/>
        </w:rPr>
        <w:t>توفر حماية للبيانات والأنظمة</w:t>
      </w:r>
      <w:r w:rsidRPr="003F6A62">
        <w:rPr>
          <w:rFonts w:ascii="Sakkal Majalla" w:hAnsi="Sakkal Majalla"/>
          <w:sz w:val="32"/>
          <w:szCs w:val="32"/>
        </w:rPr>
        <w:t>:</w:t>
      </w:r>
    </w:p>
    <w:p w:rsidR="00181023" w:rsidRPr="003F6A62" w:rsidRDefault="00181023" w:rsidP="00181023">
      <w:pPr>
        <w:rPr>
          <w:rFonts w:ascii="Sakkal Majalla" w:hAnsi="Sakkal Majalla"/>
          <w:sz w:val="32"/>
          <w:szCs w:val="32"/>
          <w:rtl/>
        </w:rPr>
      </w:pPr>
      <w:r w:rsidRPr="003F6A62">
        <w:rPr>
          <w:rFonts w:ascii="Sakkal Majalla" w:hAnsi="Sakkal Majalla"/>
          <w:sz w:val="32"/>
          <w:szCs w:val="32"/>
        </w:rPr>
        <w:t xml:space="preserve">- Norton Security: </w:t>
      </w:r>
      <w:r w:rsidRPr="003F6A62">
        <w:rPr>
          <w:rFonts w:ascii="Sakkal Majalla" w:hAnsi="Sakkal Majalla"/>
          <w:sz w:val="32"/>
          <w:szCs w:val="32"/>
          <w:rtl/>
        </w:rPr>
        <w:t>يقدم حلولاً متكاملة للأمان السيبراني</w:t>
      </w:r>
      <w:r w:rsidRPr="003F6A62">
        <w:rPr>
          <w:rFonts w:ascii="Sakkal Majalla" w:hAnsi="Sakkal Majalla"/>
          <w:sz w:val="32"/>
          <w:szCs w:val="32"/>
        </w:rPr>
        <w:t>.</w:t>
      </w:r>
    </w:p>
    <w:p w:rsidR="00181023" w:rsidRPr="003F6A62" w:rsidRDefault="00181023" w:rsidP="00181023">
      <w:pPr>
        <w:rPr>
          <w:rFonts w:ascii="Sakkal Majalla" w:hAnsi="Sakkal Majalla"/>
          <w:sz w:val="32"/>
          <w:szCs w:val="32"/>
          <w:rtl/>
        </w:rPr>
      </w:pPr>
      <w:r w:rsidRPr="003F6A62">
        <w:rPr>
          <w:rFonts w:ascii="Sakkal Majalla" w:hAnsi="Sakkal Majalla"/>
          <w:sz w:val="32"/>
          <w:szCs w:val="32"/>
        </w:rPr>
        <w:t xml:space="preserve">- McAfee Total Protection: </w:t>
      </w:r>
      <w:r w:rsidRPr="003F6A62">
        <w:rPr>
          <w:rFonts w:ascii="Sakkal Majalla" w:hAnsi="Sakkal Majalla"/>
          <w:sz w:val="32"/>
          <w:szCs w:val="32"/>
          <w:rtl/>
        </w:rPr>
        <w:t>حماية شاملة ضد الفيروسات والتهديدات</w:t>
      </w:r>
      <w:r w:rsidRPr="003F6A62">
        <w:rPr>
          <w:rFonts w:ascii="Sakkal Majalla" w:hAnsi="Sakkal Majalla"/>
          <w:sz w:val="32"/>
          <w:szCs w:val="32"/>
        </w:rPr>
        <w:t>.</w:t>
      </w:r>
    </w:p>
    <w:p w:rsidR="00181023" w:rsidRPr="003F6A62" w:rsidRDefault="009762C9" w:rsidP="00181023">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55DAA5A3" wp14:editId="4658AA61">
                <wp:extent cx="5731510" cy="892088"/>
                <wp:effectExtent l="0" t="0" r="2540" b="22860"/>
                <wp:docPr id="20742687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725" name="مجموعة 47"/>
                        <wpg:cNvGrpSpPr/>
                        <wpg:grpSpPr>
                          <a:xfrm>
                            <a:off x="0" y="0"/>
                            <a:ext cx="5731510" cy="895351"/>
                            <a:chOff x="0" y="0"/>
                            <a:chExt cx="5878196" cy="918845"/>
                          </a:xfrm>
                        </wpg:grpSpPr>
                        <wpg:grpSp>
                          <wpg:cNvPr id="2074268726" name="مجموعة 48"/>
                          <wpg:cNvGrpSpPr/>
                          <wpg:grpSpPr>
                            <a:xfrm>
                              <a:off x="0" y="0"/>
                              <a:ext cx="5878196" cy="918845"/>
                              <a:chOff x="0" y="0"/>
                              <a:chExt cx="6240348" cy="919070"/>
                            </a:xfrm>
                          </wpg:grpSpPr>
                          <wpg:grpSp>
                            <wpg:cNvPr id="2074268727" name="مجموعة 49"/>
                            <wpg:cNvGrpSpPr/>
                            <wpg:grpSpPr>
                              <a:xfrm>
                                <a:off x="0" y="169208"/>
                                <a:ext cx="5433072" cy="580613"/>
                                <a:chOff x="0" y="169208"/>
                                <a:chExt cx="5433072" cy="580613"/>
                              </a:xfrm>
                            </wpg:grpSpPr>
                            <wps:wsp>
                              <wps:cNvPr id="20742687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7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731" name="مربع نص 41"/>
                          <wps:cNvSpPr txBox="1"/>
                          <wps:spPr>
                            <a:xfrm>
                              <a:off x="204466" y="256607"/>
                              <a:ext cx="4615440" cy="389157"/>
                            </a:xfrm>
                            <a:prstGeom prst="rect">
                              <a:avLst/>
                            </a:prstGeom>
                            <a:noFill/>
                          </wps:spPr>
                          <wps:txbx>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منصات التعاون والتواصل</w:t>
                                </w:r>
                              </w:p>
                            </w:txbxContent>
                          </wps:txbx>
                          <wps:bodyPr wrap="square" rtlCol="1">
                            <a:spAutoFit/>
                          </wps:bodyPr>
                        </wps:wsp>
                      </wpg:grpSp>
                      <pic:pic xmlns:pic="http://schemas.openxmlformats.org/drawingml/2006/picture">
                        <pic:nvPicPr>
                          <pic:cNvPr id="207426873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4a4m4w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FDq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0OGuJ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82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2Dohi&#10;zAAAAOMAAAAPAAAAAAAAAAAAAAAAAKoCAABkcnMvZG93bnJldi54bWxQSwUGAAAAAAQABAD6AAAA&#10;owMAAAAA&#10;">
                  <v:group id="مجموعة 48" o:spid="_x0000_s282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G3BYV&#10;zAAAAOMAAAAPAAAAAAAAAAAAAAAAAKoCAABkcnMvZG93bnJldi54bWxQSwUGAAAAAAQABAD6AAAA&#10;owMAAAAA&#10;">
                    <v:group id="مجموعة 49" o:spid="_x0000_s282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kLOO&#10;zAAAAOMAAAAPAAAAAAAAAAAAAAAAAKoCAABkcnMvZG93bnJldi54bWxQSwUGAAAAAAQABAD6AAAA&#10;owMAAAAA&#10;">
                      <v:shape id="شكل حر 50" o:spid="_x0000_s282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4/8YA&#10;AADjAAAADwAAAGRycy9kb3ducmV2LnhtbERPTYvCMBC9C/6HMMLeNN26VqlGWRYEWTzYqngdmrEt&#10;20xKE7X7781B8Ph436tNbxpxp87VlhV8TiIQxIXVNZcKTsfteAHCeWSNjWVS8E8ONuvhYIWptg/O&#10;6J77UoQQdikqqLxvUyldUZFBN7EtceCutjPoA+xKqTt8hHDTyDiKEmmw5tBQYUs/FRV/+c0oSH5n&#10;l8Oh2M6yfDfdOzL6rK1X6mPUfy9BeOr9W/xy77SCOJp/xcliHofR4VP4A3L9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4/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2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q1xsoA&#10;AADjAAAADwAAAGRycy9kb3ducmV2LnhtbESPzWrDMBCE74G+g9hCLqGWa/JX10ooLYUck7T0vLG2&#10;sqm1ci3Fcd4+CgRyHGbmG6ZYD7YRPXW+dqzgOUlBEJdO12wUfH99Pi1B+ICssXFMCs7kYb16GBWY&#10;a3fiHfX7YESEsM9RQRVCm0vpy4os+sS1xNH7dZ3FEGVnpO7wFOG2kVmazqXFmuNChS29V1T+7Y9W&#10;Af7b7c/BBef7gzEfk1k7TPRMqfHj8PYKItAQ7uFbe6MVZOlims2Xi+wFrp/iH5Cr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kKtcbKAAAA4wAAAA8AAAAAAAAAAAAAAAAAmAIA&#10;AGRycy9kb3ducmV2LnhtbFBLBQYAAAAABAAEAPUAAACPAwAAAAA=&#10;" fillcolor="#a5a5a5 [2092]" stroked="f" strokeweight="1pt">
                        <v:stroke joinstyle="miter"/>
                      </v:roundrect>
                    </v:group>
                    <v:oval id="شكل بيضاوي 52" o:spid="_x0000_s283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SMskA&#10;AADjAAAADwAAAGRycy9kb3ducmV2LnhtbESPXUvDMBSG7wX/QziCdy4xjnbUZUMUwcGE2anXh+as&#10;LWtOShPX7t8vF8IuX94vnuV6cp040RBazwYeZwoEceVty7WB7/37wwJEiMgWO89k4EwB1qvbmyUW&#10;1o/8Racy1iKNcCjQQBNjX0gZqoYchpnviZN38IPDmORQSzvgmMZdJ7VSmXTYcnposKfXhqpj+ecM&#10;7I6Hn/PvZqs+az+W2ejetLZ7Y+7vppdnEJGmeA3/tz+sAa3yuc4W+VOiSEyJB+Tq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nXSMskAAADjAAAADwAAAAAAAAAAAAAAAACYAgAA&#10;ZHJzL2Rvd25yZXYueG1sUEsFBgAAAAAEAAQA9QAAAI4DAAAAAA==&#10;" filled="f" strokecolor="#168489" strokeweight="1pt">
                      <v:stroke joinstyle="miter"/>
                    </v:oval>
                  </v:group>
                  <v:shape id="مربع نص 41" o:spid="_x0000_s2831"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8xzckA&#10;AADjAAAADwAAAGRycy9kb3ducmV2LnhtbESPzU7DMBCE70i8g7VI3KidAG0V6lYVP1IPXCjhvoqX&#10;OCJeR/HSpG+PkZA4jmbmG81mN4denWhMXWQLxcKAIm6i67i1UL+/3KxBJUF22EcmC2dKsNteXmyw&#10;cnHiNzodpVUZwqlCC15kqLROjaeAaREH4ux9xjGgZDm22o04ZXjodWnMUgfsOC94HOjRU/N1/A4W&#10;RNy+ONfPIR0+5tenyZvmHmtrr6/m/QMooVn+w3/tg7NQmtVduVyvbg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08xzckAAADjAAAADwAAAAAAAAAAAAAAAACYAgAA&#10;ZHJzL2Rvd25yZXYueG1sUEsFBgAAAAAEAAQA9QAAAI4DAAAAAA==&#10;" filled="f" stroked="f">
                    <v:textbox style="mso-fit-shape-to-text:t">
                      <w:txbxContent>
                        <w:p w:rsidR="00FD5841" w:rsidRDefault="00FD5841" w:rsidP="00D75CDD">
                          <w:pPr>
                            <w:rPr>
                              <w:rFonts w:eastAsia="Calibri" w:hAnsi="Adobe Arabic" w:cs="Adobe Arabic"/>
                              <w:b/>
                              <w:bCs/>
                              <w:color w:val="FFFFFF"/>
                              <w:kern w:val="24"/>
                              <w:sz w:val="36"/>
                              <w:szCs w:val="36"/>
                              <w:lang w:bidi="ar-EG"/>
                            </w:rPr>
                          </w:pPr>
                          <w:r w:rsidRPr="00D75CDD">
                            <w:rPr>
                              <w:rFonts w:eastAsia="Calibri" w:hAnsi="Adobe Arabic" w:cs="Adobe Arabic"/>
                              <w:b/>
                              <w:bCs/>
                              <w:color w:val="FFFFFF"/>
                              <w:kern w:val="24"/>
                              <w:sz w:val="36"/>
                              <w:szCs w:val="36"/>
                              <w:rtl/>
                              <w:lang w:bidi="ar-EG"/>
                            </w:rPr>
                            <w:t>منصات التعاون والتواصل</w:t>
                          </w:r>
                        </w:p>
                      </w:txbxContent>
                    </v:textbox>
                  </v:shape>
                </v:group>
                <v:shape id="صورة 54" o:spid="_x0000_s283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K5hrMAAAA4wAAAA8AAABkcnMvZG93bnJldi54bWxEj0FLw0AUhO+C/2F5gje7MZUmjd0WlQpC&#10;T220eHxmn0ns7tu4u7bx37uC4HGYmW+YxWq0RhzJh96xgutJBoK4cbrnVsFz/XhVgggRWaNxTAq+&#10;KcBqeX62wEq7E2/puIutSBAOFSroYhwqKUPTkcUwcQNx8t6dtxiT9K3UHk8Jbo3Ms2wmLfacFjoc&#10;6KGj5rD7sgo2/v7tY17vTf25fV2XZlq8HNYbpS4vxrtbEJHG+B/+az9pBXlW3OSzspjm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8ErmGswAAADjAAAADwAAAAAA&#10;AAAAAAAAAACfAgAAZHJzL2Rvd25yZXYueG1sUEsFBgAAAAAEAAQA9wAAAJgDAAAAAA==&#10;">
                  <v:imagedata r:id="rId70" o:title=""/>
                  <v:path arrowok="t"/>
                </v:shape>
                <w10:wrap anchorx="page"/>
                <w10:anchorlock/>
              </v:group>
            </w:pict>
          </mc:Fallback>
        </mc:AlternateContent>
      </w:r>
    </w:p>
    <w:p w:rsidR="00181023" w:rsidRPr="003F6A62" w:rsidRDefault="00181023" w:rsidP="004800E1">
      <w:pPr>
        <w:spacing w:line="360" w:lineRule="auto"/>
        <w:rPr>
          <w:rFonts w:ascii="Sakkal Majalla" w:hAnsi="Sakkal Majalla"/>
          <w:sz w:val="32"/>
          <w:szCs w:val="32"/>
          <w:rtl/>
        </w:rPr>
      </w:pPr>
      <w:r w:rsidRPr="003F6A62">
        <w:rPr>
          <w:rFonts w:ascii="Sakkal Majalla" w:hAnsi="Sakkal Majalla"/>
          <w:sz w:val="32"/>
          <w:szCs w:val="32"/>
          <w:rtl/>
        </w:rPr>
        <w:t>تعزز من تواصل الفرق وإدارة المشاريع</w:t>
      </w:r>
      <w:r w:rsidRPr="003F6A62">
        <w:rPr>
          <w:rFonts w:ascii="Sakkal Majalla" w:hAnsi="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cs="Sakkal Majalla"/>
          <w:sz w:val="32"/>
          <w:szCs w:val="32"/>
          <w:rtl/>
        </w:rPr>
      </w:pPr>
      <w:proofErr w:type="gramStart"/>
      <w:r w:rsidRPr="004800E1">
        <w:rPr>
          <w:rFonts w:ascii="Sakkal Majalla" w:hAnsi="Sakkal Majalla" w:cs="Sakkal Majalla"/>
          <w:sz w:val="32"/>
          <w:szCs w:val="32"/>
        </w:rPr>
        <w:t>Slack</w:t>
      </w:r>
      <w:r w:rsidR="004800E1">
        <w:rPr>
          <w:rFonts w:ascii="Sakkal Majalla" w:hAnsi="Sakkal Majalla" w:cs="Sakkal Majalla" w:hint="cs"/>
          <w:sz w:val="32"/>
          <w:szCs w:val="32"/>
          <w:rtl/>
        </w:rPr>
        <w:t xml:space="preserve"> </w:t>
      </w:r>
      <w:r w:rsidRPr="004800E1">
        <w:rPr>
          <w:rFonts w:ascii="Sakkal Majalla" w:hAnsi="Sakkal Majalla" w:cs="Sakkal Majalla"/>
          <w:sz w:val="32"/>
          <w:szCs w:val="32"/>
        </w:rPr>
        <w:t xml:space="preserve"> </w:t>
      </w:r>
      <w:r w:rsidRPr="004800E1">
        <w:rPr>
          <w:rFonts w:ascii="Sakkal Majalla" w:hAnsi="Sakkal Majalla" w:cs="Sakkal Majalla"/>
          <w:sz w:val="32"/>
          <w:szCs w:val="32"/>
          <w:rtl/>
        </w:rPr>
        <w:t>أداة</w:t>
      </w:r>
      <w:proofErr w:type="gramEnd"/>
      <w:r w:rsidRPr="004800E1">
        <w:rPr>
          <w:rFonts w:ascii="Sakkal Majalla" w:hAnsi="Sakkal Majalla" w:cs="Sakkal Majalla"/>
          <w:sz w:val="32"/>
          <w:szCs w:val="32"/>
          <w:rtl/>
        </w:rPr>
        <w:t xml:space="preserve"> للتواصل الفوري والتعاون بين الفرق</w:t>
      </w:r>
      <w:r w:rsidRPr="004800E1">
        <w:rPr>
          <w:rFonts w:ascii="Sakkal Majalla" w:hAnsi="Sakkal Majalla" w:cs="Sakkal Majalla"/>
          <w:sz w:val="32"/>
          <w:szCs w:val="32"/>
        </w:rPr>
        <w:t>.</w:t>
      </w:r>
    </w:p>
    <w:p w:rsidR="00181023" w:rsidRPr="004800E1" w:rsidRDefault="00181023">
      <w:pPr>
        <w:pStyle w:val="ListParagraph"/>
        <w:numPr>
          <w:ilvl w:val="0"/>
          <w:numId w:val="15"/>
        </w:numPr>
        <w:spacing w:line="360" w:lineRule="auto"/>
        <w:ind w:left="454" w:hanging="454"/>
        <w:jc w:val="both"/>
        <w:rPr>
          <w:rFonts w:ascii="Sakkal Majalla" w:hAnsi="Sakkal Majalla"/>
          <w:sz w:val="32"/>
          <w:szCs w:val="32"/>
          <w:rtl/>
        </w:rPr>
      </w:pPr>
      <w:r w:rsidRPr="004800E1">
        <w:rPr>
          <w:rFonts w:ascii="Sakkal Majalla" w:hAnsi="Sakkal Majalla" w:cs="Sakkal Majalla"/>
          <w:sz w:val="32"/>
          <w:szCs w:val="32"/>
        </w:rPr>
        <w:t xml:space="preserve">Microsoft </w:t>
      </w:r>
      <w:proofErr w:type="gramStart"/>
      <w:r w:rsidRPr="004800E1">
        <w:rPr>
          <w:rFonts w:ascii="Sakkal Majalla" w:hAnsi="Sakkal Majalla" w:cs="Sakkal Majalla"/>
          <w:sz w:val="32"/>
          <w:szCs w:val="32"/>
        </w:rPr>
        <w:t>Teams</w:t>
      </w:r>
      <w:r w:rsidR="004800E1">
        <w:rPr>
          <w:rFonts w:ascii="Sakkal Majalla" w:hAnsi="Sakkal Majalla" w:cs="Sakkal Majalla" w:hint="cs"/>
          <w:sz w:val="32"/>
          <w:szCs w:val="32"/>
          <w:rtl/>
        </w:rPr>
        <w:t xml:space="preserve"> </w:t>
      </w:r>
      <w:r w:rsidRPr="004800E1">
        <w:rPr>
          <w:rFonts w:ascii="Sakkal Majalla" w:hAnsi="Sakkal Majalla" w:cs="Sakkal Majalla"/>
          <w:sz w:val="32"/>
          <w:szCs w:val="32"/>
        </w:rPr>
        <w:t xml:space="preserve"> </w:t>
      </w:r>
      <w:r w:rsidRPr="004800E1">
        <w:rPr>
          <w:rFonts w:ascii="Sakkal Majalla" w:hAnsi="Sakkal Majalla" w:cs="Sakkal Majalla"/>
          <w:sz w:val="32"/>
          <w:szCs w:val="32"/>
          <w:rtl/>
        </w:rPr>
        <w:t>منصة</w:t>
      </w:r>
      <w:proofErr w:type="gramEnd"/>
      <w:r w:rsidRPr="004800E1">
        <w:rPr>
          <w:rFonts w:ascii="Sakkal Majalla" w:hAnsi="Sakkal Majalla" w:cs="Sakkal Majalla"/>
          <w:sz w:val="32"/>
          <w:szCs w:val="32"/>
          <w:rtl/>
        </w:rPr>
        <w:t xml:space="preserve"> للتعاون توفر الاجتماعات والدردشة ومشاركة الملفات</w:t>
      </w:r>
      <w:r w:rsidRPr="004800E1">
        <w:rPr>
          <w:rFonts w:ascii="Sakkal Majalla" w:hAnsi="Sakkal Majalla" w:cs="Sakkal Majalla"/>
          <w:sz w:val="32"/>
          <w:szCs w:val="32"/>
        </w:rPr>
        <w:t>.</w:t>
      </w:r>
    </w:p>
    <w:p w:rsidR="00181023" w:rsidRDefault="00181023" w:rsidP="004800E1">
      <w:pPr>
        <w:spacing w:line="360" w:lineRule="auto"/>
        <w:rPr>
          <w:rFonts w:ascii="Sakkal Majalla" w:hAnsi="Sakkal Majalla"/>
          <w:sz w:val="32"/>
          <w:szCs w:val="32"/>
          <w:rtl/>
        </w:rPr>
      </w:pPr>
      <w:r w:rsidRPr="004800E1">
        <w:rPr>
          <w:rFonts w:ascii="Sakkal Majalla" w:hAnsi="Sakkal Majalla"/>
          <w:color w:val="C00000"/>
          <w:sz w:val="32"/>
          <w:szCs w:val="32"/>
          <w:rtl/>
        </w:rPr>
        <w:t xml:space="preserve">خلاصة القول: </w:t>
      </w:r>
      <w:r w:rsidRPr="003F6A62">
        <w:rPr>
          <w:rFonts w:ascii="Sakkal Majalla" w:hAnsi="Sakkal Majalla"/>
          <w:sz w:val="32"/>
          <w:szCs w:val="32"/>
          <w:rtl/>
        </w:rPr>
        <w:t>ت</w:t>
      </w:r>
      <w:r>
        <w:rPr>
          <w:rFonts w:ascii="Sakkal Majalla" w:hAnsi="Sakkal Majalla" w:hint="cs"/>
          <w:sz w:val="32"/>
          <w:szCs w:val="32"/>
          <w:rtl/>
        </w:rPr>
        <w:t>ُ</w:t>
      </w:r>
      <w:r w:rsidRPr="003F6A62">
        <w:rPr>
          <w:rFonts w:ascii="Sakkal Majalla" w:hAnsi="Sakkal Majalla"/>
          <w:sz w:val="32"/>
          <w:szCs w:val="32"/>
          <w:rtl/>
        </w:rPr>
        <w:t>عتبر الأدوات والبرمجيات جزءًا لا يتجزأ من الحوكمة الرقمية، حيث تساعد في تحسين الإدارة والكفاءة والشفافية. من خلال اختيار الأدوات المناسبة، يمكن للمؤسسات تحقيق أهدافها بسهولة أكبر في البيئة الرقمية.</w:t>
      </w:r>
    </w:p>
    <w:tbl>
      <w:tblPr>
        <w:tblStyle w:val="TableGrid"/>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7B119E" w:rsidTr="00FD5841">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7B119E" w:rsidRPr="00280E55" w:rsidRDefault="007B119E" w:rsidP="00FD5841">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lastRenderedPageBreak/>
              <w:drawing>
                <wp:inline distT="0" distB="0" distL="0" distR="0" wp14:anchorId="63C8E753" wp14:editId="374073BA">
                  <wp:extent cx="485140" cy="485140"/>
                  <wp:effectExtent l="0" t="0" r="0" b="0"/>
                  <wp:docPr id="2074268290" name="Picture 2074268290"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7B119E" w:rsidRPr="00280E55" w:rsidRDefault="007B119E" w:rsidP="00FD5841">
            <w:pPr>
              <w:pStyle w:val="NoSpacing"/>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7B119E" w:rsidRDefault="007B119E" w:rsidP="00FD5841">
            <w:pPr>
              <w:jc w:val="center"/>
              <w:rPr>
                <w:rFonts w:ascii="Adobe Arabic" w:eastAsia="Times New Roman" w:hAnsi="Adobe Arabic" w:cs="Adobe Arabic"/>
                <w:b/>
                <w:bCs/>
                <w:color w:val="168489"/>
                <w:kern w:val="24"/>
                <w:sz w:val="44"/>
                <w:szCs w:val="44"/>
                <w:lang w:bidi="ar-SY"/>
              </w:rPr>
            </w:pPr>
          </w:p>
          <w:p w:rsidR="007B119E" w:rsidRPr="007B119E" w:rsidRDefault="007B119E" w:rsidP="007B119E">
            <w:pPr>
              <w:jc w:val="center"/>
              <w:rPr>
                <w:rFonts w:ascii="Adobe Arabic" w:eastAsia="Times New Roman" w:hAnsi="Adobe Arabic" w:cs="Adobe Arabic"/>
                <w:b/>
                <w:bCs/>
                <w:noProof/>
                <w:color w:val="168489"/>
                <w:kern w:val="24"/>
                <w:sz w:val="36"/>
                <w:szCs w:val="36"/>
                <w:rtl/>
                <w:lang w:bidi="ar-SY"/>
              </w:rPr>
            </w:pPr>
            <w:r w:rsidRPr="007B119E">
              <w:rPr>
                <w:rFonts w:ascii="Adobe Arabic" w:eastAsia="Times New Roman" w:hAnsi="Adobe Arabic" w:cs="Adobe Arabic" w:hint="cs"/>
                <w:b/>
                <w:bCs/>
                <w:noProof/>
                <w:color w:val="168489"/>
                <w:kern w:val="24"/>
                <w:sz w:val="36"/>
                <w:szCs w:val="36"/>
                <w:rtl/>
                <w:lang w:bidi="ar-SY"/>
              </w:rPr>
              <w:t>ناقش مع المجموعة أبرز</w:t>
            </w:r>
            <w:r w:rsidRPr="007B119E">
              <w:rPr>
                <w:rFonts w:ascii="Adobe Arabic" w:eastAsia="Times New Roman" w:hAnsi="Adobe Arabic" w:cs="Adobe Arabic"/>
                <w:b/>
                <w:bCs/>
                <w:noProof/>
                <w:color w:val="168489"/>
                <w:kern w:val="24"/>
                <w:sz w:val="36"/>
                <w:szCs w:val="36"/>
                <w:rtl/>
                <w:lang w:bidi="ar-SY"/>
              </w:rPr>
              <w:t xml:space="preserve"> التحديات التي قد تنشأ عند دمج التكنولوجيا في أنظمة الحوكمة التقليدية</w:t>
            </w:r>
            <w:r w:rsidRPr="007B119E">
              <w:rPr>
                <w:rFonts w:ascii="Adobe Arabic" w:eastAsia="Times New Roman" w:hAnsi="Adobe Arabic" w:cs="Adobe Arabic" w:hint="cs"/>
                <w:b/>
                <w:bCs/>
                <w:noProof/>
                <w:color w:val="168489"/>
                <w:kern w:val="24"/>
                <w:sz w:val="36"/>
                <w:szCs w:val="36"/>
                <w:rtl/>
                <w:lang w:bidi="ar-SY"/>
              </w:rPr>
              <w:t>.</w:t>
            </w:r>
          </w:p>
        </w:tc>
      </w:tr>
    </w:tbl>
    <w:p w:rsidR="007B119E" w:rsidRPr="00873F62" w:rsidRDefault="007B119E" w:rsidP="007B119E">
      <w:pPr>
        <w:jc w:val="left"/>
        <w:rPr>
          <w:color w:val="C00000"/>
          <w:rtl/>
        </w:rPr>
      </w:pPr>
      <w:r>
        <w:rPr>
          <w:noProof/>
          <w:color w:val="auto"/>
        </w:rPr>
        <mc:AlternateContent>
          <mc:Choice Requires="wpg">
            <w:drawing>
              <wp:inline distT="0" distB="0" distL="0" distR="0" wp14:anchorId="39D6D68E" wp14:editId="01F1E74C">
                <wp:extent cx="4418965" cy="583957"/>
                <wp:effectExtent l="0" t="0" r="635" b="6985"/>
                <wp:docPr id="2074268255" name="Group 2074268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2074268256" name="Group 273472699"/>
                        <wpg:cNvGrpSpPr>
                          <a:grpSpLocks/>
                        </wpg:cNvGrpSpPr>
                        <wpg:grpSpPr bwMode="auto">
                          <a:xfrm>
                            <a:off x="38039" y="0"/>
                            <a:ext cx="6149" cy="5450"/>
                            <a:chOff x="38039" y="0"/>
                            <a:chExt cx="6148" cy="5450"/>
                          </a:xfrm>
                        </wpg:grpSpPr>
                        <pic:pic xmlns:pic="http://schemas.openxmlformats.org/drawingml/2006/picture">
                          <pic:nvPicPr>
                            <pic:cNvPr id="2074268257" name="Picture 273472700" descr="Activity "/>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258"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259"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280E55" w:rsidRDefault="00FD5841"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w:pict>
              <v:group id="Group 2074268255" o:spid="_x0000_s2833"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">
                <v:group id="Group 273472699" o:spid="_x0000_s2834" style="position:absolute;left:38039;width:6149;height:5450" coordorigin="38039" coordsize="6148,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tMbs&#10;zAAAAOMAAAAPAAAAAAAAAAAAAAAAAKoCAABkcnMvZG93bnJldi54bWxQSwUGAAAAAAQABAD6AAAA&#10;owMAAAAA&#10;">
                  <v:shape id="Picture 273472700" o:spid="_x0000_s2835" type="#_x0000_t75" alt="Activity " style="position:absolute;left:39867;top:564;width:4321;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RWR3JAAAA4wAAAA8AAABkcnMvZG93bnJldi54bWxEj0FLAzEUhO+C/yE8wZtNGmtb1qZFxYIX&#10;D62ieHtsnpvFzUtMYrv+eyMIHoeZ+YZZbUY/iAOl3Ac2MJ0oEMRtsD13Bp6fthdLELkgWxwCk4Fv&#10;yrBZn56ssLHhyDs67EsnKoRzgwZcKbGRMreOPOZJiMTVew/JY6kyddImPFa4H6RWai499lwXHEa6&#10;c9R+7L+8AZzpdOm4f4z89vp5/3K7VRynxpyfjTfXIAqN5T/8136wBrRazPR8qa8W8Pup/gG5/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lFZHckAAADjAAAADwAAAAAAAAAA&#10;AAAAAACfAgAAZHJzL2Rvd25yZXYueG1sUEsFBgAAAAAEAAQA9wAAAJUDAAAAAA==&#10;">
                    <v:imagedata r:id="rId127" o:title="Activity "/>
                  </v:shape>
                  <v:roundrect id="Rectangle: Rounded Corners 273472701" o:spid="_x0000_s2836" style="position:absolute;left:38039;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Ygm8cA&#10;AADjAAAADwAAAGRycy9kb3ducmV2LnhtbERPz0/CMBS+m/g/NI/Em7RMZWRSiJKocGRowvGxPtdl&#10;6+uyVpj/vT2YcPzy/V6uR9eJMw2h8axhNlUgiCtvGq41fB7e7hcgQkQ22HkmDb8UYL26vVliYfyF&#10;93QuYy1SCIcCNdgY+0LKUFlyGKa+J07ctx8cxgSHWpoBLyncdTJTai4dNpwaLPa0sVS15Y/T0J62&#10;7bj7yvP3D+vU/mFzpPLVa303GV+eQUQa41X8794aDZnKH7P5IntKo9On9Af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mIJvHAAAA4wAAAA8AAAAAAAAAAAAAAAAAmAIAAGRy&#10;cy9kb3ducmV2LnhtbFBLBQYAAAAABAAEAPUAAACMAwAAAAA=&#10;" fillcolor="#7a8696" strokecolor="#7a8696" strokeweight="1pt">
                    <v:stroke joinstyle="miter"/>
                  </v:roundrect>
                </v:group>
                <v:shape id="TextBox 17" o:spid="_x0000_s2837" type="#_x0000_t202" style="position:absolute;top:1108;width:35984;height:4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h778kA&#10;AADjAAAADwAAAGRycy9kb3ducmV2LnhtbESPQUvDQBSE74L/YXmCN7vbYGuN3ZaiFnrwYo33R/aZ&#10;DWbfhuyzSf99VxA8DjPzDbPeTqFTJxpSG9nCfGZAEdfRtdxYqD72dytQSZAddpHJwpkSbDfXV2ss&#10;XRz5nU5HaVSGcCrRghfpS61T7SlgmsWeOHtfcQgoWQ6NdgOOGR46XRiz1AFbzgsee3r2VH8ff4IF&#10;Ebebn6vXkA6f09vL6E29wMra25tp9wRKaJL/8F/74CwU5uG+WK6KxSP8fsp/QG8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Yh778kAAADjAAAADwAAAAAAAAAAAAAAAACYAgAA&#10;ZHJzL2Rvd25yZXYueG1sUEsFBgAAAAAEAAQA9QAAAI4DAAAAAA==&#10;" filled="f" stroked="f">
                  <v:textbox style="mso-fit-shape-to-text:t">
                    <w:txbxContent>
                      <w:p w:rsidR="00FD5841" w:rsidRPr="00280E55" w:rsidRDefault="00FD5841"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wrap anchorx="page"/>
                <w10:anchorlock/>
              </v:group>
            </w:pict>
          </mc:Fallback>
        </mc:AlternateContent>
      </w:r>
    </w:p>
    <w:p w:rsidR="007B119E" w:rsidRPr="008D39CE" w:rsidRDefault="007B119E" w:rsidP="007B119E">
      <w:pPr>
        <w:pStyle w:val="a1"/>
        <w:jc w:val="left"/>
      </w:pPr>
      <w:r w:rsidRPr="007B119E">
        <w:rPr>
          <w:rFonts w:ascii="Sakkal Majalla" w:eastAsia="Times New Roman" w:hAnsi="Sakkal Majalla" w:cs="Sakkal Majalla"/>
          <w:b w:val="0"/>
          <w:color w:val="000000" w:themeColor="text1"/>
          <w:kern w:val="2"/>
          <w:sz w:val="34"/>
          <w:szCs w:val="34"/>
          <w:rtl/>
        </w:rPr>
        <w:t>تحديات دمج التكنولوجيا في أنظمة الحوكمة</w:t>
      </w:r>
      <w:r>
        <w:rPr>
          <w:rFonts w:ascii="Sakkal Majalla" w:eastAsia="Times New Roman" w:hAnsi="Sakkal Majalla" w:cs="Sakkal Majalla" w:hint="cs"/>
          <w:b w:val="0"/>
          <w:color w:val="000000" w:themeColor="text1"/>
          <w:kern w:val="2"/>
          <w:sz w:val="34"/>
          <w:szCs w:val="34"/>
          <w:rtl/>
        </w:rPr>
        <w:t>.</w:t>
      </w:r>
      <w:r w:rsidRPr="00853909">
        <w:rPr>
          <w:noProof/>
        </w:rPr>
        <w:t xml:space="preserve"> </w:t>
      </w:r>
      <w:r>
        <w:rPr>
          <w:noProof/>
        </w:rPr>
        <mc:AlternateContent>
          <mc:Choice Requires="wpg">
            <w:drawing>
              <wp:inline distT="0" distB="0" distL="0" distR="0" wp14:anchorId="3842FCB1" wp14:editId="7CE4E0F9">
                <wp:extent cx="4406900" cy="586640"/>
                <wp:effectExtent l="0" t="0" r="0" b="4445"/>
                <wp:docPr id="2074268260" name="Group 2074268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2074268261" name="Group 975925184"/>
                        <wpg:cNvGrpSpPr>
                          <a:grpSpLocks/>
                        </wpg:cNvGrpSpPr>
                        <wpg:grpSpPr bwMode="auto">
                          <a:xfrm>
                            <a:off x="37976" y="0"/>
                            <a:ext cx="6090" cy="5450"/>
                            <a:chOff x="37976" y="0"/>
                            <a:chExt cx="6090" cy="5450"/>
                          </a:xfrm>
                        </wpg:grpSpPr>
                        <pic:pic xmlns:pic="http://schemas.openxmlformats.org/drawingml/2006/picture">
                          <pic:nvPicPr>
                            <pic:cNvPr id="2074268262" name="Picture 975925185" descr="Clock "/>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263"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264"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280E55" w:rsidRDefault="00FD5841"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w:pict>
              <v:group id="Group 2074268260" o:spid="_x0000_s2838"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">
                <v:group id="Group 975925184" o:spid="_x0000_s2839" style="position:absolute;left:37976;width:6090;height:5450" coordorigin="37976" coordsize="609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IxlCXL&#10;AAAA4wAAAA8AAAAAAAAAAAAAAAAAqgIAAGRycy9kb3ducmV2LnhtbFBLBQYAAAAABAAEAPoAAACi&#10;AwAAAAA=&#10;">
                  <v:shape id="Picture 975925185" o:spid="_x0000_s2840" type="#_x0000_t75" alt="Clock " style="position:absolute;left:39746;top:112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F8Vr2LNAAAA4wAAAA8AAAAA&#10;AAAAAAAAAAAAnwIAAGRycy9kb3ducmV2LnhtbFBLBQYAAAAABAAEAPcAAACZAwAAAAA=&#10;">
                    <v:imagedata r:id="rId129" o:title="Clock "/>
                  </v:shape>
                  <v:roundrect id="Rectangle: Rounded Corners 975925186" o:spid="_x0000_s2841"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54V8oA&#10;AADjAAAADwAAAGRycy9kb3ducmV2LnhtbESPQUvDQBSE70L/w/IK3uxuU0lK7LZoQa3HRgWPz+xr&#10;NiT7NmTXNv57VxA8DjPzDbPZTa4XZxpD61nDcqFAENfetNxoeHt9vFmDCBHZYO+ZNHxTgN12drXB&#10;0vgLH+lcxUYkCIcSNdgYh1LKUFtyGBZ+IE7eyY8OY5JjI82IlwR3vcyUyqXDltOCxYH2luqu+nIa&#10;us9DN728F8XTs3XquNp/UPXgtb6eT/d3ICJN8T/81z4YDZkqbrN8neUr+P2U/oD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UueFfKAAAA4wAAAA8AAAAAAAAAAAAAAAAAmAIA&#10;AGRycy9kb3ducmV2LnhtbFBLBQYAAAAABAAEAPUAAACPAwAAAAA=&#10;" fillcolor="#7a8696" strokecolor="#7a8696" strokeweight="1pt">
                    <v:stroke joinstyle="miter"/>
                  </v:roundrect>
                </v:group>
                <v:shape id="TextBox 19" o:spid="_x0000_s2842" type="#_x0000_t202" style="position:absolute;top:1136;width:35983;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UezMkA&#10;AADjAAAADwAAAGRycy9kb3ducmV2LnhtbESPzWrDMBCE74W+g9hCb40Uk7rBjRJCfyCHXpq498Xa&#10;WqbWyljb2Hn7qlDocZiZb5jNbg69OtOYusgWlgsDiriJruPWQn16vVuDSoLssI9MFi6UYLe9vtpg&#10;5eLE73Q+SqsyhFOFFrzIUGmdGk8B0yIOxNn7jGNAyXJstRtxyvDQ68KYUgfsOC94HOjJU/N1/A4W&#10;RNx+ealfQjp8zG/PkzfNPdbW3t7M+0dQQrP8h//aB2ehMA+rolwX5Qp+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eUezMkAAADjAAAADwAAAAAAAAAAAAAAAACYAgAA&#10;ZHJzL2Rvd25yZXYueG1sUEsFBgAAAAAEAAQA9QAAAI4DAAAAAA==&#10;" filled="f" stroked="f">
                  <v:textbox style="mso-fit-shape-to-text:t">
                    <w:txbxContent>
                      <w:p w:rsidR="00FD5841" w:rsidRPr="00280E55" w:rsidRDefault="00FD5841"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wrap anchorx="page"/>
                <w10:anchorlock/>
              </v:group>
            </w:pict>
          </mc:Fallback>
        </mc:AlternateContent>
      </w:r>
    </w:p>
    <w:p w:rsidR="007B119E" w:rsidRPr="001A2196" w:rsidRDefault="007B119E" w:rsidP="007B119E">
      <w:pPr>
        <w:pStyle w:val="a2"/>
        <w:jc w:val="left"/>
        <w:rPr>
          <w:rFonts w:eastAsia="Times New Roman"/>
          <w:kern w:val="2"/>
          <w:rtl/>
          <w14:ligatures w14:val="none"/>
        </w:rPr>
      </w:pPr>
      <w:r w:rsidRPr="001A2196">
        <w:rPr>
          <w:rFonts w:eastAsia="Times New Roman"/>
          <w:kern w:val="2"/>
          <w:rtl/>
          <w14:ligatures w14:val="none"/>
        </w:rPr>
        <w:t>20 دقيقة</w:t>
      </w:r>
    </w:p>
    <w:p w:rsidR="007B119E" w:rsidRDefault="007B119E" w:rsidP="007B119E">
      <w:pPr>
        <w:pStyle w:val="a2"/>
        <w:jc w:val="left"/>
        <w:rPr>
          <w:rtl/>
          <w:lang w:bidi="ar-EG"/>
        </w:rPr>
      </w:pPr>
      <w:r>
        <w:rPr>
          <w:noProof/>
        </w:rPr>
        <mc:AlternateContent>
          <mc:Choice Requires="wpg">
            <w:drawing>
              <wp:inline distT="0" distB="0" distL="0" distR="0" wp14:anchorId="7397BD05" wp14:editId="6B3DA71A">
                <wp:extent cx="4380230" cy="618465"/>
                <wp:effectExtent l="0" t="0" r="1270" b="0"/>
                <wp:docPr id="2074268265" name="Group 2074268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2074268266" name="Picture 1579856930" descr="Translate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2074268267"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268"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1A2196" w:rsidRDefault="00FD5841" w:rsidP="007B119E">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id="Group 2074268265" o:spid="_x0000_s2843"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">
                <v:shape id="Picture 1579856930" o:spid="_x0000_s2844" type="#_x0000_t75" alt="Translate " style="position:absolute;left:39479;top:991;width:4321;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iJdTKAAAA4wAAAA8AAABkcnMvZG93bnJldi54bWxEj0FrAjEUhO+F/ofwCr3VrKGssjWKLRSk&#10;h8Kq4PW5ed0sbl62m6jb/nojCB6HmfmGmS0G14oT9aHxrGE8ykAQV940XGvYbj5fpiBCRDbYeiYN&#10;fxRgMX98mGFh/JlLOq1jLRKEQ4EabIxdIWWoLDkMI98RJ+/H9w5jkn0tTY/nBHetVFmWS4cNpwWL&#10;HX1Yqg7ro9PgPYX97oDO8vf+X3Wb3/K9/NL6+WlYvoGINMR7+NZeGQ0qm7yqfKryHK6f0h+Q8w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xiJdTKAAAA4wAAAA8AAAAAAAAA&#10;AAAAAAAAnwIAAGRycy9kb3ducmV2LnhtbFBLBQYAAAAABAAEAPcAAACWAwAAAAA=&#10;">
                  <v:imagedata r:id="rId131" o:title="Translate "/>
                </v:shape>
                <v:roundrect id="Rectangle: Rounded Corners 1579856931" o:spid="_x0000_s2845" style="position:absolute;left:37707;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V+VMoA&#10;AADjAAAADwAAAGRycy9kb3ducmV2LnhtbESPQUvDQBSE70L/w/IEb3bXKEmJ3ZZaUOuxUcHjM/vM&#10;hmTfhuzapv++KxQ8DjPzDbNcT64XBxpD61nD3VyBIK69abnR8PH+fLsAESKywd4zaThRgPVqdrXE&#10;0vgj7+lQxUYkCIcSNdgYh1LKUFtyGOZ+IE7ejx8dxiTHRpoRjwnuepkplUuHLacFiwNtLdVd9es0&#10;dN+7bnr7LIqXV+vU/n77RdWT1/rmeto8gog0xf/wpb0zGjJVPGT5IssL+PuU/oBcn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VflTKAAAA4wAAAA8AAAAAAAAAAAAAAAAAmAIA&#10;AGRycy9kb3ducmV2LnhtbFBLBQYAAAAABAAEAPUAAACPAwAAAAA=&#10;" fillcolor="#7a8696" strokecolor="#7a8696" strokeweight="1pt">
                  <v:stroke joinstyle="miter"/>
                </v:roundrect>
                <v:shape id="TextBox 21" o:spid="_x0000_s2846" type="#_x0000_t202" style="position:absolute;top:1454;width:35990;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gUycYA&#10;AADjAAAADwAAAGRycy9kb3ducmV2LnhtbERPTUvDQBC9C/6HZQRvdrdBa4ndllIVeujFGu9DdswG&#10;s7MhO23Sf+8KBeFdHu+Lt9pMoVNnGlIb2cJ8ZkAR19G13FioPt8flqCSIDvsIpOFCyXYrG9vVli6&#10;OPIHnY/SqFzCqUQLXqQvtU61p4BpFnvirH3HIaBkOjTaDTjm8tDpwpiFDthyXvDY085T/XM8BQsi&#10;bju/VG8h7b+mw+voTf2ElbX3d9P2BZTQJP/ma3rvLBTm+bFYLDPg71P+A3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gUycYAAADjAAAADwAAAAAAAAAAAAAAAACYAgAAZHJz&#10;L2Rvd25yZXYueG1sUEsFBgAAAAAEAAQA9QAAAIsDAAAAAA==&#10;" filled="f" stroked="f">
                  <v:textbox style="mso-fit-shape-to-text:t">
                    <w:txbxContent>
                      <w:p w:rsidR="00FD5841" w:rsidRPr="001A2196" w:rsidRDefault="00FD5841" w:rsidP="007B119E">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v:textbox>
                </v:shape>
                <w10:wrap anchorx="page"/>
                <w10:anchorlock/>
              </v:group>
            </w:pict>
          </mc:Fallback>
        </mc:AlternateContent>
      </w:r>
    </w:p>
    <w:p w:rsidR="007B119E" w:rsidRDefault="007B119E" w:rsidP="007B119E">
      <w:pPr>
        <w:pStyle w:val="a1"/>
        <w:jc w:val="left"/>
        <w:rPr>
          <w:rFonts w:ascii="Sakkal Majalla" w:eastAsia="Times New Roman" w:hAnsi="Sakkal Majalla" w:cs="Sakkal Majalla"/>
          <w:b w:val="0"/>
          <w:color w:val="000000" w:themeColor="text1"/>
          <w:kern w:val="2"/>
          <w:sz w:val="34"/>
          <w:szCs w:val="34"/>
          <w:rtl/>
        </w:rPr>
      </w:pPr>
      <w:r w:rsidRPr="007B119E">
        <w:rPr>
          <w:rFonts w:ascii="Sakkal Majalla" w:eastAsia="Times New Roman" w:hAnsi="Sakkal Majalla" w:cs="Sakkal Majalla"/>
          <w:b w:val="0"/>
          <w:color w:val="000000" w:themeColor="text1"/>
          <w:kern w:val="2"/>
          <w:sz w:val="34"/>
          <w:szCs w:val="34"/>
          <w:rtl/>
        </w:rPr>
        <w:t>نشاط تعاوني</w:t>
      </w:r>
    </w:p>
    <w:p w:rsidR="007B119E" w:rsidRPr="008D39CE" w:rsidRDefault="007B119E" w:rsidP="007B119E">
      <w:pPr>
        <w:pStyle w:val="a1"/>
        <w:jc w:val="left"/>
      </w:pPr>
      <w:r>
        <w:rPr>
          <w:noProof/>
        </w:rPr>
        <mc:AlternateContent>
          <mc:Choice Requires="wpg">
            <w:drawing>
              <wp:inline distT="0" distB="0" distL="0" distR="0" wp14:anchorId="43D4469A" wp14:editId="41A5483A">
                <wp:extent cx="4434840" cy="544925"/>
                <wp:effectExtent l="0" t="0" r="3810" b="26670"/>
                <wp:docPr id="2074268269" name="Group 2074268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2074268270" name="Picture 975925189" descr="Goal "/>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271"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272"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280E55" w:rsidRDefault="00FD5841"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w:pict>
              <v:group id="Group 2074268269" o:spid="_x0000_s284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&#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">
                <v:shape id="Picture 975925189" o:spid="_x0000_s2848" type="#_x0000_t75" alt="Goal " style="position:absolute;left:40030;top:56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x3TDKAAAA4wAAAA8AAABkcnMvZG93bnJldi54bWxEj8tqwkAUhveFvsNwBDdFJw3iJXWUUpR2&#10;IYVY3Z9mjklw5kzIjDF5+86i4PLnv/Gtt701oqPW144VvE4TEMSF0zWXCk4/+8kShA/IGo1jUjCQ&#10;h+3m+WmNmXZ3zqk7hlLEEfYZKqhCaDIpfVGRRT91DXH0Lq61GKJsS6lbvMdxa2SaJHNpseb4UGFD&#10;HxUV1+PNKpi9XMrcfOdDWOnfT30eDt3OHJQaj/r3NxCB+vAI/7e/tII0WczS+TJdRIrIFHlAbv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Ex3TDKAAAA4wAAAA8AAAAAAAAA&#10;AAAAAAAAnwIAAGRycy9kb3ducmV2LnhtbFBLBQYAAAAABAAEAPcAAACWAwAAAAA=&#10;">
                  <v:imagedata r:id="rId133" o:title="Goal "/>
                </v:shape>
                <v:roundrect id="Rectangle: Rounded Corners 975925190" o:spid="_x0000_s2849" style="position:absolute;left:38333;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nVZsoA&#10;AADjAAAADwAAAGRycy9kb3ducmV2LnhtbESPQUvDQBSE70L/w/IEb3a3sTQldltqQVuPjRZ6fGaf&#10;2ZDs25Bd2/jvXUHwOMzMN8xqM7pOXGgIjWcNs6kCQVx503Ct4f3t+X4JIkRkg51n0vBNATbryc0K&#10;C+OvfKRLGWuRIBwK1GBj7AspQ2XJYZj6njh5n35wGJMcamkGvCa462Sm1EI6bDgtWOxpZ6lqyy+n&#10;of04tOPrKc9f9tap48PuTOWT1/rudtw+gog0xv/wX/tgNGQqn2eLZZbP4PdT+g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9p1WbKAAAA4wAAAA8AAAAAAAAAAAAAAAAAmAIA&#10;AGRycy9kb3ducmV2LnhtbFBLBQYAAAAABAAEAPUAAACPAwAAAAA=&#10;" fillcolor="#7a8696" strokecolor="#7a8696" strokeweight="1pt">
                  <v:stroke joinstyle="miter"/>
                </v:roundrect>
                <v:shape id="TextBox 23" o:spid="_x0000_s2850" type="#_x0000_t202" style="position:absolute;top:642;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m1/sgA&#10;AADjAAAADwAAAGRycy9kb3ducmV2LnhtbESPQWsCMRSE74X+h/AKvdXE0KqsRhFbwUMv1fX+2Lxu&#10;lm5elk10139vCoUeh5n5hlltRt+KK/WxCWxgOlEgiKtgG64NlKf9ywJETMgW28Bk4EYRNuvHhxUW&#10;Ngz8RddjqkWGcCzQgEupK6SMlSOPcRI64ux9h95jyrKvpe1xyHDfSq3UTHpsOC847GjnqPo5XryB&#10;lOx2eis/fDycx8/3wanqDUtjnp/G7RJEojH9h//aB2tAq/mrni30XMPvp/wH5Po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mbX+yAAAAOMAAAAPAAAAAAAAAAAAAAAAAJgCAABk&#10;cnMvZG93bnJldi54bWxQSwUGAAAAAAQABAD1AAAAjQMAAAAA&#10;" filled="f" stroked="f">
                  <v:textbox style="mso-fit-shape-to-text:t">
                    <w:txbxContent>
                      <w:p w:rsidR="00FD5841" w:rsidRPr="00280E55" w:rsidRDefault="00FD5841" w:rsidP="007B119E">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wrap anchorx="page"/>
                <w10:anchorlock/>
              </v:group>
            </w:pict>
          </mc:Fallback>
        </mc:AlternateContent>
      </w:r>
    </w:p>
    <w:p w:rsidR="007B119E" w:rsidRPr="007B119E" w:rsidRDefault="007B119E">
      <w:pPr>
        <w:pStyle w:val="ListParagraph"/>
        <w:numPr>
          <w:ilvl w:val="0"/>
          <w:numId w:val="8"/>
        </w:numPr>
        <w:spacing w:line="360" w:lineRule="auto"/>
        <w:rPr>
          <w:rFonts w:ascii="Sakkal Majalla" w:eastAsia="Times New Roman" w:hAnsi="Sakkal Majalla" w:cs="Sakkal Majalla"/>
          <w:kern w:val="2"/>
          <w:sz w:val="34"/>
          <w:szCs w:val="34"/>
        </w:rPr>
      </w:pPr>
      <w:r w:rsidRPr="007B119E">
        <w:rPr>
          <w:rFonts w:ascii="Sakkal Majalla" w:eastAsia="Times New Roman" w:hAnsi="Sakkal Majalla" w:cs="Sakkal Majalla"/>
          <w:kern w:val="2"/>
          <w:sz w:val="34"/>
          <w:szCs w:val="34"/>
          <w:rtl/>
        </w:rPr>
        <w:t>التعرف على أبرز التحديات التي قد تنشأ عند دمج التكنولوجيا في أنظمة الحوكمة التقليدية</w:t>
      </w:r>
    </w:p>
    <w:p w:rsidR="007B119E" w:rsidRPr="007B119E" w:rsidRDefault="007B119E">
      <w:pPr>
        <w:pStyle w:val="ListParagraph"/>
        <w:numPr>
          <w:ilvl w:val="0"/>
          <w:numId w:val="8"/>
        </w:numPr>
        <w:spacing w:line="360"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تبادل الآراء والخبرات حول كيفية التغلب على هذه التحديات</w:t>
      </w:r>
    </w:p>
    <w:p w:rsidR="007B119E" w:rsidRPr="007B119E" w:rsidRDefault="007B119E">
      <w:pPr>
        <w:pStyle w:val="ListParagraph"/>
        <w:numPr>
          <w:ilvl w:val="0"/>
          <w:numId w:val="8"/>
        </w:numPr>
        <w:spacing w:line="360" w:lineRule="auto"/>
        <w:rPr>
          <w:rFonts w:ascii="Sakkal Majalla" w:eastAsia="Times New Roman" w:hAnsi="Sakkal Majalla" w:cs="Sakkal Majalla"/>
          <w:kern w:val="2"/>
          <w:sz w:val="34"/>
          <w:szCs w:val="34"/>
          <w:rtl/>
        </w:rPr>
      </w:pPr>
      <w:r w:rsidRPr="007B119E">
        <w:rPr>
          <w:rFonts w:ascii="Sakkal Majalla" w:eastAsia="Times New Roman" w:hAnsi="Sakkal Majalla" w:cs="Sakkal Majalla"/>
          <w:kern w:val="2"/>
          <w:sz w:val="34"/>
          <w:szCs w:val="34"/>
          <w:rtl/>
        </w:rPr>
        <w:t>تنمية مهارات الاتصال والتواصل لدى المشاركين</w:t>
      </w:r>
    </w:p>
    <w:p w:rsidR="007B119E" w:rsidRPr="002714C1" w:rsidRDefault="002714C1" w:rsidP="002714C1">
      <w:pPr>
        <w:spacing w:line="256" w:lineRule="auto"/>
        <w:ind w:left="-897"/>
        <w:rPr>
          <w:rFonts w:ascii="Sakkal Majalla" w:eastAsia="Times New Roman" w:hAnsi="Sakkal Majalla"/>
          <w:kern w:val="2"/>
          <w:sz w:val="34"/>
          <w:rtl/>
        </w:rPr>
      </w:pPr>
      <w:r>
        <w:rPr>
          <w:noProof/>
        </w:rPr>
        <w:lastRenderedPageBreak/>
        <mc:AlternateContent>
          <mc:Choice Requires="wps">
            <w:drawing>
              <wp:inline distT="0" distB="0" distL="0" distR="0" wp14:anchorId="4E1C27FF" wp14:editId="282AE227">
                <wp:extent cx="6791960" cy="7569200"/>
                <wp:effectExtent l="0" t="0" r="27940" b="12700"/>
                <wp:docPr id="119993511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756920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851" style="width:534.8pt;height:59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7B119E" w:rsidRDefault="007B119E" w:rsidP="007B119E">
      <w:pPr>
        <w:pStyle w:val="ListParagraph"/>
        <w:spacing w:line="278" w:lineRule="auto"/>
        <w:ind w:left="3600"/>
        <w:jc w:val="both"/>
        <w:rPr>
          <w:rFonts w:ascii="Sakkal Majalla" w:eastAsia="Times New Roman" w:hAnsi="Sakkal Majalla" w:cs="Sakkal Majalla"/>
          <w:kern w:val="2"/>
          <w:sz w:val="32"/>
          <w:szCs w:val="32"/>
          <w:rtl/>
        </w:rPr>
      </w:pPr>
      <w:r>
        <w:rPr>
          <w:noProof/>
        </w:rPr>
        <w:drawing>
          <wp:inline distT="0" distB="0" distL="0" distR="0" wp14:anchorId="2D0D48A5" wp14:editId="49DC37FA">
            <wp:extent cx="1179830" cy="1179830"/>
            <wp:effectExtent l="0" t="0" r="1270" b="1270"/>
            <wp:docPr id="2074268291" name="Picture 207426829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16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79830" cy="1179830"/>
                    </a:xfrm>
                    <a:prstGeom prst="rect">
                      <a:avLst/>
                    </a:prstGeom>
                    <a:noFill/>
                    <a:ln>
                      <a:noFill/>
                    </a:ln>
                  </pic:spPr>
                </pic:pic>
              </a:graphicData>
            </a:graphic>
          </wp:inline>
        </w:drawing>
      </w:r>
    </w:p>
    <w:p w:rsidR="00181023" w:rsidRDefault="00181023" w:rsidP="00181023">
      <w:pPr>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7344D9D4" wp14:editId="33659C18">
                <wp:extent cx="5633720" cy="593090"/>
                <wp:effectExtent l="0" t="4445" r="0" b="2540"/>
                <wp:docPr id="2074268244" name="Group 2074268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2074268245"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246"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247"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Default="00FD5841" w:rsidP="0018102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id="Group 2074268244" o:spid="_x0000_s285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">
                <v:rect id="Rectangle 2074265687" o:spid="_x0000_s2853"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9P2ssA&#10;AADjAAAADwAAAGRycy9kb3ducmV2LnhtbESPQUvDQBSE70L/w/IK3uxulzbWtNtSCkUvHqxB8Paa&#10;fSbB7NuY3Tbx37uC4HGY+WaYzW50rbhSHxrPBuYzBYK49LbhykDxerxbgQgR2WLrmQx8U4DddnKz&#10;wdz6gV/oeoqVSCUccjRQx9jlUoayJodh5jvi5H343mFMsq+k7XFI5a6VWqlMOmw4LdTY0aGm8vN0&#10;cQZ0MS718Hx8eHsvzo8qu3wdNGXG3E7H/RpEpDH+h//oJ5s4db/Q2UovlvD7Kf0Buf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r0/aywAAAOMAAAAPAAAAAAAAAAAAAAAAAJgC&#10;AABkcnMvZG93bnJldi54bWxQSwUGAAAAAAQABAD1AAAAkAMAAAAA&#10;" fillcolor="#f2f2f2 [3052]" stroked="f" strokeweight="1pt"/>
                <v:rect id="Rectangle 2074265688" o:spid="_x0000_s2854"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O+n8sA&#10;AADjAAAADwAAAGRycy9kb3ducmV2LnhtbESPQWvCQBSE74X+h+UVvJS6cZEoqavYQMGTtCo9P7Kv&#10;2dTs25DdatJf3y0UPA4z8w2z2gyuFRfqQ+NZw2yagSCuvGm41nA6vj4tQYSIbLD1TBpGCrBZ39+t&#10;sDD+yu90OcRaJAiHAjXYGLtCylBZchimviNO3qfvHcYk+1qaHq8J7lqpsiyXDhtOCxY7Ki1V58O3&#10;0/Bj31RZjvtznD1ux6+Xk/vwe6X15GHYPoOINMRb+L+9MxpUtpirfKnmOfx9Sn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Wc76fywAAAOMAAAAPAAAAAAAAAAAAAAAAAJgC&#10;AABkcnMvZG93bnJldi54bWxQSwUGAAAAAAQABAD1AAAAkAMAAAAA&#10;" fillcolor="#168489" stroked="f" strokeweight="1pt"/>
                <v:shape id="TextBox 7" o:spid="_x0000_s2855"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sgMoA&#10;AADjAAAADwAAAGRycy9kb3ducmV2LnhtbESPT2vCQBTE7wW/w/KE3uquIfVPdJXSUuhJqVXB2yP7&#10;TILZtyG7Nem37wqCx2FmfsMs172txZVaXznWMB4pEMS5MxUXGvY/ny8zED4gG6wdk4Y/8rBeDZ6W&#10;mBnX8Tddd6EQEcI+Qw1lCE0mpc9LsuhHriGO3tm1FkOUbSFNi12E21omSk2kxYrjQokNvZeUX3a/&#10;VsNhcz4dU7UtPuxr07leSbZzqfXzsH9bgAjUh0f43v4yGhI1TZPJLEmncPsU/4Bc/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xWrIDKAAAA4wAAAA8AAAAAAAAAAAAAAAAAmAIA&#10;AGRycy9kb3ducmV2LnhtbFBLBQYAAAAABAAEAPUAAACPAwAAAAA=&#10;" filled="f" stroked="f">
                  <v:textbox>
                    <w:txbxContent>
                      <w:p w:rsidR="00FD5841" w:rsidRDefault="00FD5841" w:rsidP="00181023">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181023" w:rsidRPr="00A84A2A" w:rsidRDefault="00181023" w:rsidP="00181023">
      <w:pPr>
        <w:pStyle w:val="a2"/>
        <w:rPr>
          <w:color w:val="168489"/>
        </w:rPr>
      </w:pPr>
      <w:r w:rsidRPr="00A84A2A">
        <w:rPr>
          <w:color w:val="168489"/>
          <w:rtl/>
        </w:rPr>
        <w:t>تم في هذه الجلسة مناقشة المواضيع والأفكار الآتية:</w:t>
      </w:r>
    </w:p>
    <w:p w:rsidR="00181023" w:rsidRPr="00181023" w:rsidRDefault="00181023">
      <w:pPr>
        <w:pStyle w:val="a2"/>
        <w:numPr>
          <w:ilvl w:val="1"/>
          <w:numId w:val="6"/>
        </w:numPr>
        <w:spacing w:line="360" w:lineRule="auto"/>
      </w:pPr>
      <w:r w:rsidRPr="00181023">
        <w:rPr>
          <w:rtl/>
        </w:rPr>
        <w:t>نماذج الحوكمة في عصر التحوّل الرقمي</w:t>
      </w:r>
      <w:r w:rsidRPr="00181023">
        <w:rPr>
          <w:rFonts w:hint="cs"/>
          <w:rtl/>
        </w:rPr>
        <w:t>.</w:t>
      </w:r>
    </w:p>
    <w:p w:rsidR="00181023" w:rsidRPr="00181023" w:rsidRDefault="00181023">
      <w:pPr>
        <w:pStyle w:val="a2"/>
        <w:numPr>
          <w:ilvl w:val="1"/>
          <w:numId w:val="6"/>
        </w:numPr>
        <w:spacing w:line="360" w:lineRule="auto"/>
      </w:pPr>
      <w:r w:rsidRPr="00181023">
        <w:rPr>
          <w:rtl/>
        </w:rPr>
        <w:t>دور القيادة في تعزيز الحوكمة الرقمية</w:t>
      </w:r>
      <w:r w:rsidRPr="00181023">
        <w:rPr>
          <w:rFonts w:hint="cs"/>
          <w:rtl/>
        </w:rPr>
        <w:t>.</w:t>
      </w:r>
    </w:p>
    <w:p w:rsidR="00181023" w:rsidRPr="00181023" w:rsidRDefault="00181023">
      <w:pPr>
        <w:pStyle w:val="a2"/>
        <w:numPr>
          <w:ilvl w:val="1"/>
          <w:numId w:val="6"/>
        </w:numPr>
        <w:spacing w:line="360" w:lineRule="auto"/>
      </w:pPr>
      <w:r w:rsidRPr="00181023">
        <w:rPr>
          <w:rtl/>
        </w:rPr>
        <w:t>إدارة المخاطر في البيئة الرقمية</w:t>
      </w:r>
      <w:r w:rsidRPr="00181023">
        <w:rPr>
          <w:rFonts w:hint="cs"/>
          <w:rtl/>
        </w:rPr>
        <w:t>.</w:t>
      </w:r>
    </w:p>
    <w:p w:rsidR="00181023" w:rsidRDefault="00181023">
      <w:pPr>
        <w:pStyle w:val="a2"/>
        <w:numPr>
          <w:ilvl w:val="1"/>
          <w:numId w:val="6"/>
        </w:numPr>
        <w:spacing w:line="360" w:lineRule="auto"/>
      </w:pPr>
      <w:r w:rsidRPr="00181023">
        <w:rPr>
          <w:rtl/>
        </w:rPr>
        <w:t>الشفافية والمساءلة في العمليات الرقمية</w:t>
      </w:r>
      <w:r w:rsidRPr="00181023">
        <w:rPr>
          <w:rFonts w:hint="cs"/>
          <w:rtl/>
        </w:rPr>
        <w:t>.</w:t>
      </w:r>
    </w:p>
    <w:p w:rsidR="00716BE5" w:rsidRPr="00181023" w:rsidRDefault="00716BE5" w:rsidP="00716BE5">
      <w:pPr>
        <w:pStyle w:val="a2"/>
        <w:spacing w:line="360" w:lineRule="auto"/>
        <w:rPr>
          <w:rtl/>
        </w:rPr>
      </w:pPr>
    </w:p>
    <w:p w:rsidR="00181023" w:rsidRPr="00403819" w:rsidRDefault="00181023" w:rsidP="00181023">
      <w:pPr>
        <w:rPr>
          <w:lang w:bidi="ar-SY"/>
        </w:rPr>
      </w:pPr>
    </w:p>
    <w:p w:rsidR="00181023" w:rsidRPr="00F212B0" w:rsidRDefault="00181023" w:rsidP="00181023">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5C2204C8" wp14:editId="201E521D">
            <wp:extent cx="1219200" cy="1219200"/>
            <wp:effectExtent l="0" t="0" r="0" b="0"/>
            <wp:docPr id="2074268248" name="Picture 2074268248"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181023" w:rsidRDefault="00181023" w:rsidP="00181023">
      <w:pPr>
        <w:rPr>
          <w:rtl/>
          <w:lang w:bidi="ar-SY"/>
        </w:rPr>
      </w:pPr>
    </w:p>
    <w:p w:rsidR="00AA0F2A" w:rsidRDefault="00AA0F2A" w:rsidP="00D75CDD">
      <w:pPr>
        <w:rPr>
          <w:rtl/>
        </w:rPr>
        <w:sectPr w:rsidR="00AA0F2A"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D5841">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D5841">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D5841">
        <w:tc>
          <w:tcPr>
            <w:tcW w:w="2612"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57885BBA" wp14:editId="2533CE2E">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4F798BDC" wp14:editId="04F745E6">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D5841">
            <w:pPr>
              <w:pStyle w:val="bold"/>
              <w:bidi w:val="0"/>
              <w:jc w:val="center"/>
              <w:rPr>
                <w:color w:val="168489"/>
                <w:sz w:val="40"/>
                <w:szCs w:val="40"/>
                <w:rtl/>
                <w:lang w:bidi="ar-EG"/>
              </w:rPr>
            </w:pPr>
            <w:r w:rsidRPr="00595B2E">
              <w:rPr>
                <w:noProof/>
              </w:rPr>
              <w:drawing>
                <wp:inline distT="0" distB="0" distL="0" distR="0" wp14:anchorId="1D414D44" wp14:editId="6D3DF2D5">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0"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D5841">
        <w:tc>
          <w:tcPr>
            <w:tcW w:w="2612" w:type="pct"/>
            <w:tcBorders>
              <w:left w:val="single" w:sz="4" w:space="0" w:color="168489"/>
              <w:right w:val="single" w:sz="4" w:space="0" w:color="168489"/>
            </w:tcBorders>
            <w:vAlign w:val="center"/>
          </w:tcPr>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05AD9">
              <w:rPr>
                <w:rFonts w:ascii="Adobe Arabic" w:eastAsia="Calibri" w:hAnsi="Adobe Arabic" w:cs="Adobe Arabic"/>
                <w:color w:val="0D0D0D" w:themeColor="text1" w:themeTint="F2"/>
                <w:sz w:val="28"/>
                <w:szCs w:val="28"/>
                <w:rtl/>
                <w:lang w:bidi="ar-EG"/>
              </w:rPr>
              <w:t xml:space="preserve">خطوات تطبيق الحوكمة الرقمية في المؤسسات </w:t>
            </w:r>
            <w:r w:rsidR="00F01FA2" w:rsidRPr="00C05AD9">
              <w:rPr>
                <w:rFonts w:ascii="Adobe Arabic" w:eastAsia="Calibri" w:hAnsi="Adobe Arabic" w:cs="Adobe Arabic"/>
                <w:color w:val="0D0D0D" w:themeColor="text1" w:themeTint="F2"/>
                <w:sz w:val="28"/>
                <w:szCs w:val="28"/>
                <w:rtl/>
                <w:lang w:bidi="ar-EG"/>
              </w:rPr>
              <w:t>.</w:t>
            </w:r>
          </w:p>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05AD9">
              <w:rPr>
                <w:rFonts w:ascii="Adobe Arabic" w:eastAsia="Calibri" w:hAnsi="Adobe Arabic" w:cs="Adobe Arabic"/>
                <w:color w:val="0D0D0D" w:themeColor="text1" w:themeTint="F2"/>
                <w:sz w:val="28"/>
                <w:szCs w:val="28"/>
                <w:rtl/>
                <w:lang w:bidi="ar-EG"/>
              </w:rPr>
              <w:t xml:space="preserve">بناء الثقافة التنظيمية الداعمة للحوكمة الرقمية </w:t>
            </w:r>
            <w:r w:rsidR="00F01FA2" w:rsidRPr="00C05AD9">
              <w:rPr>
                <w:rFonts w:ascii="Adobe Arabic" w:eastAsia="Calibri" w:hAnsi="Adobe Arabic" w:cs="Adobe Arabic"/>
                <w:color w:val="0D0D0D" w:themeColor="text1" w:themeTint="F2"/>
                <w:sz w:val="28"/>
                <w:szCs w:val="28"/>
                <w:rtl/>
                <w:lang w:bidi="ar-EG"/>
              </w:rPr>
              <w:t>.</w:t>
            </w:r>
          </w:p>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C05AD9">
              <w:rPr>
                <w:rFonts w:ascii="Adobe Arabic" w:eastAsia="Calibri" w:hAnsi="Adobe Arabic" w:cs="Adobe Arabic"/>
                <w:color w:val="0D0D0D" w:themeColor="text1" w:themeTint="F2"/>
                <w:sz w:val="28"/>
                <w:szCs w:val="28"/>
                <w:rtl/>
                <w:lang w:bidi="ar-EG"/>
              </w:rPr>
              <w:t xml:space="preserve">تدريب وتأهيل الكوادر على ممارسات الحوكمة الرقمية </w:t>
            </w:r>
            <w:r w:rsidR="00F01FA2" w:rsidRPr="00C05AD9">
              <w:rPr>
                <w:rFonts w:ascii="Adobe Arabic" w:eastAsia="Calibri" w:hAnsi="Adobe Arabic" w:cs="Adobe Arabic"/>
                <w:color w:val="0D0D0D" w:themeColor="text1" w:themeTint="F2"/>
                <w:sz w:val="28"/>
                <w:szCs w:val="28"/>
                <w:rtl/>
                <w:lang w:bidi="ar-EG"/>
              </w:rPr>
              <w:t>.</w:t>
            </w:r>
          </w:p>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05AD9">
              <w:rPr>
                <w:rFonts w:ascii="Adobe Arabic" w:eastAsia="Calibri" w:hAnsi="Adobe Arabic" w:cs="Adobe Arabic"/>
                <w:color w:val="0D0D0D" w:themeColor="text1" w:themeTint="F2"/>
                <w:sz w:val="28"/>
                <w:szCs w:val="28"/>
                <w:rtl/>
                <w:lang w:bidi="ar-EG"/>
              </w:rPr>
              <w:t xml:space="preserve">التغلّب على مقاومة التغيير في تطبيق الحوكمة الرقمية </w:t>
            </w:r>
            <w:r w:rsidR="00F01FA2" w:rsidRPr="00C05AD9">
              <w:rPr>
                <w:rFonts w:ascii="Adobe Arabic" w:eastAsia="Calibri" w:hAnsi="Adobe Arabic" w:cs="Adobe Arabic"/>
                <w:color w:val="0D0D0D" w:themeColor="text1" w:themeTint="F2"/>
                <w:sz w:val="28"/>
                <w:szCs w:val="28"/>
                <w:rtl/>
                <w:lang w:bidi="ar-EG"/>
              </w:rPr>
              <w:t>.</w:t>
            </w:r>
          </w:p>
        </w:tc>
        <w:tc>
          <w:tcPr>
            <w:tcW w:w="1809" w:type="pct"/>
            <w:tcBorders>
              <w:left w:val="single" w:sz="4" w:space="0" w:color="168489"/>
              <w:right w:val="single" w:sz="4" w:space="0" w:color="168489"/>
            </w:tcBorders>
            <w:vAlign w:val="center"/>
          </w:tcPr>
          <w:p w:rsidR="00C05AD9"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05AD9">
              <w:rPr>
                <w:rFonts w:ascii="Adobe Arabic" w:eastAsia="Calibri" w:hAnsi="Adobe Arabic" w:cs="Adobe Arabic"/>
                <w:color w:val="0D0D0D" w:themeColor="text1" w:themeTint="F2"/>
                <w:sz w:val="32"/>
                <w:szCs w:val="32"/>
                <w:rtl/>
                <w:lang w:bidi="ar-EG"/>
              </w:rPr>
              <w:t>العصف الذهني.</w:t>
            </w:r>
          </w:p>
          <w:p w:rsidR="00C05AD9"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C05AD9">
              <w:rPr>
                <w:rFonts w:ascii="Adobe Arabic" w:eastAsia="Calibri" w:hAnsi="Adobe Arabic" w:cs="Adobe Arabic"/>
                <w:color w:val="0D0D0D" w:themeColor="text1" w:themeTint="F2"/>
                <w:sz w:val="32"/>
                <w:szCs w:val="32"/>
                <w:rtl/>
                <w:lang w:bidi="ar-EG"/>
              </w:rPr>
              <w:t>المحاكاة في التدريب.</w:t>
            </w:r>
          </w:p>
          <w:p w:rsidR="00C05AD9"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C05AD9">
              <w:rPr>
                <w:rFonts w:ascii="Adobe Arabic" w:eastAsia="Calibri" w:hAnsi="Adobe Arabic" w:cs="Adobe Arabic"/>
                <w:color w:val="0D0D0D" w:themeColor="text1" w:themeTint="F2"/>
                <w:sz w:val="32"/>
                <w:szCs w:val="32"/>
                <w:rtl/>
                <w:lang w:bidi="ar-EG"/>
              </w:rPr>
              <w:t>التدريب والتوجيه.</w:t>
            </w:r>
          </w:p>
          <w:p w:rsidR="00C05AD9"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05AD9">
              <w:rPr>
                <w:rFonts w:ascii="Adobe Arabic" w:eastAsia="Calibri" w:hAnsi="Adobe Arabic" w:cs="Adobe Arabic"/>
                <w:color w:val="0D0D0D" w:themeColor="text1" w:themeTint="F2"/>
                <w:sz w:val="32"/>
                <w:szCs w:val="32"/>
                <w:rtl/>
                <w:lang w:bidi="ar-EG"/>
              </w:rPr>
              <w:t>مناقشات جماعية.</w:t>
            </w:r>
          </w:p>
          <w:p w:rsidR="00F01FA2" w:rsidRPr="00C05AD9" w:rsidRDefault="00C05AD9">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C05AD9">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FD5841">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9520" behindDoc="0" locked="0" layoutInCell="1" allowOverlap="1" wp14:anchorId="7ACA11F2" wp14:editId="1D064A1E">
                <wp:simplePos x="0" y="0"/>
                <wp:positionH relativeFrom="column">
                  <wp:posOffset>121444</wp:posOffset>
                </wp:positionH>
                <wp:positionV relativeFrom="paragraph">
                  <wp:posOffset>-464344</wp:posOffset>
                </wp:positionV>
                <wp:extent cx="6352560" cy="6815456"/>
                <wp:effectExtent l="0" t="0" r="0" b="4445"/>
                <wp:wrapNone/>
                <wp:docPr id="1451488623" name="Group 1451488623"/>
                <wp:cNvGraphicFramePr/>
                <a:graphic xmlns:a="http://schemas.openxmlformats.org/drawingml/2006/main">
                  <a:graphicData uri="http://schemas.microsoft.com/office/word/2010/wordprocessingGroup">
                    <wpg:wgp>
                      <wpg:cNvGrpSpPr/>
                      <wpg:grpSpPr>
                        <a:xfrm>
                          <a:off x="0" y="0"/>
                          <a:ext cx="6352560" cy="6815456"/>
                          <a:chOff x="0" y="0"/>
                          <a:chExt cx="6352560" cy="6815456"/>
                        </a:xfrm>
                      </wpg:grpSpPr>
                      <wpg:grpSp>
                        <wpg:cNvPr id="1451488624" name="Group 1451488624"/>
                        <wpg:cNvGrpSpPr/>
                        <wpg:grpSpPr>
                          <a:xfrm>
                            <a:off x="161925" y="2571750"/>
                            <a:ext cx="5392299" cy="4243706"/>
                            <a:chOff x="-2" y="0"/>
                            <a:chExt cx="5392371" cy="4244007"/>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2"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3"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895637" y="524925"/>
                              <a:ext cx="2425172" cy="3719082"/>
                            </a:xfrm>
                            <a:prstGeom prst="rect">
                              <a:avLst/>
                            </a:prstGeom>
                            <a:noFill/>
                            <a:ln w="6350">
                              <a:noFill/>
                            </a:ln>
                          </wps:spPr>
                          <wps:txbx>
                            <w:txbxContent>
                              <w:p w:rsidR="00FD5841" w:rsidRPr="00C05AD9" w:rsidRDefault="00FD5841" w:rsidP="00F01FA2">
                                <w:pPr>
                                  <w:pStyle w:val="a1"/>
                                  <w:spacing w:line="276" w:lineRule="auto"/>
                                  <w:rPr>
                                    <w:rFonts w:ascii="Sakkal Majalla" w:hAnsi="Sakkal Majalla" w:cs="Sakkal Majalla"/>
                                    <w:sz w:val="32"/>
                                    <w:szCs w:val="32"/>
                                  </w:rPr>
                                </w:pPr>
                                <w:r w:rsidRPr="00C05AD9">
                                  <w:rPr>
                                    <w:rFonts w:ascii="Sakkal Majalla" w:hAnsi="Sakkal Majalla" w:cs="Sakkal Majalla"/>
                                    <w:sz w:val="32"/>
                                    <w:szCs w:val="32"/>
                                    <w:rtl/>
                                  </w:rPr>
                                  <w:t>بعد الانتهاء من تنفيذ أنشطة هذه الجلسة، سيتمكّن المُشارِك من:</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w:t>
                                </w:r>
                                <w:r w:rsidRPr="00C05AD9">
                                  <w:rPr>
                                    <w:rFonts w:ascii="Adobe Arabic" w:eastAsia="GE Dinar One" w:hAnsi="Adobe Arabic" w:cs="Adobe Arabic"/>
                                    <w:color w:val="000000"/>
                                    <w:kern w:val="24"/>
                                    <w:sz w:val="32"/>
                                    <w:szCs w:val="32"/>
                                    <w:rtl/>
                                    <w:lang w:bidi="ar-SY"/>
                                  </w:rPr>
                                  <w:t>خطوات تطبيق الحوكمة الرقمية في المؤسسات</w:t>
                                </w:r>
                                <w:r w:rsidRPr="00C05AD9">
                                  <w:rPr>
                                    <w:rFonts w:ascii="Adobe Arabic" w:eastAsia="GE Dinar One" w:hAnsi="Adobe Arabic" w:cs="Adobe Arabic" w:hint="cs"/>
                                    <w:color w:val="000000"/>
                                    <w:kern w:val="24"/>
                                    <w:sz w:val="32"/>
                                    <w:szCs w:val="32"/>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مناقشة كيفية </w:t>
                                </w:r>
                                <w:r w:rsidRPr="00C05AD9">
                                  <w:rPr>
                                    <w:rFonts w:ascii="Adobe Arabic" w:eastAsia="GE Dinar One" w:hAnsi="Adobe Arabic" w:cs="Adobe Arabic"/>
                                    <w:color w:val="000000"/>
                                    <w:kern w:val="24"/>
                                    <w:sz w:val="32"/>
                                    <w:szCs w:val="32"/>
                                    <w:rtl/>
                                    <w:lang w:bidi="ar-SY"/>
                                  </w:rPr>
                                  <w:t>بناء الثقافة التنظيمية الداعمة للحوكمة الرقمية</w:t>
                                </w:r>
                                <w:r w:rsidRPr="00C05AD9">
                                  <w:rPr>
                                    <w:rFonts w:ascii="Adobe Arabic" w:eastAsia="GE Dinar One" w:hAnsi="Adobe Arabic" w:cs="Adobe Arabic" w:hint="cs"/>
                                    <w:color w:val="000000"/>
                                    <w:kern w:val="24"/>
                                    <w:sz w:val="32"/>
                                    <w:szCs w:val="32"/>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أهمية </w:t>
                                </w:r>
                                <w:r w:rsidRPr="00C05AD9">
                                  <w:rPr>
                                    <w:rFonts w:ascii="Adobe Arabic" w:eastAsia="GE Dinar One" w:hAnsi="Adobe Arabic" w:cs="Adobe Arabic"/>
                                    <w:color w:val="000000"/>
                                    <w:kern w:val="24"/>
                                    <w:sz w:val="32"/>
                                    <w:szCs w:val="32"/>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2"/>
                                    <w:szCs w:val="32"/>
                                    <w:rtl/>
                                    <w:lang w:bidi="ar-SY"/>
                                  </w:rPr>
                                  <w:t>.</w:t>
                                </w:r>
                              </w:p>
                              <w:p w:rsidR="00FD5841" w:rsidRPr="00C05AD9" w:rsidRDefault="00FD5841">
                                <w:pPr>
                                  <w:pStyle w:val="ListParagraph"/>
                                  <w:numPr>
                                    <w:ilvl w:val="0"/>
                                    <w:numId w:val="2"/>
                                  </w:numPr>
                                  <w:rPr>
                                    <w:rFonts w:ascii="Sakkal Majalla" w:hAnsi="Sakkal Majalla"/>
                                    <w:sz w:val="28"/>
                                    <w:szCs w:val="28"/>
                                  </w:rPr>
                                </w:pPr>
                                <w:r w:rsidRPr="00C05AD9">
                                  <w:rPr>
                                    <w:rFonts w:ascii="Sakkal Majalla" w:hAnsi="Sakkal Majalla" w:hint="cs"/>
                                    <w:sz w:val="28"/>
                                    <w:szCs w:val="28"/>
                                    <w:rtl/>
                                  </w:rPr>
                                  <w:t xml:space="preserve">تبادل الأفكار والخبرات حول كيفية </w:t>
                                </w:r>
                                <w:r w:rsidRPr="00C05AD9">
                                  <w:rPr>
                                    <w:rFonts w:ascii="Sakkal Majalla" w:hAnsi="Sakkal Majalla"/>
                                    <w:sz w:val="28"/>
                                    <w:szCs w:val="28"/>
                                    <w:rtl/>
                                  </w:rPr>
                                  <w:t>التغل</w:t>
                                </w:r>
                                <w:r w:rsidRPr="00C05AD9">
                                  <w:rPr>
                                    <w:rFonts w:ascii="Sakkal Majalla" w:hAnsi="Sakkal Majalla" w:hint="cs"/>
                                    <w:sz w:val="28"/>
                                    <w:szCs w:val="28"/>
                                    <w:rtl/>
                                  </w:rPr>
                                  <w:t>ّ</w:t>
                                </w:r>
                                <w:r w:rsidRPr="00C05AD9">
                                  <w:rPr>
                                    <w:rFonts w:ascii="Sakkal Majalla" w:hAnsi="Sakkal Majalla"/>
                                    <w:sz w:val="28"/>
                                    <w:szCs w:val="28"/>
                                    <w:rtl/>
                                  </w:rPr>
                                  <w:t>ب على مقاومة التغيير في تطبيق الحوكمة الرقمية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28661" y="638863"/>
                              <a:ext cx="2216426" cy="3419074"/>
                            </a:xfrm>
                            <a:prstGeom prst="rect">
                              <a:avLst/>
                            </a:prstGeom>
                            <a:noFill/>
                            <a:ln w="6350">
                              <a:noFill/>
                            </a:ln>
                          </wps:spPr>
                          <wps:txbx>
                            <w:txbxContent>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خطوات تطبيق الحوكمة الرقمية في المؤسسات</w:t>
                                </w:r>
                                <w:r w:rsidRPr="00C05AD9">
                                  <w:rPr>
                                    <w:rFonts w:ascii="Adobe Arabic" w:eastAsia="GE Dinar One" w:hAnsi="Adobe Arabic" w:cs="Adobe Arabic" w:hint="cs"/>
                                    <w:color w:val="000000"/>
                                    <w:kern w:val="24"/>
                                    <w:sz w:val="36"/>
                                    <w:szCs w:val="36"/>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بناء الثقافة التنظيمية الداعمة للحوكمة الرقمية</w:t>
                                </w:r>
                                <w:r w:rsidRPr="00C05AD9">
                                  <w:rPr>
                                    <w:rFonts w:ascii="Adobe Arabic" w:eastAsia="GE Dinar One" w:hAnsi="Adobe Arabic" w:cs="Adobe Arabic" w:hint="cs"/>
                                    <w:color w:val="000000"/>
                                    <w:kern w:val="24"/>
                                    <w:sz w:val="36"/>
                                    <w:szCs w:val="36"/>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نشاط تدريبي.</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6"/>
                                    <w:szCs w:val="36"/>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التغل</w:t>
                                </w:r>
                                <w:r w:rsidRPr="00C05AD9">
                                  <w:rPr>
                                    <w:rFonts w:ascii="Adobe Arabic" w:eastAsia="GE Dinar One" w:hAnsi="Adobe Arabic" w:cs="Adobe Arabic" w:hint="cs"/>
                                    <w:color w:val="000000"/>
                                    <w:kern w:val="24"/>
                                    <w:sz w:val="36"/>
                                    <w:szCs w:val="36"/>
                                    <w:rtl/>
                                    <w:lang w:bidi="ar-SY"/>
                                  </w:rPr>
                                  <w:t>ّ</w:t>
                                </w:r>
                                <w:r w:rsidRPr="00C05AD9">
                                  <w:rPr>
                                    <w:rFonts w:ascii="Adobe Arabic" w:eastAsia="GE Dinar One" w:hAnsi="Adobe Arabic" w:cs="Adobe Arabic"/>
                                    <w:color w:val="000000"/>
                                    <w:kern w:val="24"/>
                                    <w:sz w:val="36"/>
                                    <w:szCs w:val="36"/>
                                    <w:rtl/>
                                    <w:lang w:bidi="ar-SY"/>
                                  </w:rPr>
                                  <w:t>ب على مقاومة التغيير في تطبيق الحوكمة الرقمية</w:t>
                                </w:r>
                                <w:r w:rsidRPr="00C05AD9">
                                  <w:rPr>
                                    <w:rFonts w:ascii="Adobe Arabic" w:eastAsia="GE Dinar One" w:hAnsi="Adobe Arabic" w:cs="Adobe Arabic" w:hint="cs"/>
                                    <w:color w:val="000000"/>
                                    <w:kern w:val="24"/>
                                    <w:sz w:val="36"/>
                                    <w:szCs w:val="36"/>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861"/>
                              <a:ext cx="4567555" cy="536575"/>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kern w:val="24"/>
                                    <w:sz w:val="56"/>
                                    <w:szCs w:val="56"/>
                                    <w:lang w:bidi="ar-SY"/>
                                  </w:rPr>
                                </w:pPr>
                                <w:r w:rsidRPr="00336222">
                                  <w:rPr>
                                    <w:rFonts w:ascii="Adobe Arabic" w:eastAsia="GE Dinar One" w:hAnsi="Adobe Arabic" w:cs="Adobe Arabic"/>
                                    <w:b/>
                                    <w:bCs/>
                                    <w:kern w:val="24"/>
                                    <w:sz w:val="56"/>
                                    <w:szCs w:val="56"/>
                                    <w:rtl/>
                                    <w:lang w:bidi="ar-SY"/>
                                  </w:rPr>
                                  <w:t>تنفيذ استراتيجيات الحوكمة الرقمية</w:t>
                                </w:r>
                              </w:p>
                            </w:txbxContent>
                          </wps:txbx>
                          <wps:bodyPr wrap="square" rtlCol="0">
                            <a:spAutoFit/>
                          </wps:bodyPr>
                        </wps:wsp>
                      </wpg:grpSp>
                    </wpg:wgp>
                  </a:graphicData>
                </a:graphic>
                <wp14:sizeRelV relativeFrom="margin">
                  <wp14:pctHeight>0</wp14:pctHeight>
                </wp14:sizeRelV>
              </wp:anchor>
            </w:drawing>
          </mc:Choice>
          <mc:Fallback>
            <w:pict>
              <v:group id="Group 1451488623" o:spid="_x0000_s2856" style="position:absolute;left:0;text-align:left;margin-left:9.55pt;margin-top:-36.55pt;width:500.2pt;height:536.65pt;z-index:252779520;mso-position-horizontal-relative:text;mso-position-vertical-relative:text;mso-height-relative:margin" coordsize="63525,68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Ozs7jQUdIAAAD/dFJOU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">
                <v:group id="Group 1451488624" o:spid="_x0000_s2857" style="position:absolute;left:1619;top:25717;width:53923;height:42437" coordorigin="" coordsize="53923,42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wpRsgAAADjAAAADwAAAGRycy9kb3ducmV2LnhtbERPzWrCQBC+F/oOywje&#10;6iYaJURXEWlLDyJUC+JtyI5JMDsbstskvn23IHic739Wm8HUoqPWVZYVxJMIBHFudcWFgp/Tx1sK&#10;wnlkjbVlUnAnB5v168sKM217/qbu6AsRQthlqKD0vsmkdHlJBt3ENsSBu9rWoA9nW0jdYh/CTS2n&#10;UbSQBisODSU2tCspvx1/jYLPHvvtLH7v9rfr7n45zQ/nfUxKjUfDdgnC0+Cf4of7S4f5yTxO0n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DsKUbIAAAA&#10;4wAAAA8AAAAAAAAAAAAAAAAAqgIAAGRycy9kb3ducmV2LnhtbFBLBQYAAAAABAAEAPoAAACfAwAA&#10;AAA=&#10;">
                  <v:group id="Group 25" o:spid="_x0000_s2858"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CM3cgAAADjAAAADwAAAGRycy9kb3ducmV2LnhtbERPzWrCQBC+F/oOywje&#10;6iZqJERXEWlLDyJUC+JtyI5JMDsbstskvn23IHic739Wm8HUoqPWVZYVxJMIBHFudcWFgp/Tx1sK&#10;wnlkjbVlUnAnB5v168sKM217/qbu6AsRQthlqKD0vsmkdHlJBt3ENsSBu9rWoA9nW0jdYh/CTS2n&#10;UbSQBisODSU2tCspvx1/jYLPHvvtLH7v9rfr7n45JYfzPialxqNhuwThafBP8cP9pcP8eRLP03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gjN3IAAAA&#10;4wAAAA8AAAAAAAAAAAAAAAAAqgIAAGRycy9kb3ducmV2LnhtbFBLBQYAAAAABAAEAPoAAACfAwAA&#10;AAA=&#10;">
                    <v:group id="Group 1451488626" o:spid="_x0000_s2859"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9yEqrIAAAA&#10;4wAAAA8AAAAAAAAAAAAAAAAAqgIAAGRycy9kb3ducmV2LnhtbFBLBQYAAAAABAAEAPoAAACfAwAA&#10;AAA=&#10;">
                      <v:oval id="Oval 1451488627" o:spid="_x0000_s2860"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LPcgA&#10;AADjAAAADwAAAGRycy9kb3ducmV2LnhtbERPX2vCMBB/H/gdwgl7m6ld50o1igiyMdzDrPh8NGdb&#10;bC4lyWr99stgsMf7/b/VZjSdGMj51rKC+SwBQVxZ3XKt4FTun3IQPiBr7CyTgjt52KwnDysstL3x&#10;Fw3HUIsYwr5ABU0IfSGlrxoy6Ge2J47cxTqDIZ6ultrhLYabTqZJspAGW44NDfa0a6i6Hr+NgoN5&#10;Ls9D5t7u/elwvn4487kvU6Uep+N2CSLQGP7Ff+53HednL/MszxfpK/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tks9yAAAAOMAAAAPAAAAAAAAAAAAAAAAAJgCAABk&#10;cnMvZG93bnJldi54bWxQSwUGAAAAAAQABAD1AAAAjQMAAAAA&#10;" fillcolor="#168489" stroked="f" strokeweight="1pt">
                        <v:fill opacity="49087f"/>
                        <v:stroke joinstyle="miter"/>
                      </v:oval>
                      <v:shape id="Picture 1451488628" o:spid="_x0000_s2861"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GfTrLAAAA4wAAAA8AAABkcnMvZG93bnJldi54bWxEj0FrwzAMhe+D/QejwW6r05CVkNUtpVDY&#10;oTCa9dKbiLUkbWyH2HXd/vrpMNhRek/vfVqukxlEpMn3ziqYzzIQZBune9sqOH7v3koQPqDVODhL&#10;Cu7kYb16flpipd3NHijWoRUcYn2FCroQxkpK33Rk0M/cSJa1HzcZDDxOrdQT3jjcDDLPsoU02Ftu&#10;6HCkbUfNpb4aBV8Rjz6rC71N+1PaHOI5j/uHUq8vafMBIlAK/+a/60/N+MX7vCjLRc7Q/BMvQK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3xn06ywAAAOMAAAAPAAAAAAAA&#10;AAAAAAAAAJ8CAABkcnMvZG93bnJldi54bWxQSwUGAAAAAAQABAD3AAAAlwMAAAAA&#10;">
                        <v:imagedata r:id="rId45" o:title="Target " gain="19661f" blacklevel="22938f"/>
                      </v:shape>
                    </v:group>
                    <v:shape id="TextBox 34" o:spid="_x0000_s2862"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6vqcYA&#10;AADjAAAADwAAAGRycy9kb3ducmV2LnhtbERPzUrDQBC+C32HZQre7CalLTF2W0pV6MGLNd6H7JgN&#10;ZmdDdtqkb+8Kgsf5/me7n3ynrjTENrCBfJGBIq6DbbkxUH28PhSgoiBb7AKTgRtF2O9md1ssbRj5&#10;na5naVQK4ViiASfSl1rH2pHHuAg9ceK+wuBR0jk02g44pnDf6WWWbbTHllODw56Ojurv88UbELGH&#10;/Fa9+Hj6nN6eR5fVa6yMuZ9PhydQQpP8i//cJ5vmr9b5qig2y0f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6vqcYAAADjAAAADwAAAAAAAAAAAAAAAACYAgAAZHJz&#10;L2Rvd25yZXYueG1sUEsFBgAAAAAEAAQA9QAAAIsDA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863"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DrmY&#10;zAAAAOMAAAAPAAAAAAAAAAAAAAAAAKoCAABkcnMvZG93bnJldi54bWxQSwUGAAAAAAQABAD6AAAA&#10;owMAAAAA&#10;">
                    <v:oval id="Oval 1451488631" o:spid="_x0000_s2864"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gD8cA&#10;AADjAAAADwAAAGRycy9kb3ducmV2LnhtbERPX2vCMBB/H/gdwgl7m2m1k9IZRQayMdzDrPh8NGdb&#10;bC4lyWr99stA8PF+/2+1GU0nBnK+tawgnSUgiCurW64VHMvdSw7CB2SNnWVScCMPm/XkaYWFtlf+&#10;oeEQahFD2BeooAmhL6T0VUMG/cz2xJE7W2cwxNPVUju8xnDTyXmSLKXBlmNDgz29N1RdDr9Gwd4s&#10;ytOQuY9bf9yfLl/OfO/KuVLP03H7BiLQGB7iu/tTx/nZa5rl+XKRwv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K4A/HAAAA4wAAAA8AAAAAAAAAAAAAAAAAmAIAAGRy&#10;cy9kb3ducmV2LnhtbFBLBQYAAAAABAAEAPUAAACMAwAAAAA=&#10;" fillcolor="#168489" stroked="f" strokeweight="1pt">
                      <v:fill opacity="49087f"/>
                      <v:stroke joinstyle="miter"/>
                    </v:oval>
                    <v:shape id="TextBox 34" o:spid="_x0000_s2865"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rBcUA&#10;AADjAAAADwAAAGRycy9kb3ducmV2LnhtbERPS0vDQBC+C/6HZYTe7CZ9EWK3pWgLPXixxvuQHbPB&#10;7GzIjk36711B8Djfe7b7yXfqSkNsAxvI5xko4jrYlhsD1fvpsQAVBdliF5gM3CjCfnd/t8XShpHf&#10;6HqRRqUQjiUacCJ9qXWsHXmM89ATJ+4zDB4lnUOj7YBjCvedXmTZRntsOTU47OnZUf11+fYGROwh&#10;v1VHH88f0+vL6LJ6jZUxs4fp8ARKaJJ/8Z/7bNP81TpfFcVmuYD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M6sFxQAAAOMAAAAPAAAAAAAAAAAAAAAAAJgCAABkcnMv&#10;ZG93bnJldi54bWxQSwUGAAAAAAQABAD1AAAAigM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2866"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ryzXJAAAA4wAAAA8AAABkcnMvZG93bnJldi54bWxET0trwkAQvgv9D8sUvEjdWB8NqatIQSul&#10;Hpq29yE7JqnZ2ZjdaPz3bkHwON975svOVOJEjSstKxgNIxDEmdUl5wp+vtdPMQjnkTVWlknBhRws&#10;Fw+9OSbanvmLTqnPRQhhl6CCwvs6kdJlBRl0Q1sTB25vG4M+nE0udYPnEG4q+RxFM2mw5NBQYE1v&#10;BWWHtDUK/Ef6edmng+3fpo1ejrvf9p0PpFT/sVu9gvDU+bv45t7qMH8yHU3ieDYew/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uvLNckAAADjAAAADwAAAAAAAAAA&#10;AAAAAACfAgAAZHJzL2Rvd25yZXYueG1sUEsFBgAAAAAEAAQA9wAAAJUDAAAAAA==&#10;">
                      <v:imagedata r:id="rId46" o:title="Note " gain="19661f" blacklevel="22938f"/>
                    </v:shape>
                  </v:group>
                  <v:shape id="Text Box 1451488634" o:spid="_x0000_s2867" type="#_x0000_t202" style="position:absolute;left:28956;top:5249;width:24252;height:37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17jckA&#10;AADjAAAADwAAAGRycy9kb3ducmV2LnhtbERPzWrCQBC+F3yHZQre6kaNElJXkYBYSj1ovfQ2zY5J&#10;aHY2ZleNPr1bEDzO9z+zRWdqcabWVZYVDAcRCOLc6ooLBfvv1VsCwnlkjbVlUnAlB4t572WGqbYX&#10;3tJ55wsRQtilqKD0vkmldHlJBt3ANsSBO9jWoA9nW0jd4iWEm1qOomgqDVYcGkpsKCsp/9udjILP&#10;bLXB7e/IJLc6W38dls1x/zNRqv/aLd9BeOr8U/xwf+gwP54M4ySZjmP4/ykAIO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y17jckAAADjAAAADwAAAAAAAAAAAAAAAACYAgAA&#10;ZHJzL2Rvd25yZXYueG1sUEsFBgAAAAAEAAQA9QAAAI4DAAAAAA==&#10;" filled="f" stroked="f" strokeweight=".5pt">
                    <v:textbox>
                      <w:txbxContent>
                        <w:p w:rsidR="00FD5841" w:rsidRPr="00C05AD9" w:rsidRDefault="00FD5841" w:rsidP="00F01FA2">
                          <w:pPr>
                            <w:pStyle w:val="a1"/>
                            <w:spacing w:line="276" w:lineRule="auto"/>
                            <w:rPr>
                              <w:rFonts w:ascii="Sakkal Majalla" w:hAnsi="Sakkal Majalla" w:cs="Sakkal Majalla"/>
                              <w:sz w:val="32"/>
                              <w:szCs w:val="32"/>
                            </w:rPr>
                          </w:pPr>
                          <w:r w:rsidRPr="00C05AD9">
                            <w:rPr>
                              <w:rFonts w:ascii="Sakkal Majalla" w:hAnsi="Sakkal Majalla" w:cs="Sakkal Majalla"/>
                              <w:sz w:val="32"/>
                              <w:szCs w:val="32"/>
                              <w:rtl/>
                            </w:rPr>
                            <w:t>بعد الانتهاء من تنفيذ أنشطة هذه الجلسة، سيتمكّن المُشارِك من:</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w:t>
                          </w:r>
                          <w:r w:rsidRPr="00C05AD9">
                            <w:rPr>
                              <w:rFonts w:ascii="Adobe Arabic" w:eastAsia="GE Dinar One" w:hAnsi="Adobe Arabic" w:cs="Adobe Arabic"/>
                              <w:color w:val="000000"/>
                              <w:kern w:val="24"/>
                              <w:sz w:val="32"/>
                              <w:szCs w:val="32"/>
                              <w:rtl/>
                              <w:lang w:bidi="ar-SY"/>
                            </w:rPr>
                            <w:t>خطوات تطبيق الحوكمة الرقمية في المؤسسات</w:t>
                          </w:r>
                          <w:r w:rsidRPr="00C05AD9">
                            <w:rPr>
                              <w:rFonts w:ascii="Adobe Arabic" w:eastAsia="GE Dinar One" w:hAnsi="Adobe Arabic" w:cs="Adobe Arabic" w:hint="cs"/>
                              <w:color w:val="000000"/>
                              <w:kern w:val="24"/>
                              <w:sz w:val="32"/>
                              <w:szCs w:val="32"/>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مناقشة كيفية </w:t>
                          </w:r>
                          <w:r w:rsidRPr="00C05AD9">
                            <w:rPr>
                              <w:rFonts w:ascii="Adobe Arabic" w:eastAsia="GE Dinar One" w:hAnsi="Adobe Arabic" w:cs="Adobe Arabic"/>
                              <w:color w:val="000000"/>
                              <w:kern w:val="24"/>
                              <w:sz w:val="32"/>
                              <w:szCs w:val="32"/>
                              <w:rtl/>
                              <w:lang w:bidi="ar-SY"/>
                            </w:rPr>
                            <w:t>بناء الثقافة التنظيمية الداعمة للحوكمة الرقمية</w:t>
                          </w:r>
                          <w:r w:rsidRPr="00C05AD9">
                            <w:rPr>
                              <w:rFonts w:ascii="Adobe Arabic" w:eastAsia="GE Dinar One" w:hAnsi="Adobe Arabic" w:cs="Adobe Arabic" w:hint="cs"/>
                              <w:color w:val="000000"/>
                              <w:kern w:val="24"/>
                              <w:sz w:val="32"/>
                              <w:szCs w:val="32"/>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C05AD9">
                            <w:rPr>
                              <w:rFonts w:ascii="Adobe Arabic" w:eastAsia="GE Dinar One" w:hAnsi="Adobe Arabic" w:cs="Adobe Arabic" w:hint="cs"/>
                              <w:color w:val="000000"/>
                              <w:kern w:val="24"/>
                              <w:sz w:val="32"/>
                              <w:szCs w:val="32"/>
                              <w:rtl/>
                              <w:lang w:bidi="ar-SY"/>
                            </w:rPr>
                            <w:t xml:space="preserve">توضيح أهمية </w:t>
                          </w:r>
                          <w:r w:rsidRPr="00C05AD9">
                            <w:rPr>
                              <w:rFonts w:ascii="Adobe Arabic" w:eastAsia="GE Dinar One" w:hAnsi="Adobe Arabic" w:cs="Adobe Arabic"/>
                              <w:color w:val="000000"/>
                              <w:kern w:val="24"/>
                              <w:sz w:val="32"/>
                              <w:szCs w:val="32"/>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2"/>
                              <w:szCs w:val="32"/>
                              <w:rtl/>
                              <w:lang w:bidi="ar-SY"/>
                            </w:rPr>
                            <w:t>.</w:t>
                          </w:r>
                        </w:p>
                        <w:p w:rsidR="00FD5841" w:rsidRPr="00C05AD9" w:rsidRDefault="00FD5841">
                          <w:pPr>
                            <w:pStyle w:val="ListParagraph"/>
                            <w:numPr>
                              <w:ilvl w:val="0"/>
                              <w:numId w:val="2"/>
                            </w:numPr>
                            <w:rPr>
                              <w:rFonts w:ascii="Sakkal Majalla" w:hAnsi="Sakkal Majalla"/>
                              <w:sz w:val="28"/>
                              <w:szCs w:val="28"/>
                            </w:rPr>
                          </w:pPr>
                          <w:r w:rsidRPr="00C05AD9">
                            <w:rPr>
                              <w:rFonts w:ascii="Sakkal Majalla" w:hAnsi="Sakkal Majalla" w:hint="cs"/>
                              <w:sz w:val="28"/>
                              <w:szCs w:val="28"/>
                              <w:rtl/>
                            </w:rPr>
                            <w:t xml:space="preserve">تبادل الأفكار والخبرات حول كيفية </w:t>
                          </w:r>
                          <w:r w:rsidRPr="00C05AD9">
                            <w:rPr>
                              <w:rFonts w:ascii="Sakkal Majalla" w:hAnsi="Sakkal Majalla"/>
                              <w:sz w:val="28"/>
                              <w:szCs w:val="28"/>
                              <w:rtl/>
                            </w:rPr>
                            <w:t>التغل</w:t>
                          </w:r>
                          <w:r w:rsidRPr="00C05AD9">
                            <w:rPr>
                              <w:rFonts w:ascii="Sakkal Majalla" w:hAnsi="Sakkal Majalla" w:hint="cs"/>
                              <w:sz w:val="28"/>
                              <w:szCs w:val="28"/>
                              <w:rtl/>
                            </w:rPr>
                            <w:t>ّ</w:t>
                          </w:r>
                          <w:r w:rsidRPr="00C05AD9">
                            <w:rPr>
                              <w:rFonts w:ascii="Sakkal Majalla" w:hAnsi="Sakkal Majalla"/>
                              <w:sz w:val="28"/>
                              <w:szCs w:val="28"/>
                              <w:rtl/>
                            </w:rPr>
                            <w:t>ب على مقاومة التغيير في تطبيق الحوكمة الرقمية</w:t>
                          </w:r>
                        </w:p>
                      </w:txbxContent>
                    </v:textbox>
                  </v:shape>
                  <v:shape id="Text Box 1451488635" o:spid="_x0000_s2868" type="#_x0000_t202" style="position:absolute;left:286;top:6388;width:22164;height:3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HeFskA&#10;AADjAAAADwAAAGRycy9kb3ducmV2LnhtbERPzWrCQBC+C77DMkJvutEaCdFVJCAtxR60Xnobs2MS&#10;zM7G7FbTPn1XEDzO9z+LVWdqcaXWVZYVjEcRCOLc6ooLBYevzTAB4TyyxtoyKfglB6tlv7fAVNsb&#10;7+i694UIIexSVFB636RSurwkg25kG+LAnWxr0IezLaRu8RbCTS0nUTSTBisODSU2lJWUn/c/RsFH&#10;tvnE3XFikr86e9ue1s3l8B0r9TLo1nMQnjr/FD/c7zrMn8bjaZLMXmO4/xQAk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GHeFskAAADjAAAADwAAAAAAAAAAAAAAAACYAgAA&#10;ZHJzL2Rvd25yZXYueG1sUEsFBgAAAAAEAAQA9QAAAI4DAAAAAA==&#10;" filled="f" stroked="f" strokeweight=".5pt">
                    <v:textbox>
                      <w:txbxContent>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خطوات تطبيق الحوكمة الرقمية في المؤسسات</w:t>
                          </w:r>
                          <w:r w:rsidRPr="00C05AD9">
                            <w:rPr>
                              <w:rFonts w:ascii="Adobe Arabic" w:eastAsia="GE Dinar One" w:hAnsi="Adobe Arabic" w:cs="Adobe Arabic" w:hint="cs"/>
                              <w:color w:val="000000"/>
                              <w:kern w:val="24"/>
                              <w:sz w:val="36"/>
                              <w:szCs w:val="36"/>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بناء الثقافة التنظيمية الداعمة للحوكمة الرقمية</w:t>
                          </w:r>
                          <w:r w:rsidRPr="00C05AD9">
                            <w:rPr>
                              <w:rFonts w:ascii="Adobe Arabic" w:eastAsia="GE Dinar One" w:hAnsi="Adobe Arabic" w:cs="Adobe Arabic" w:hint="cs"/>
                              <w:color w:val="000000"/>
                              <w:kern w:val="24"/>
                              <w:sz w:val="36"/>
                              <w:szCs w:val="36"/>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نشاط تدريبي.</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color w:val="000000"/>
                              <w:kern w:val="24"/>
                              <w:sz w:val="36"/>
                              <w:szCs w:val="36"/>
                              <w:rtl/>
                              <w:lang w:bidi="ar-SY"/>
                            </w:rPr>
                            <w:t>تدريب وتأهيل الكوادر على ممارسات الحوكمة الرقمية</w:t>
                          </w:r>
                          <w:r w:rsidRPr="00C05AD9">
                            <w:rPr>
                              <w:rFonts w:ascii="Adobe Arabic" w:eastAsia="GE Dinar One" w:hAnsi="Adobe Arabic" w:cs="Adobe Arabic" w:hint="cs"/>
                              <w:color w:val="000000"/>
                              <w:kern w:val="24"/>
                              <w:sz w:val="36"/>
                              <w:szCs w:val="36"/>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C05AD9">
                            <w:rPr>
                              <w:rFonts w:ascii="Adobe Arabic" w:eastAsia="GE Dinar One" w:hAnsi="Adobe Arabic" w:cs="Adobe Arabic"/>
                              <w:color w:val="000000"/>
                              <w:kern w:val="24"/>
                              <w:sz w:val="36"/>
                              <w:szCs w:val="36"/>
                              <w:rtl/>
                              <w:lang w:bidi="ar-SY"/>
                            </w:rPr>
                            <w:t>التغل</w:t>
                          </w:r>
                          <w:r w:rsidRPr="00C05AD9">
                            <w:rPr>
                              <w:rFonts w:ascii="Adobe Arabic" w:eastAsia="GE Dinar One" w:hAnsi="Adobe Arabic" w:cs="Adobe Arabic" w:hint="cs"/>
                              <w:color w:val="000000"/>
                              <w:kern w:val="24"/>
                              <w:sz w:val="36"/>
                              <w:szCs w:val="36"/>
                              <w:rtl/>
                              <w:lang w:bidi="ar-SY"/>
                            </w:rPr>
                            <w:t>ّ</w:t>
                          </w:r>
                          <w:r w:rsidRPr="00C05AD9">
                            <w:rPr>
                              <w:rFonts w:ascii="Adobe Arabic" w:eastAsia="GE Dinar One" w:hAnsi="Adobe Arabic" w:cs="Adobe Arabic"/>
                              <w:color w:val="000000"/>
                              <w:kern w:val="24"/>
                              <w:sz w:val="36"/>
                              <w:szCs w:val="36"/>
                              <w:rtl/>
                              <w:lang w:bidi="ar-SY"/>
                            </w:rPr>
                            <w:t>ب على مقاومة التغيير في تطبيق الحوكمة الرقمية</w:t>
                          </w:r>
                          <w:r w:rsidRPr="00C05AD9">
                            <w:rPr>
                              <w:rFonts w:ascii="Adobe Arabic" w:eastAsia="GE Dinar One" w:hAnsi="Adobe Arabic" w:cs="Adobe Arabic" w:hint="cs"/>
                              <w:color w:val="000000"/>
                              <w:kern w:val="24"/>
                              <w:sz w:val="36"/>
                              <w:szCs w:val="36"/>
                              <w:rtl/>
                              <w:lang w:bidi="ar-SY"/>
                            </w:rPr>
                            <w:t>.</w:t>
                          </w:r>
                        </w:p>
                        <w:p w:rsidR="00FD5841" w:rsidRPr="00C05AD9"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C05AD9">
                            <w:rPr>
                              <w:rFonts w:ascii="Adobe Arabic" w:eastAsia="GE Dinar One" w:hAnsi="Adobe Arabic" w:cs="Adobe Arabic" w:hint="cs"/>
                              <w:color w:val="000000"/>
                              <w:kern w:val="24"/>
                              <w:sz w:val="36"/>
                              <w:szCs w:val="36"/>
                              <w:rtl/>
                              <w:lang w:bidi="ar-SY"/>
                            </w:rPr>
                            <w:t>تمرين.</w:t>
                          </w:r>
                        </w:p>
                      </w:txbxContent>
                    </v:textbox>
                  </v:shape>
                </v:group>
                <v:group id="Group 1451488636" o:spid="_x0000_s2869"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qrhHfIAAAA&#10;4wAAAA8AAAAAAAAAAAAAAAAAqgIAAGRycy9kb3ducmV2LnhtbFBLBQYAAAAABAAEAPoAAACfAwAA&#10;AAA=&#10;">
                  <v:shape id="Picture 1451488637" o:spid="_x0000_s2870"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nmtTIAAAA4wAAAA8AAABkcnMvZG93bnJldi54bWxET91LwzAQfxf8H8INfHPpPpylWzakIBOF&#10;waovvh3NLS1rLiXJuvrfG0HY4/2+b7MbbScG8qF1rGA2zUAQ1063bBR8fb4+5iBCRNbYOSYFPxRg&#10;t72/22Ch3ZWPNFTRiBTCoUAFTYx9IWWoG7IYpq4nTtzJeYsxnd5I7fGawm0n51m2khZbTg0N9lQ2&#10;VJ+ri1WweN/Lgxny7737MEdfhbJyh1Kph8n4sgYRaYw38b/7Taf5y6fZMs9Xi2f4+ykBIL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UJ5rUyAAAAOMAAAAPAAAAAAAAAAAA&#10;AAAAAJ8CAABkcnMvZG93bnJldi54bWxQSwUGAAAAAAQABAD3AAAAlAMAAAAA&#10;">
                    <v:imagedata r:id="rId47" o:title="Calendar " gain="19661f" blacklevel="22938f"/>
                    <v:path arrowok="t"/>
                  </v:shape>
                  <v:shape id="TextBox 34" o:spid="_x0000_s2871"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uc78kA&#10;AADjAAAADwAAAGRycy9kb3ducmV2LnhtbESPQW/CMAyF75P2HyJP2m2k3QBVhYDQAInDLmPd3WpM&#10;U61Jqsaj5d/jw6Qd7ff83uf1dvKdutKQ2hgM5LMMFIU62jY0Bqqv40sBKjEGi10MZOBGCbabx4c1&#10;ljaO4ZOuZ26UhIRUogHH3Jdap9qRxzSLPQXRLnHwyDIOjbYDjhLuO/2aZUvtsQ3S4LCnd0f1z/nX&#10;G2C2u/xWHXw6fU8f+9Fl9QIrY56fpt0KFNPE/+a/65MV/PkinxfF8k2g5SdZgN7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9uc78kAAADjAAAADwAAAAAAAAAAAAAAAACYAgAA&#10;ZHJzL2Rvd25yZXYueG1sUEsFBgAAAAAEAAQA9QAAAI4DA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872"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c5dMYA&#10;AADjAAAADwAAAGRycy9kb3ducmV2LnhtbERPS0vDQBC+C/6HZQre7Cb2QYzdlmIVevBijfchO2ZD&#10;s7MhOzbpv3cFweN879nsJt+pCw2xDWwgn2egiOtgW24MVB+v9wWoKMgWu8Bk4EoRdtvbmw2WNoz8&#10;TpeTNCqFcCzRgBPpS61j7chjnIeeOHFfYfAo6RwabQccU7jv9EOWrbXHllODw56eHdXn07c3IGL3&#10;+bV68fH4Ob0dRpfVK6yMuZtN+ydQQpP8i//cR5vmL1f5sijWi0f4/SkBo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c5dMYAAADjAAAADwAAAAAAAAAAAAAAAACYAgAAZHJz&#10;L2Rvd25yZXYueG1sUEsFBgAAAAAEAAQA9QAAAIsDA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873" type="#_x0000_t202" style="position:absolute;top:12908;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0wskA&#10;AADjAAAADwAAAGRycy9kb3ducmV2LnhtbESPQU/DMAyF70j7D5GRuLG0BTpUlk3TAGkHLtvK3WpM&#10;U9E4VRPW7t/jAxJH28/vvW+9nX2vLjTGLrCBfJmBIm6C7bg1UJ/f759BxYRssQ9MBq4UYbtZ3Kyx&#10;smHiI11OqVViwrFCAy6lodI6No48xmUYiOX2FUaPScax1XbEScx9r4ssK7XHjiXB4UB7R8336ccb&#10;SMnu8mv95uPhc/54nVzWPGFtzN3tvHsBlWhO/+K/74OV+o9lUT6s8kIohEkW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P10wskAAADjAAAADwAAAAAAAAAAAAAAAACYAgAA&#10;ZHJzL2Rvd25yZXYueG1sUEsFBgAAAAAEAAQA9QAAAI4DAAAAAA==&#10;" filled="f" stroked="f">
                    <v:textbox style="mso-fit-shape-to-text:t">
                      <w:txbxContent>
                        <w:p w:rsidR="00FD5841" w:rsidRPr="00F01FA2" w:rsidRDefault="00FD5841" w:rsidP="00F01FA2">
                          <w:pPr>
                            <w:bidi w:val="0"/>
                            <w:jc w:val="center"/>
                            <w:rPr>
                              <w:rFonts w:ascii="Adobe Arabic" w:eastAsia="GE Dinar One" w:hAnsi="Adobe Arabic" w:cs="Adobe Arabic"/>
                              <w:b/>
                              <w:bCs/>
                              <w:kern w:val="24"/>
                              <w:sz w:val="56"/>
                              <w:szCs w:val="56"/>
                              <w:lang w:bidi="ar-SY"/>
                            </w:rPr>
                          </w:pPr>
                          <w:r w:rsidRPr="00336222">
                            <w:rPr>
                              <w:rFonts w:ascii="Adobe Arabic" w:eastAsia="GE Dinar One" w:hAnsi="Adobe Arabic" w:cs="Adobe Arabic"/>
                              <w:b/>
                              <w:bCs/>
                              <w:kern w:val="24"/>
                              <w:sz w:val="56"/>
                              <w:szCs w:val="56"/>
                              <w:rtl/>
                              <w:lang w:bidi="ar-SY"/>
                            </w:rPr>
                            <w:t>تنفيذ استراتيجيات الحوكمة الرقمية</w:t>
                          </w:r>
                        </w:p>
                      </w:txbxContent>
                    </v:textbox>
                  </v:shape>
                </v:group>
              </v:group>
            </w:pict>
          </mc:Fallback>
        </mc:AlternateContent>
      </w:r>
    </w:p>
    <w:p w:rsidR="00691535" w:rsidRPr="00184293" w:rsidRDefault="00691535" w:rsidP="000F1708">
      <w:pPr>
        <w:bidi w:val="0"/>
        <w:rPr>
          <w:rFonts w:ascii="Adobe Arabic" w:hAnsi="Adobe Arabic" w:cs="Adobe Arabic"/>
          <w:b/>
          <w:bCs/>
          <w:color w:val="002060"/>
          <w:sz w:val="48"/>
          <w:szCs w:val="36"/>
        </w:rPr>
      </w:pPr>
    </w:p>
    <w:p w:rsidR="00691535" w:rsidRDefault="00691535" w:rsidP="00691535">
      <w:pPr>
        <w:pStyle w:val="ListParagraph"/>
        <w:spacing w:after="0" w:line="276" w:lineRule="auto"/>
        <w:rPr>
          <w:rFonts w:ascii="Adobe Arabic" w:hAnsi="Adobe Arabic" w:cs="Adobe Arabic"/>
          <w:b/>
          <w:bCs/>
          <w:color w:val="002060"/>
          <w:sz w:val="48"/>
          <w:szCs w:val="36"/>
          <w:rtl/>
          <w:lang w:bidi="ar-EG"/>
        </w:rPr>
      </w:pPr>
    </w:p>
    <w:p w:rsidR="00691535" w:rsidRDefault="00691535" w:rsidP="00691535">
      <w:pPr>
        <w:pStyle w:val="ListParagraph"/>
        <w:spacing w:line="360" w:lineRule="auto"/>
        <w:rPr>
          <w:rFonts w:ascii="Adobe Arabic" w:hAnsi="Adobe Arabic" w:cs="Adobe Arabic"/>
          <w:b/>
          <w:bCs/>
          <w:color w:val="002060"/>
          <w:sz w:val="48"/>
          <w:szCs w:val="36"/>
          <w:rtl/>
        </w:rPr>
      </w:pPr>
    </w:p>
    <w:p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rsidR="001A1818" w:rsidRPr="001A1818" w:rsidRDefault="001A1818" w:rsidP="001A1818">
      <w:pPr>
        <w:rPr>
          <w:rFonts w:ascii="Sakkal Majalla" w:hAnsi="Sakkal Majalla"/>
          <w:b/>
          <w:bCs/>
          <w:color w:val="FF0000"/>
          <w:sz w:val="32"/>
          <w:szCs w:val="32"/>
          <w:rtl/>
        </w:rPr>
      </w:pPr>
      <w:r w:rsidRPr="002A078C">
        <w:rPr>
          <w:rFonts w:ascii="Sakkal Majalla" w:hAnsi="Sakkal Majalla"/>
          <w:noProof/>
          <w:color w:val="002060"/>
          <w:sz w:val="34"/>
        </w:rPr>
        <w:lastRenderedPageBreak/>
        <mc:AlternateContent>
          <mc:Choice Requires="wpg">
            <w:drawing>
              <wp:inline distT="0" distB="0" distL="0" distR="0" wp14:anchorId="01078D56" wp14:editId="484A737F">
                <wp:extent cx="5731510" cy="895350"/>
                <wp:effectExtent l="0" t="0" r="21590" b="19050"/>
                <wp:docPr id="207426879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796"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797" name="مجموعة 39"/>
                        <wpg:cNvGrpSpPr/>
                        <wpg:grpSpPr>
                          <a:xfrm>
                            <a:off x="0" y="0"/>
                            <a:ext cx="5731510" cy="895350"/>
                            <a:chOff x="0" y="0"/>
                            <a:chExt cx="5878196" cy="918845"/>
                          </a:xfrm>
                        </wpg:grpSpPr>
                        <wpg:grpSp>
                          <wpg:cNvPr id="2074268798" name="مجموعة 40"/>
                          <wpg:cNvGrpSpPr/>
                          <wpg:grpSpPr>
                            <a:xfrm>
                              <a:off x="0" y="0"/>
                              <a:ext cx="5878196" cy="918845"/>
                              <a:chOff x="0" y="0"/>
                              <a:chExt cx="6240348" cy="919070"/>
                            </a:xfrm>
                          </wpg:grpSpPr>
                          <wpg:grpSp>
                            <wpg:cNvPr id="2074268799" name="مجموعة 41"/>
                            <wpg:cNvGrpSpPr/>
                            <wpg:grpSpPr>
                              <a:xfrm>
                                <a:off x="0" y="169208"/>
                                <a:ext cx="5433072" cy="580613"/>
                                <a:chOff x="0" y="169208"/>
                                <a:chExt cx="5433072" cy="580613"/>
                              </a:xfrm>
                            </wpg:grpSpPr>
                            <wps:wsp>
                              <wps:cNvPr id="207426880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0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0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03" name="مربع نص 41"/>
                          <wps:cNvSpPr txBox="1"/>
                          <wps:spPr>
                            <a:xfrm>
                              <a:off x="204484" y="256923"/>
                              <a:ext cx="4616071" cy="387739"/>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تطبيق الحوكمة الرقمية في المؤسسات</w:t>
                                </w:r>
                              </w:p>
                            </w:txbxContent>
                          </wps:txbx>
                          <wps:bodyPr wrap="square" rtlCol="1">
                            <a:spAutoFit/>
                          </wps:bodyPr>
                        </wps:wsp>
                      </wpg:grpSp>
                    </wpg:wgp>
                  </a:graphicData>
                </a:graphic>
              </wp:inline>
            </w:drawing>
          </mc:Choice>
          <mc:Fallback>
            <w:pict>
              <v:group id="_x0000_s28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">
                <v:shape id="صورة 38" o:spid="_x0000_s287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QIyzLAAAA4wAAAA8AAABkcnMvZG93bnJldi54bWxEj0FrwkAUhO+F/oflCb3VjVGiTV1FxEIv&#10;0hoLvT6yz2ww+zbNbmP8925B6HGYmW+Y5Xqwjeip87VjBZNxAoK4dLrmSsHX8e15AcIHZI2NY1Jw&#10;JQ/r1ePDEnPtLnygvgiViBD2OSowIbS5lL40ZNGPXUscvZPrLIYou0rqDi8RbhuZJkkmLdYcFwy2&#10;tDVUnotfq2C664fddPux99+mPf4UdlP7w6dST6Nh8woi0BD+w/f2u1aQJvNZmi3mLxn8fYp/QK5u&#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zkCMsywAAAOMAAAAPAAAAAAAA&#10;AAAAAAAAAJ8CAABkcnMvZG93bnJldi54bWxQSwUGAAAAAAQABAD3AAAAlwMAAAAA&#10;">
                  <v:imagedata r:id="rId56" o:title=""/>
                </v:shape>
                <v:group id="مجموعة 39" o:spid="_x0000_s287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L3pp&#10;zAAAAOMAAAAPAAAAAAAAAAAAAAAAAKoCAABkcnMvZG93bnJldi54bWxQSwUGAAAAAAQABAD6AAAA&#10;owMAAAAA&#10;">
                  <v:group id="مجموعة 40" o:spid="_x0000_s287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7sO4byQAA&#10;AOMAAAAPAAAAAAAAAAAAAAAAAKoCAABkcnMvZG93bnJldi54bWxQSwUGAAAAAAQABAD6AAAAoAMA&#10;AAAA&#10;">
                    <v:group id="مجموعة 41" o:spid="_x0000_s287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EuA&#10;zAAAAOMAAAAPAAAAAAAAAAAAAAAAAKoCAABkcnMvZG93bnJldi54bWxQSwUGAAAAAAQABAD6AAAA&#10;owMAAAAA&#10;">
                      <v:shape id="شكل حر 42" o:spid="_x0000_s287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WQcgA&#10;AADjAAAADwAAAGRycy9kb3ducmV2LnhtbESPTW7CMBCF95W4gzVI7IpNiEgUMAihonbRTWkPMIqH&#10;OBCP09hAevt6UanLp/enb7MbXSfuNITWs4bFXIEgrr1pudHw9Xl8LkGEiGyw80wafijAbjt52mBl&#10;/IM/6H6KjUgjHCrUYGPsKylDbclhmPueOHlnPziMSQ6NNAM+0rjrZKbUSjpsOT1Y7Olgqb6ebk6D&#10;UfmLy4vXgg7f71ZdFiZel0br2XTcr0FEGuN/+K/9ZjRkqsizVVmqRJGYEg/I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8pZB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88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4fKMsA&#10;AADjAAAADwAAAGRycy9kb3ducmV2LnhtbESPT0vDQBTE70K/w/IEb3a3QdKQdltaoSLqwf6hXh/Z&#10;ZxLcfRuy2yZ+e1cQPA4z8xtmuR6dFVfqQ+tZw2yqQBBX3rRcazgdd/cFiBCRDVrPpOGbAqxXk5sl&#10;lsYPvKfrIdYiQTiUqKGJsSulDFVDDsPUd8TJ+/S9w5hkX0vT45DgzspMqVw6bDktNNjRY0PV1+Hi&#10;NMzfd5chPOXHl+3ZvrXKfmyyV9b67nbcLEBEGuN/+K/9bDRkav6Q5UWhZvD7Kf0Bufo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dLh8oywAAAOMAAAAPAAAAAAAAAAAAAAAAAJgC&#10;AABkcnMvZG93bnJldi54bWxQSwUGAAAAAAQABAD1AAAAkAMAAAAA&#10;" fillcolor="#168489" stroked="f" strokeweight="1pt">
                        <v:stroke joinstyle="miter"/>
                      </v:roundrect>
                    </v:group>
                    <v:oval id="شكل بيضاوي 44" o:spid="_x0000_s288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0T68oA&#10;AADjAAAADwAAAGRycy9kb3ducmV2LnhtbESP0UoDMRRE34X+Q7gF32zSReqyNi2lIBZBpKkfcN3c&#10;brbd3Kyb2K5/bwTBx2FmzjDL9eg7caEhtoE1zGcKBHEdbMuNhvfD010JIiZki11g0vBNEdaryc0S&#10;KxuuvKeLSY3IEI4VanAp9ZWUsXbkMc5CT5y9Yxg8piyHRtoBrxnuO1kotZAeW84LDnvaOqrP5str&#10;MOPBvD0fGxlejXv5mJ/Cp9/vtL6djptHEInG9B/+a++shkI93BeLslQF/H7Kf0C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udE+vKAAAA4wAAAA8AAAAAAAAAAAAAAAAAmAIA&#10;AGRycy9kb3ducmV2LnhtbFBLBQYAAAAABAAEAPUAAACPAwAAAAA=&#10;" filled="f" strokecolor="#a5a5a5 [2092]" strokeweight="1pt">
                      <v:stroke joinstyle="miter"/>
                    </v:oval>
                  </v:group>
                  <v:shape id="مربع نص 41" o:spid="_x0000_s288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lUyskA&#10;AADjAAAADwAAAGRycy9kb3ducmV2LnhtbESPzU7DMBCE70i8g7VI3KjdACUKdauKH6kHLi3hvoqX&#10;OCJeR/HSpG+PkZA4jmbmG816O4denWhMXWQLy4UBRdxE13FroX5/vSlBJUF22EcmC2dKsN1cXqyx&#10;cnHiA52O0qoM4VShBS8yVFqnxlPAtIgDcfY+4xhQshxb7UacMjz0ujBmpQN2nBc8DvTkqfk6fgcL&#10;Im63PNcvIe0/5rfnyZvmHmtrr6/m3SMooVn+w3/tvbNQmIe7YlWW5hZ+P+U/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AlUys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تطبيق الحوكمة الرقمية في المؤسسات</w:t>
                          </w:r>
                        </w:p>
                      </w:txbxContent>
                    </v:textbox>
                  </v:shape>
                </v:group>
                <w10:wrap anchorx="page"/>
                <w10:anchorlock/>
              </v:group>
            </w:pict>
          </mc:Fallback>
        </mc:AlternateContent>
      </w:r>
    </w:p>
    <w:p w:rsidR="001A1818"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أصبح التحول الرقمي ضرورة ملحة للمؤسسات لضمان الكفاءة والشفافية. الحوكمة الرقمية تساعد في تحقيق هذا التحول بشكل منظم وفعال، مما يعزز الأداء ويضمن الامتثال للمعايير.</w:t>
      </w:r>
    </w:p>
    <w:p w:rsidR="00D75CDD" w:rsidRPr="004800E1" w:rsidRDefault="00D75CDD" w:rsidP="00D75CDD">
      <w:pPr>
        <w:rPr>
          <w:rFonts w:ascii="Sakkal Majalla" w:hAnsi="Sakkal Majalla"/>
          <w:b/>
          <w:bCs/>
          <w:color w:val="C00000"/>
          <w:sz w:val="32"/>
          <w:szCs w:val="32"/>
        </w:rPr>
      </w:pPr>
      <w:r w:rsidRPr="004800E1">
        <w:rPr>
          <w:rFonts w:ascii="Sakkal Majalla" w:hAnsi="Sakkal Majalla"/>
          <w:b/>
          <w:bCs/>
          <w:color w:val="C00000"/>
          <w:sz w:val="32"/>
          <w:szCs w:val="32"/>
          <w:rtl/>
        </w:rPr>
        <w:t xml:space="preserve"> خطوات تطبيق الحوكمة الرقمية</w:t>
      </w:r>
    </w:p>
    <w:p w:rsidR="000E75DA" w:rsidRDefault="000E75DA" w:rsidP="000E75DA">
      <w:pPr>
        <w:jc w:val="center"/>
        <w:rPr>
          <w:rFonts w:ascii="Sakkal Majalla" w:hAnsi="Sakkal Majalla"/>
          <w:b/>
          <w:bCs/>
          <w:sz w:val="32"/>
          <w:szCs w:val="32"/>
          <w:rtl/>
        </w:rPr>
      </w:pPr>
      <w:r w:rsidRPr="000E75DA">
        <w:rPr>
          <w:rFonts w:ascii="Sakkal Majalla" w:hAnsi="Sakkal Majalla"/>
          <w:b/>
          <w:bCs/>
          <w:noProof/>
          <w:sz w:val="32"/>
          <w:szCs w:val="32"/>
        </w:rPr>
        <mc:AlternateContent>
          <mc:Choice Requires="wpg">
            <w:drawing>
              <wp:inline distT="0" distB="0" distL="0" distR="0" wp14:anchorId="1A5349CD" wp14:editId="5527657F">
                <wp:extent cx="4998203" cy="2987340"/>
                <wp:effectExtent l="0" t="0" r="0" b="0"/>
                <wp:docPr id="2074269677" name="Group 97"/>
                <wp:cNvGraphicFramePr/>
                <a:graphic xmlns:a="http://schemas.openxmlformats.org/drawingml/2006/main">
                  <a:graphicData uri="http://schemas.microsoft.com/office/word/2010/wordprocessingGroup">
                    <wpg:wgp>
                      <wpg:cNvGrpSpPr/>
                      <wpg:grpSpPr>
                        <a:xfrm>
                          <a:off x="0" y="0"/>
                          <a:ext cx="4998203" cy="2987340"/>
                          <a:chOff x="-43921" y="0"/>
                          <a:chExt cx="8617943" cy="5151373"/>
                        </a:xfrm>
                      </wpg:grpSpPr>
                      <wpg:grpSp>
                        <wpg:cNvPr id="2074269678" name="Group 2074269678"/>
                        <wpg:cNvGrpSpPr/>
                        <wpg:grpSpPr>
                          <a:xfrm>
                            <a:off x="4385034" y="0"/>
                            <a:ext cx="4188988" cy="2244255"/>
                            <a:chOff x="4385034" y="0"/>
                            <a:chExt cx="4188988" cy="2244255"/>
                          </a:xfrm>
                        </wpg:grpSpPr>
                        <wpg:grpSp>
                          <wpg:cNvPr id="2074269679" name="Группа 2"/>
                          <wpg:cNvGrpSpPr/>
                          <wpg:grpSpPr>
                            <a:xfrm>
                              <a:off x="4385034" y="0"/>
                              <a:ext cx="2189962" cy="2076913"/>
                              <a:chOff x="4385034" y="0"/>
                              <a:chExt cx="2398712" cy="2274887"/>
                            </a:xfrm>
                          </wpg:grpSpPr>
                          <wps:wsp>
                            <wps:cNvPr id="2074269680" name="Google Shape;1007;p35"/>
                            <wps:cNvSpPr/>
                            <wps:spPr>
                              <a:xfrm>
                                <a:off x="4385034" y="0"/>
                                <a:ext cx="2398712" cy="2274887"/>
                              </a:xfrm>
                              <a:custGeom>
                                <a:avLst/>
                                <a:gdLst/>
                                <a:ahLst/>
                                <a:cxnLst/>
                                <a:rect l="l" t="t" r="r" b="b"/>
                                <a:pathLst>
                                  <a:path w="562" h="533" extrusionOk="0">
                                    <a:moveTo>
                                      <a:pt x="562" y="300"/>
                                    </a:moveTo>
                                    <a:cubicBezTo>
                                      <a:pt x="562" y="525"/>
                                      <a:pt x="562" y="525"/>
                                      <a:pt x="562" y="525"/>
                                    </a:cubicBezTo>
                                    <a:cubicBezTo>
                                      <a:pt x="562" y="529"/>
                                      <a:pt x="557" y="533"/>
                                      <a:pt x="552" y="530"/>
                                    </a:cubicBezTo>
                                    <a:cubicBezTo>
                                      <a:pt x="3" y="238"/>
                                      <a:pt x="3" y="238"/>
                                      <a:pt x="3" y="238"/>
                                    </a:cubicBezTo>
                                    <a:cubicBezTo>
                                      <a:pt x="1" y="237"/>
                                      <a:pt x="0" y="235"/>
                                      <a:pt x="0" y="233"/>
                                    </a:cubicBezTo>
                                    <a:cubicBezTo>
                                      <a:pt x="0" y="8"/>
                                      <a:pt x="0" y="8"/>
                                      <a:pt x="0" y="8"/>
                                    </a:cubicBezTo>
                                    <a:cubicBezTo>
                                      <a:pt x="0" y="3"/>
                                      <a:pt x="5" y="0"/>
                                      <a:pt x="10" y="2"/>
                                    </a:cubicBezTo>
                                    <a:cubicBezTo>
                                      <a:pt x="559" y="294"/>
                                      <a:pt x="559" y="294"/>
                                      <a:pt x="559" y="294"/>
                                    </a:cubicBezTo>
                                    <a:cubicBezTo>
                                      <a:pt x="561" y="295"/>
                                      <a:pt x="562" y="297"/>
                                      <a:pt x="562" y="300"/>
                                    </a:cubicBezTo>
                                    <a:close/>
                                  </a:path>
                                </a:pathLst>
                              </a:custGeom>
                              <a:solidFill>
                                <a:srgbClr val="D1D1D1"/>
                              </a:solidFill>
                              <a:ln>
                                <a:noFill/>
                              </a:ln>
                            </wps:spPr>
                            <wps:bodyPr spcFirstLastPara="1" wrap="square" lIns="91425" tIns="45700" rIns="91425" bIns="45700" anchor="t" anchorCtr="0">
                              <a:noAutofit/>
                            </wps:bodyPr>
                          </wps:wsp>
                          <wps:wsp>
                            <wps:cNvPr id="2074269681" name="Google Shape;1015;p35"/>
                            <wps:cNvSpPr/>
                            <wps:spPr>
                              <a:xfrm>
                                <a:off x="4385034" y="0"/>
                                <a:ext cx="393700" cy="1216025"/>
                              </a:xfrm>
                              <a:custGeom>
                                <a:avLst/>
                                <a:gdLst/>
                                <a:ahLst/>
                                <a:cxnLst/>
                                <a:rect l="l" t="t" r="r" b="b"/>
                                <a:pathLst>
                                  <a:path w="92" h="285" extrusionOk="0">
                                    <a:moveTo>
                                      <a:pt x="10" y="2"/>
                                    </a:moveTo>
                                    <a:cubicBezTo>
                                      <a:pt x="5" y="0"/>
                                      <a:pt x="0" y="3"/>
                                      <a:pt x="0" y="8"/>
                                    </a:cubicBezTo>
                                    <a:cubicBezTo>
                                      <a:pt x="0" y="233"/>
                                      <a:pt x="0" y="233"/>
                                      <a:pt x="0" y="233"/>
                                    </a:cubicBezTo>
                                    <a:cubicBezTo>
                                      <a:pt x="0" y="235"/>
                                      <a:pt x="1" y="237"/>
                                      <a:pt x="3" y="238"/>
                                    </a:cubicBezTo>
                                    <a:cubicBezTo>
                                      <a:pt x="92" y="285"/>
                                      <a:pt x="92" y="285"/>
                                      <a:pt x="92" y="285"/>
                                    </a:cubicBezTo>
                                    <a:cubicBezTo>
                                      <a:pt x="92" y="46"/>
                                      <a:pt x="92" y="46"/>
                                      <a:pt x="92" y="46"/>
                                    </a:cubicBezTo>
                                    <a:lnTo>
                                      <a:pt x="10" y="2"/>
                                    </a:lnTo>
                                    <a:close/>
                                  </a:path>
                                </a:pathLst>
                              </a:custGeom>
                              <a:solidFill>
                                <a:srgbClr val="9F9F9F"/>
                              </a:solidFill>
                              <a:ln>
                                <a:noFill/>
                              </a:ln>
                            </wps:spPr>
                            <wps:bodyPr spcFirstLastPara="1" wrap="square" lIns="91425" tIns="45700" rIns="91425" bIns="45700" anchor="t" anchorCtr="0">
                              <a:noAutofit/>
                            </wps:bodyPr>
                          </wps:wsp>
                        </wpg:grpSp>
                        <wps:wsp>
                          <wps:cNvPr id="2074269682" name="Google Shape;1026;p35"/>
                          <wps:cNvSpPr txBox="1"/>
                          <wps:spPr>
                            <a:xfrm>
                              <a:off x="5296754" y="1204896"/>
                              <a:ext cx="1474053" cy="1039359"/>
                            </a:xfrm>
                            <a:prstGeom prst="rect">
                              <a:avLst/>
                            </a:prstGeom>
                            <a:noFill/>
                            <a:ln>
                              <a:noFill/>
                            </a:ln>
                          </wps:spPr>
                          <wps:txbx>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04</w:t>
                                </w:r>
                              </w:p>
                            </w:txbxContent>
                          </wps:txbx>
                          <wps:bodyPr spcFirstLastPara="1" wrap="square" lIns="0" tIns="0" rIns="0" bIns="0" anchor="t" anchorCtr="0">
                            <a:noAutofit/>
                          </wps:bodyPr>
                        </wps:wsp>
                        <wps:wsp>
                          <wps:cNvPr id="2074269683" name="TextBox 52"/>
                          <wps:cNvSpPr txBox="1"/>
                          <wps:spPr>
                            <a:xfrm>
                              <a:off x="6613475" y="989825"/>
                              <a:ext cx="1960547" cy="1111515"/>
                            </a:xfrm>
                            <a:prstGeom prst="rect">
                              <a:avLst/>
                            </a:prstGeom>
                            <a:noFill/>
                          </wps:spPr>
                          <wps:txb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اختيار الأدوات والتقنيات المناسبة</w:t>
                                </w:r>
                              </w:p>
                            </w:txbxContent>
                          </wps:txbx>
                          <wps:bodyPr wrap="square">
                            <a:noAutofit/>
                          </wps:bodyPr>
                        </wps:wsp>
                      </wpg:grpSp>
                      <wpg:grpSp>
                        <wpg:cNvPr id="2074269684" name="Group 2074269684"/>
                        <wpg:cNvGrpSpPr/>
                        <wpg:grpSpPr>
                          <a:xfrm>
                            <a:off x="4385034" y="989903"/>
                            <a:ext cx="4188930" cy="2214521"/>
                            <a:chOff x="4385034" y="989903"/>
                            <a:chExt cx="4188930" cy="2214521"/>
                          </a:xfrm>
                        </wpg:grpSpPr>
                        <wpg:grpSp>
                          <wpg:cNvPr id="2074269685" name="Группа 3"/>
                          <wpg:cNvGrpSpPr/>
                          <wpg:grpSpPr>
                            <a:xfrm>
                              <a:off x="4385034" y="989903"/>
                              <a:ext cx="1987054" cy="1968213"/>
                              <a:chOff x="4385034" y="989903"/>
                              <a:chExt cx="2176462" cy="2155825"/>
                            </a:xfrm>
                            <a:solidFill>
                              <a:srgbClr val="FFC000"/>
                            </a:solidFill>
                          </wpg:grpSpPr>
                          <wps:wsp>
                            <wps:cNvPr id="2074269686" name="Google Shape;1006;p35"/>
                            <wps:cNvSpPr/>
                            <wps:spPr>
                              <a:xfrm>
                                <a:off x="4385034" y="989903"/>
                                <a:ext cx="2176462" cy="2155825"/>
                              </a:xfrm>
                              <a:custGeom>
                                <a:avLst/>
                                <a:gdLst/>
                                <a:ahLst/>
                                <a:cxnLst/>
                                <a:rect l="l" t="t" r="r" b="b"/>
                                <a:pathLst>
                                  <a:path w="510" h="505" extrusionOk="0">
                                    <a:moveTo>
                                      <a:pt x="0" y="233"/>
                                    </a:moveTo>
                                    <a:cubicBezTo>
                                      <a:pt x="0" y="8"/>
                                      <a:pt x="0" y="8"/>
                                      <a:pt x="0" y="8"/>
                                    </a:cubicBezTo>
                                    <a:cubicBezTo>
                                      <a:pt x="0" y="3"/>
                                      <a:pt x="5" y="0"/>
                                      <a:pt x="10" y="2"/>
                                    </a:cubicBezTo>
                                    <a:cubicBezTo>
                                      <a:pt x="506" y="266"/>
                                      <a:pt x="506" y="266"/>
                                      <a:pt x="506" y="266"/>
                                    </a:cubicBezTo>
                                    <a:cubicBezTo>
                                      <a:pt x="508" y="267"/>
                                      <a:pt x="510" y="269"/>
                                      <a:pt x="510" y="272"/>
                                    </a:cubicBezTo>
                                    <a:cubicBezTo>
                                      <a:pt x="510" y="497"/>
                                      <a:pt x="510" y="497"/>
                                      <a:pt x="510" y="497"/>
                                    </a:cubicBezTo>
                                    <a:cubicBezTo>
                                      <a:pt x="510" y="502"/>
                                      <a:pt x="504" y="505"/>
                                      <a:pt x="500" y="503"/>
                                    </a:cubicBezTo>
                                    <a:cubicBezTo>
                                      <a:pt x="3" y="238"/>
                                      <a:pt x="3" y="238"/>
                                      <a:pt x="3" y="238"/>
                                    </a:cubicBezTo>
                                    <a:cubicBezTo>
                                      <a:pt x="1" y="237"/>
                                      <a:pt x="0" y="235"/>
                                      <a:pt x="0" y="233"/>
                                    </a:cubicBezTo>
                                    <a:close/>
                                  </a:path>
                                </a:pathLst>
                              </a:custGeom>
                              <a:grpFill/>
                              <a:ln>
                                <a:noFill/>
                              </a:ln>
                            </wps:spPr>
                            <wps:bodyPr spcFirstLastPara="1" wrap="square" lIns="91425" tIns="45700" rIns="91425" bIns="45700" anchor="t" anchorCtr="0">
                              <a:noAutofit/>
                            </wps:bodyPr>
                          </wps:wsp>
                          <wps:wsp>
                            <wps:cNvPr id="2074269687" name="Google Shape;1014;p35"/>
                            <wps:cNvSpPr/>
                            <wps:spPr>
                              <a:xfrm>
                                <a:off x="4385034" y="989903"/>
                                <a:ext cx="393700" cy="1217612"/>
                              </a:xfrm>
                              <a:custGeom>
                                <a:avLst/>
                                <a:gdLst/>
                                <a:ahLst/>
                                <a:cxnLst/>
                                <a:rect l="l" t="t" r="r" b="b"/>
                                <a:pathLst>
                                  <a:path w="92" h="285" extrusionOk="0">
                                    <a:moveTo>
                                      <a:pt x="0" y="8"/>
                                    </a:moveTo>
                                    <a:cubicBezTo>
                                      <a:pt x="0" y="233"/>
                                      <a:pt x="0" y="233"/>
                                      <a:pt x="0" y="233"/>
                                    </a:cubicBezTo>
                                    <a:cubicBezTo>
                                      <a:pt x="0" y="235"/>
                                      <a:pt x="1" y="237"/>
                                      <a:pt x="3" y="238"/>
                                    </a:cubicBezTo>
                                    <a:cubicBezTo>
                                      <a:pt x="92" y="285"/>
                                      <a:pt x="92" y="285"/>
                                      <a:pt x="92" y="285"/>
                                    </a:cubicBezTo>
                                    <a:cubicBezTo>
                                      <a:pt x="92" y="46"/>
                                      <a:pt x="92" y="46"/>
                                      <a:pt x="92" y="46"/>
                                    </a:cubicBezTo>
                                    <a:cubicBezTo>
                                      <a:pt x="10" y="2"/>
                                      <a:pt x="10" y="2"/>
                                      <a:pt x="10" y="2"/>
                                    </a:cubicBezTo>
                                    <a:cubicBezTo>
                                      <a:pt x="5" y="0"/>
                                      <a:pt x="0" y="3"/>
                                      <a:pt x="0" y="8"/>
                                    </a:cubicBezTo>
                                    <a:close/>
                                  </a:path>
                                </a:pathLst>
                              </a:custGeom>
                              <a:solidFill>
                                <a:srgbClr val="F8B100"/>
                              </a:solidFill>
                              <a:ln>
                                <a:noFill/>
                              </a:ln>
                            </wps:spPr>
                            <wps:bodyPr spcFirstLastPara="1" wrap="square" lIns="91425" tIns="45700" rIns="91425" bIns="45700" anchor="t" anchorCtr="0">
                              <a:noAutofit/>
                            </wps:bodyPr>
                          </wps:wsp>
                        </wpg:grpSp>
                        <wps:wsp>
                          <wps:cNvPr id="2074269688" name="Google Shape;1027;p35"/>
                          <wps:cNvSpPr txBox="1"/>
                          <wps:spPr>
                            <a:xfrm>
                              <a:off x="5131006" y="2109108"/>
                              <a:ext cx="1420529" cy="1039359"/>
                            </a:xfrm>
                            <a:prstGeom prst="rect">
                              <a:avLst/>
                            </a:prstGeom>
                            <a:noFill/>
                            <a:ln>
                              <a:noFill/>
                            </a:ln>
                          </wps:spPr>
                          <wps:txbx>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03</w:t>
                                </w:r>
                              </w:p>
                            </w:txbxContent>
                          </wps:txbx>
                          <wps:bodyPr spcFirstLastPara="1" wrap="square" lIns="0" tIns="0" rIns="0" bIns="0" anchor="t" anchorCtr="0">
                            <a:noAutofit/>
                          </wps:bodyPr>
                        </wps:wsp>
                        <wps:wsp>
                          <wps:cNvPr id="2074269689" name="TextBox 58"/>
                          <wps:cNvSpPr txBox="1"/>
                          <wps:spPr>
                            <a:xfrm>
                              <a:off x="6530082" y="2215037"/>
                              <a:ext cx="2043882" cy="989387"/>
                            </a:xfrm>
                            <a:prstGeom prst="rect">
                              <a:avLst/>
                            </a:prstGeom>
                            <a:noFill/>
                          </wps:spPr>
                          <wps:txb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تطوير إطار الحوكمة الرقمية</w:t>
                                </w:r>
                              </w:p>
                            </w:txbxContent>
                          </wps:txbx>
                          <wps:bodyPr wrap="square">
                            <a:noAutofit/>
                          </wps:bodyPr>
                        </wps:wsp>
                      </wpg:grpSp>
                      <wpg:grpSp>
                        <wpg:cNvPr id="2074269690" name="Group 2074269690"/>
                        <wpg:cNvGrpSpPr/>
                        <wpg:grpSpPr>
                          <a:xfrm>
                            <a:off x="4385034" y="1979808"/>
                            <a:ext cx="3999288" cy="2062085"/>
                            <a:chOff x="4385034" y="1979808"/>
                            <a:chExt cx="3999288" cy="2062085"/>
                          </a:xfrm>
                        </wpg:grpSpPr>
                        <wpg:grpSp>
                          <wpg:cNvPr id="2074269691" name="Группа 6"/>
                          <wpg:cNvGrpSpPr/>
                          <wpg:grpSpPr>
                            <a:xfrm>
                              <a:off x="4385034" y="1979808"/>
                              <a:ext cx="1781247" cy="1859511"/>
                              <a:chOff x="4385034" y="1979808"/>
                              <a:chExt cx="1951037" cy="2036762"/>
                            </a:xfrm>
                            <a:solidFill>
                              <a:srgbClr val="9FCFD1"/>
                            </a:solidFill>
                          </wpg:grpSpPr>
                          <wps:wsp>
                            <wps:cNvPr id="2074269692" name="Google Shape;1005;p35"/>
                            <wps:cNvSpPr/>
                            <wps:spPr>
                              <a:xfrm>
                                <a:off x="4385034" y="1979808"/>
                                <a:ext cx="1951037" cy="2036762"/>
                              </a:xfrm>
                              <a:custGeom>
                                <a:avLst/>
                                <a:gdLst/>
                                <a:ahLst/>
                                <a:cxnLst/>
                                <a:rect l="l" t="t" r="r" b="b"/>
                                <a:pathLst>
                                  <a:path w="457" h="477" extrusionOk="0">
                                    <a:moveTo>
                                      <a:pt x="457" y="244"/>
                                    </a:moveTo>
                                    <a:cubicBezTo>
                                      <a:pt x="457" y="469"/>
                                      <a:pt x="457" y="469"/>
                                      <a:pt x="457" y="469"/>
                                    </a:cubicBezTo>
                                    <a:cubicBezTo>
                                      <a:pt x="457" y="474"/>
                                      <a:pt x="452" y="477"/>
                                      <a:pt x="448" y="475"/>
                                    </a:cubicBezTo>
                                    <a:cubicBezTo>
                                      <a:pt x="3" y="238"/>
                                      <a:pt x="3" y="238"/>
                                      <a:pt x="3" y="238"/>
                                    </a:cubicBezTo>
                                    <a:cubicBezTo>
                                      <a:pt x="1" y="237"/>
                                      <a:pt x="0" y="235"/>
                                      <a:pt x="0" y="233"/>
                                    </a:cubicBezTo>
                                    <a:cubicBezTo>
                                      <a:pt x="0" y="8"/>
                                      <a:pt x="0" y="8"/>
                                      <a:pt x="0" y="8"/>
                                    </a:cubicBezTo>
                                    <a:cubicBezTo>
                                      <a:pt x="0" y="3"/>
                                      <a:pt x="5" y="0"/>
                                      <a:pt x="10" y="2"/>
                                    </a:cubicBezTo>
                                    <a:cubicBezTo>
                                      <a:pt x="454" y="238"/>
                                      <a:pt x="454" y="238"/>
                                      <a:pt x="454" y="238"/>
                                    </a:cubicBezTo>
                                    <a:cubicBezTo>
                                      <a:pt x="456" y="239"/>
                                      <a:pt x="457" y="242"/>
                                      <a:pt x="457" y="244"/>
                                    </a:cubicBezTo>
                                    <a:close/>
                                  </a:path>
                                </a:pathLst>
                              </a:custGeom>
                              <a:grpFill/>
                              <a:ln>
                                <a:noFill/>
                              </a:ln>
                            </wps:spPr>
                            <wps:bodyPr spcFirstLastPara="1" wrap="square" lIns="91425" tIns="45700" rIns="91425" bIns="45700" anchor="t" anchorCtr="0">
                              <a:noAutofit/>
                            </wps:bodyPr>
                          </wps:wsp>
                          <wps:wsp>
                            <wps:cNvPr id="2074269693" name="Google Shape;1013;p35"/>
                            <wps:cNvSpPr/>
                            <wps:spPr>
                              <a:xfrm>
                                <a:off x="4385034" y="1979808"/>
                                <a:ext cx="393700" cy="1217612"/>
                              </a:xfrm>
                              <a:custGeom>
                                <a:avLst/>
                                <a:gdLst/>
                                <a:ahLst/>
                                <a:cxnLst/>
                                <a:rect l="l" t="t" r="r" b="b"/>
                                <a:pathLst>
                                  <a:path w="92" h="285" extrusionOk="0">
                                    <a:moveTo>
                                      <a:pt x="0" y="8"/>
                                    </a:moveTo>
                                    <a:cubicBezTo>
                                      <a:pt x="0" y="233"/>
                                      <a:pt x="0" y="233"/>
                                      <a:pt x="0" y="233"/>
                                    </a:cubicBezTo>
                                    <a:cubicBezTo>
                                      <a:pt x="0" y="235"/>
                                      <a:pt x="1" y="237"/>
                                      <a:pt x="3" y="238"/>
                                    </a:cubicBezTo>
                                    <a:cubicBezTo>
                                      <a:pt x="92" y="285"/>
                                      <a:pt x="92" y="285"/>
                                      <a:pt x="92" y="285"/>
                                    </a:cubicBezTo>
                                    <a:cubicBezTo>
                                      <a:pt x="92" y="46"/>
                                      <a:pt x="92" y="46"/>
                                      <a:pt x="92" y="46"/>
                                    </a:cubicBezTo>
                                    <a:cubicBezTo>
                                      <a:pt x="10" y="2"/>
                                      <a:pt x="10" y="2"/>
                                      <a:pt x="10" y="2"/>
                                    </a:cubicBezTo>
                                    <a:cubicBezTo>
                                      <a:pt x="5" y="0"/>
                                      <a:pt x="0" y="3"/>
                                      <a:pt x="0" y="8"/>
                                    </a:cubicBezTo>
                                    <a:close/>
                                  </a:path>
                                </a:pathLst>
                              </a:custGeom>
                              <a:solidFill>
                                <a:srgbClr val="3D8E92"/>
                              </a:solidFill>
                              <a:ln>
                                <a:noFill/>
                              </a:ln>
                            </wps:spPr>
                            <wps:bodyPr spcFirstLastPara="1" wrap="square" lIns="91425" tIns="45700" rIns="91425" bIns="45700" anchor="t" anchorCtr="0">
                              <a:noAutofit/>
                            </wps:bodyPr>
                          </wps:wsp>
                        </wpg:grpSp>
                        <wps:wsp>
                          <wps:cNvPr id="2074269694" name="Google Shape;1029;p35"/>
                          <wps:cNvSpPr txBox="1"/>
                          <wps:spPr>
                            <a:xfrm>
                              <a:off x="4961835" y="2994480"/>
                              <a:ext cx="1456211" cy="1039358"/>
                            </a:xfrm>
                            <a:prstGeom prst="rect">
                              <a:avLst/>
                            </a:prstGeom>
                            <a:noFill/>
                            <a:ln>
                              <a:noFill/>
                            </a:ln>
                          </wps:spPr>
                          <wps:txbx>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02</w:t>
                                </w:r>
                              </w:p>
                            </w:txbxContent>
                          </wps:txbx>
                          <wps:bodyPr spcFirstLastPara="1" wrap="square" lIns="0" tIns="0" rIns="0" bIns="0" anchor="t" anchorCtr="0">
                            <a:noAutofit/>
                          </wps:bodyPr>
                        </wps:wsp>
                        <wps:wsp>
                          <wps:cNvPr id="2074269695" name="TextBox 64"/>
                          <wps:cNvSpPr txBox="1"/>
                          <wps:spPr>
                            <a:xfrm>
                              <a:off x="6194609" y="3357590"/>
                              <a:ext cx="2189713" cy="684303"/>
                            </a:xfrm>
                            <a:prstGeom prst="rect">
                              <a:avLst/>
                            </a:prstGeom>
                            <a:noFill/>
                          </wps:spPr>
                          <wps:txb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تقييم الوضع الحالي</w:t>
                                </w:r>
                              </w:p>
                            </w:txbxContent>
                          </wps:txbx>
                          <wps:bodyPr wrap="square">
                            <a:noAutofit/>
                          </wps:bodyPr>
                        </wps:wsp>
                      </wpg:grpSp>
                      <wpg:grpSp>
                        <wpg:cNvPr id="2074269696" name="Group 2074269696"/>
                        <wpg:cNvGrpSpPr/>
                        <wpg:grpSpPr>
                          <a:xfrm>
                            <a:off x="4385034" y="2969711"/>
                            <a:ext cx="3569247" cy="2181662"/>
                            <a:chOff x="4385034" y="2969711"/>
                            <a:chExt cx="3569247" cy="2181662"/>
                          </a:xfrm>
                        </wpg:grpSpPr>
                        <wpg:grpSp>
                          <wpg:cNvPr id="2074269697" name="Группа 7"/>
                          <wpg:cNvGrpSpPr/>
                          <wpg:grpSpPr>
                            <a:xfrm>
                              <a:off x="4385034" y="2969711"/>
                              <a:ext cx="1578338" cy="1750811"/>
                              <a:chOff x="4385034" y="2969711"/>
                              <a:chExt cx="1728787" cy="1917700"/>
                            </a:xfrm>
                          </wpg:grpSpPr>
                          <wps:wsp>
                            <wps:cNvPr id="2074269698" name="Google Shape;1004;p35"/>
                            <wps:cNvSpPr/>
                            <wps:spPr>
                              <a:xfrm>
                                <a:off x="4385034" y="2969711"/>
                                <a:ext cx="1728787" cy="1917700"/>
                              </a:xfrm>
                              <a:custGeom>
                                <a:avLst/>
                                <a:gdLst/>
                                <a:ahLst/>
                                <a:cxnLst/>
                                <a:rect l="l" t="t" r="r" b="b"/>
                                <a:pathLst>
                                  <a:path w="405" h="449" extrusionOk="0">
                                    <a:moveTo>
                                      <a:pt x="405" y="216"/>
                                    </a:moveTo>
                                    <a:cubicBezTo>
                                      <a:pt x="405" y="441"/>
                                      <a:pt x="405" y="441"/>
                                      <a:pt x="405" y="441"/>
                                    </a:cubicBezTo>
                                    <a:cubicBezTo>
                                      <a:pt x="405" y="446"/>
                                      <a:pt x="400" y="449"/>
                                      <a:pt x="396" y="447"/>
                                    </a:cubicBezTo>
                                    <a:cubicBezTo>
                                      <a:pt x="3" y="238"/>
                                      <a:pt x="3" y="238"/>
                                      <a:pt x="3" y="238"/>
                                    </a:cubicBezTo>
                                    <a:cubicBezTo>
                                      <a:pt x="1" y="237"/>
                                      <a:pt x="0" y="235"/>
                                      <a:pt x="0" y="233"/>
                                    </a:cubicBezTo>
                                    <a:cubicBezTo>
                                      <a:pt x="0" y="8"/>
                                      <a:pt x="0" y="8"/>
                                      <a:pt x="0" y="8"/>
                                    </a:cubicBezTo>
                                    <a:cubicBezTo>
                                      <a:pt x="0" y="3"/>
                                      <a:pt x="5" y="0"/>
                                      <a:pt x="10" y="2"/>
                                    </a:cubicBezTo>
                                    <a:cubicBezTo>
                                      <a:pt x="402" y="211"/>
                                      <a:pt x="402" y="211"/>
                                      <a:pt x="402" y="211"/>
                                    </a:cubicBezTo>
                                    <a:cubicBezTo>
                                      <a:pt x="404" y="212"/>
                                      <a:pt x="405" y="214"/>
                                      <a:pt x="405" y="216"/>
                                    </a:cubicBezTo>
                                    <a:close/>
                                  </a:path>
                                </a:pathLst>
                              </a:custGeom>
                              <a:solidFill>
                                <a:srgbClr val="3D8E92"/>
                              </a:solidFill>
                              <a:ln>
                                <a:noFill/>
                              </a:ln>
                            </wps:spPr>
                            <wps:bodyPr spcFirstLastPara="1" wrap="square" lIns="91425" tIns="45700" rIns="91425" bIns="45700" anchor="t" anchorCtr="0">
                              <a:noAutofit/>
                            </wps:bodyPr>
                          </wps:wsp>
                          <wps:wsp>
                            <wps:cNvPr id="2074269699" name="Google Shape;1012;p35"/>
                            <wps:cNvSpPr/>
                            <wps:spPr>
                              <a:xfrm>
                                <a:off x="4385034" y="2969711"/>
                                <a:ext cx="393700" cy="1217612"/>
                              </a:xfrm>
                              <a:custGeom>
                                <a:avLst/>
                                <a:gdLst/>
                                <a:ahLst/>
                                <a:cxnLst/>
                                <a:rect l="l" t="t" r="r" b="b"/>
                                <a:pathLst>
                                  <a:path w="92" h="285" extrusionOk="0">
                                    <a:moveTo>
                                      <a:pt x="0" y="8"/>
                                    </a:moveTo>
                                    <a:cubicBezTo>
                                      <a:pt x="0" y="233"/>
                                      <a:pt x="0" y="233"/>
                                      <a:pt x="0" y="233"/>
                                    </a:cubicBezTo>
                                    <a:cubicBezTo>
                                      <a:pt x="0" y="235"/>
                                      <a:pt x="1" y="237"/>
                                      <a:pt x="3" y="238"/>
                                    </a:cubicBezTo>
                                    <a:cubicBezTo>
                                      <a:pt x="92" y="285"/>
                                      <a:pt x="92" y="285"/>
                                      <a:pt x="92" y="285"/>
                                    </a:cubicBezTo>
                                    <a:cubicBezTo>
                                      <a:pt x="92" y="46"/>
                                      <a:pt x="92" y="46"/>
                                      <a:pt x="92" y="46"/>
                                    </a:cubicBezTo>
                                    <a:cubicBezTo>
                                      <a:pt x="10" y="2"/>
                                      <a:pt x="10" y="2"/>
                                      <a:pt x="10" y="2"/>
                                    </a:cubicBezTo>
                                    <a:cubicBezTo>
                                      <a:pt x="5" y="0"/>
                                      <a:pt x="0" y="3"/>
                                      <a:pt x="0" y="8"/>
                                    </a:cubicBezTo>
                                    <a:close/>
                                  </a:path>
                                </a:pathLst>
                              </a:custGeom>
                              <a:solidFill>
                                <a:srgbClr val="245456"/>
                              </a:solidFill>
                              <a:ln>
                                <a:noFill/>
                              </a:ln>
                            </wps:spPr>
                            <wps:bodyPr spcFirstLastPara="1" wrap="square" lIns="91425" tIns="45700" rIns="91425" bIns="45700" anchor="t" anchorCtr="0">
                              <a:noAutofit/>
                            </wps:bodyPr>
                          </wps:wsp>
                        </wpg:grpSp>
                        <wps:wsp>
                          <wps:cNvPr id="2074269700" name="Google Shape;1031;p35"/>
                          <wps:cNvSpPr txBox="1"/>
                          <wps:spPr>
                            <a:xfrm>
                              <a:off x="4774883" y="3894345"/>
                              <a:ext cx="1427224" cy="1039358"/>
                            </a:xfrm>
                            <a:prstGeom prst="rect">
                              <a:avLst/>
                            </a:prstGeom>
                            <a:noFill/>
                            <a:ln>
                              <a:noFill/>
                            </a:ln>
                          </wps:spPr>
                          <wps:txbx>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01</w:t>
                                </w:r>
                              </w:p>
                            </w:txbxContent>
                          </wps:txbx>
                          <wps:bodyPr spcFirstLastPara="1" wrap="square" lIns="0" tIns="0" rIns="0" bIns="0" anchor="t" anchorCtr="0">
                            <a:noAutofit/>
                          </wps:bodyPr>
                        </wps:wsp>
                        <wps:wsp>
                          <wps:cNvPr id="2074269701" name="TextBox 70"/>
                          <wps:cNvSpPr txBox="1"/>
                          <wps:spPr>
                            <a:xfrm>
                              <a:off x="5764568" y="4202781"/>
                              <a:ext cx="2189713" cy="948592"/>
                            </a:xfrm>
                            <a:prstGeom prst="rect">
                              <a:avLst/>
                            </a:prstGeom>
                            <a:noFill/>
                          </wps:spPr>
                          <wps:txb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تحديد الأهداف الاستراتيجية</w:t>
                                </w:r>
                              </w:p>
                            </w:txbxContent>
                          </wps:txbx>
                          <wps:bodyPr wrap="square">
                            <a:noAutofit/>
                          </wps:bodyPr>
                        </wps:wsp>
                      </wpg:grpSp>
                      <wpg:grpSp>
                        <wpg:cNvPr id="2074269702" name="Group 2074269702"/>
                        <wpg:cNvGrpSpPr/>
                        <wpg:grpSpPr>
                          <a:xfrm>
                            <a:off x="795618" y="2969711"/>
                            <a:ext cx="3538689" cy="2181646"/>
                            <a:chOff x="795618" y="2969711"/>
                            <a:chExt cx="3538689" cy="2181646"/>
                          </a:xfrm>
                        </wpg:grpSpPr>
                        <wpg:grpSp>
                          <wpg:cNvPr id="2074269703" name="Группа 8"/>
                          <wpg:cNvGrpSpPr/>
                          <wpg:grpSpPr>
                            <a:xfrm>
                              <a:off x="2757418" y="2969711"/>
                              <a:ext cx="1576889" cy="1750811"/>
                              <a:chOff x="2757418" y="2969711"/>
                              <a:chExt cx="1727200" cy="1917700"/>
                            </a:xfrm>
                            <a:solidFill>
                              <a:srgbClr val="9F9F9F"/>
                            </a:solidFill>
                          </wpg:grpSpPr>
                          <wps:wsp>
                            <wps:cNvPr id="2074269704" name="Google Shape;1000;p35"/>
                            <wps:cNvSpPr/>
                            <wps:spPr>
                              <a:xfrm>
                                <a:off x="2757418" y="2969711"/>
                                <a:ext cx="1727200" cy="1917700"/>
                              </a:xfrm>
                              <a:custGeom>
                                <a:avLst/>
                                <a:gdLst/>
                                <a:ahLst/>
                                <a:cxnLst/>
                                <a:rect l="l" t="t" r="r" b="b"/>
                                <a:pathLst>
                                  <a:path w="405" h="449" extrusionOk="0">
                                    <a:moveTo>
                                      <a:pt x="0" y="216"/>
                                    </a:moveTo>
                                    <a:cubicBezTo>
                                      <a:pt x="0" y="441"/>
                                      <a:pt x="0" y="441"/>
                                      <a:pt x="0" y="441"/>
                                    </a:cubicBezTo>
                                    <a:cubicBezTo>
                                      <a:pt x="0" y="446"/>
                                      <a:pt x="5" y="449"/>
                                      <a:pt x="9" y="447"/>
                                    </a:cubicBezTo>
                                    <a:cubicBezTo>
                                      <a:pt x="402" y="238"/>
                                      <a:pt x="402" y="238"/>
                                      <a:pt x="402" y="238"/>
                                    </a:cubicBezTo>
                                    <a:cubicBezTo>
                                      <a:pt x="404" y="237"/>
                                      <a:pt x="405" y="235"/>
                                      <a:pt x="405" y="233"/>
                                    </a:cubicBezTo>
                                    <a:cubicBezTo>
                                      <a:pt x="405" y="8"/>
                                      <a:pt x="405" y="8"/>
                                      <a:pt x="405" y="8"/>
                                    </a:cubicBezTo>
                                    <a:cubicBezTo>
                                      <a:pt x="405" y="3"/>
                                      <a:pt x="400" y="0"/>
                                      <a:pt x="396" y="2"/>
                                    </a:cubicBezTo>
                                    <a:cubicBezTo>
                                      <a:pt x="3" y="211"/>
                                      <a:pt x="3" y="211"/>
                                      <a:pt x="3" y="211"/>
                                    </a:cubicBezTo>
                                    <a:cubicBezTo>
                                      <a:pt x="1" y="212"/>
                                      <a:pt x="0" y="214"/>
                                      <a:pt x="0" y="216"/>
                                    </a:cubicBezTo>
                                    <a:close/>
                                  </a:path>
                                </a:pathLst>
                              </a:custGeom>
                              <a:solidFill>
                                <a:srgbClr val="D1D1D1"/>
                              </a:solidFill>
                              <a:ln>
                                <a:noFill/>
                              </a:ln>
                            </wps:spPr>
                            <wps:bodyPr spcFirstLastPara="1" wrap="square" lIns="91425" tIns="45700" rIns="91425" bIns="45700" anchor="t" anchorCtr="0">
                              <a:noAutofit/>
                            </wps:bodyPr>
                          </wps:wsp>
                          <wps:wsp>
                            <wps:cNvPr id="2074269705" name="Google Shape;1008;p35"/>
                            <wps:cNvSpPr/>
                            <wps:spPr>
                              <a:xfrm>
                                <a:off x="4092506" y="2969711"/>
                                <a:ext cx="392112" cy="1217612"/>
                              </a:xfrm>
                              <a:custGeom>
                                <a:avLst/>
                                <a:gdLst/>
                                <a:ahLst/>
                                <a:cxnLst/>
                                <a:rect l="l" t="t" r="r" b="b"/>
                                <a:pathLst>
                                  <a:path w="92" h="285" extrusionOk="0">
                                    <a:moveTo>
                                      <a:pt x="89" y="238"/>
                                    </a:moveTo>
                                    <a:cubicBezTo>
                                      <a:pt x="91" y="237"/>
                                      <a:pt x="92" y="235"/>
                                      <a:pt x="92" y="233"/>
                                    </a:cubicBezTo>
                                    <a:cubicBezTo>
                                      <a:pt x="92" y="8"/>
                                      <a:pt x="92" y="8"/>
                                      <a:pt x="92" y="8"/>
                                    </a:cubicBezTo>
                                    <a:cubicBezTo>
                                      <a:pt x="92" y="3"/>
                                      <a:pt x="87" y="0"/>
                                      <a:pt x="83" y="2"/>
                                    </a:cubicBezTo>
                                    <a:cubicBezTo>
                                      <a:pt x="0" y="46"/>
                                      <a:pt x="0" y="46"/>
                                      <a:pt x="0" y="46"/>
                                    </a:cubicBezTo>
                                    <a:cubicBezTo>
                                      <a:pt x="0" y="285"/>
                                      <a:pt x="0" y="285"/>
                                      <a:pt x="0" y="285"/>
                                    </a:cubicBezTo>
                                    <a:lnTo>
                                      <a:pt x="89" y="238"/>
                                    </a:lnTo>
                                    <a:close/>
                                  </a:path>
                                </a:pathLst>
                              </a:custGeom>
                              <a:grpFill/>
                              <a:ln>
                                <a:noFill/>
                              </a:ln>
                            </wps:spPr>
                            <wps:bodyPr spcFirstLastPara="1" wrap="square" lIns="91425" tIns="45700" rIns="91425" bIns="45700" anchor="t" anchorCtr="0">
                              <a:noAutofit/>
                            </wps:bodyPr>
                          </wps:wsp>
                        </wpg:grpSp>
                        <wps:wsp>
                          <wps:cNvPr id="2074269706" name="Google Shape;1030;p35"/>
                          <wps:cNvSpPr txBox="1"/>
                          <wps:spPr>
                            <a:xfrm>
                              <a:off x="2463541" y="3839280"/>
                              <a:ext cx="1420529" cy="1039359"/>
                            </a:xfrm>
                            <a:prstGeom prst="rect">
                              <a:avLst/>
                            </a:prstGeom>
                            <a:noFill/>
                            <a:ln>
                              <a:noFill/>
                            </a:ln>
                          </wps:spPr>
                          <wps:txbx>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05</w:t>
                                </w:r>
                              </w:p>
                            </w:txbxContent>
                          </wps:txbx>
                          <wps:bodyPr spcFirstLastPara="1" wrap="square" lIns="0" tIns="0" rIns="0" bIns="0" anchor="t" anchorCtr="0">
                            <a:noAutofit/>
                          </wps:bodyPr>
                        </wps:wsp>
                        <wps:wsp>
                          <wps:cNvPr id="2074269707" name="TextBox 76"/>
                          <wps:cNvSpPr txBox="1"/>
                          <wps:spPr>
                            <a:xfrm>
                              <a:off x="795618" y="4202765"/>
                              <a:ext cx="2189714" cy="948592"/>
                            </a:xfrm>
                            <a:prstGeom prst="rect">
                              <a:avLst/>
                            </a:prstGeom>
                            <a:noFill/>
                          </wps:spPr>
                          <wps:txb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التدريب وبناء القدرات</w:t>
                                </w:r>
                              </w:p>
                            </w:txbxContent>
                          </wps:txbx>
                          <wps:bodyPr wrap="square">
                            <a:noAutofit/>
                          </wps:bodyPr>
                        </wps:wsp>
                      </wpg:grpSp>
                      <wpg:grpSp>
                        <wpg:cNvPr id="2074269708" name="Group 2074269708"/>
                        <wpg:cNvGrpSpPr/>
                        <wpg:grpSpPr>
                          <a:xfrm>
                            <a:off x="567704" y="1979808"/>
                            <a:ext cx="3766603" cy="2060244"/>
                            <a:chOff x="567704" y="1979808"/>
                            <a:chExt cx="3766603" cy="2060244"/>
                          </a:xfrm>
                        </wpg:grpSpPr>
                        <wpg:grpSp>
                          <wpg:cNvPr id="2074269709" name="Группа 5"/>
                          <wpg:cNvGrpSpPr/>
                          <wpg:grpSpPr>
                            <a:xfrm>
                              <a:off x="2554509" y="1979808"/>
                              <a:ext cx="1779798" cy="1859511"/>
                              <a:chOff x="2554509" y="1979808"/>
                              <a:chExt cx="1949450" cy="2036762"/>
                            </a:xfrm>
                          </wpg:grpSpPr>
                          <wps:wsp>
                            <wps:cNvPr id="2074269710" name="Google Shape;1001;p35"/>
                            <wps:cNvSpPr/>
                            <wps:spPr>
                              <a:xfrm>
                                <a:off x="2554509" y="1979808"/>
                                <a:ext cx="1949450" cy="2036762"/>
                              </a:xfrm>
                              <a:custGeom>
                                <a:avLst/>
                                <a:gdLst/>
                                <a:ahLst/>
                                <a:cxnLst/>
                                <a:rect l="l" t="t" r="r" b="b"/>
                                <a:pathLst>
                                  <a:path w="457" h="477" extrusionOk="0">
                                    <a:moveTo>
                                      <a:pt x="0" y="244"/>
                                    </a:moveTo>
                                    <a:cubicBezTo>
                                      <a:pt x="0" y="469"/>
                                      <a:pt x="0" y="469"/>
                                      <a:pt x="0" y="469"/>
                                    </a:cubicBezTo>
                                    <a:cubicBezTo>
                                      <a:pt x="0" y="474"/>
                                      <a:pt x="5" y="477"/>
                                      <a:pt x="9" y="475"/>
                                    </a:cubicBezTo>
                                    <a:cubicBezTo>
                                      <a:pt x="454" y="238"/>
                                      <a:pt x="454" y="238"/>
                                      <a:pt x="454" y="238"/>
                                    </a:cubicBezTo>
                                    <a:cubicBezTo>
                                      <a:pt x="456" y="237"/>
                                      <a:pt x="457" y="235"/>
                                      <a:pt x="457" y="233"/>
                                    </a:cubicBezTo>
                                    <a:cubicBezTo>
                                      <a:pt x="457" y="8"/>
                                      <a:pt x="457" y="8"/>
                                      <a:pt x="457" y="8"/>
                                    </a:cubicBezTo>
                                    <a:cubicBezTo>
                                      <a:pt x="457" y="3"/>
                                      <a:pt x="452" y="0"/>
                                      <a:pt x="448" y="2"/>
                                    </a:cubicBezTo>
                                    <a:cubicBezTo>
                                      <a:pt x="3" y="238"/>
                                      <a:pt x="3" y="238"/>
                                      <a:pt x="3" y="238"/>
                                    </a:cubicBezTo>
                                    <a:cubicBezTo>
                                      <a:pt x="1" y="239"/>
                                      <a:pt x="0" y="242"/>
                                      <a:pt x="0" y="244"/>
                                    </a:cubicBezTo>
                                    <a:close/>
                                  </a:path>
                                </a:pathLst>
                              </a:custGeom>
                              <a:solidFill>
                                <a:srgbClr val="FFC000"/>
                              </a:solidFill>
                              <a:ln>
                                <a:noFill/>
                              </a:ln>
                            </wps:spPr>
                            <wps:bodyPr spcFirstLastPara="1" wrap="square" lIns="91425" tIns="45700" rIns="91425" bIns="45700" anchor="t" anchorCtr="0">
                              <a:noAutofit/>
                            </wps:bodyPr>
                          </wps:wsp>
                          <wps:wsp>
                            <wps:cNvPr id="2074269711" name="Google Shape;1009;p35"/>
                            <wps:cNvSpPr/>
                            <wps:spPr>
                              <a:xfrm>
                                <a:off x="4111847" y="1979808"/>
                                <a:ext cx="392112" cy="1217612"/>
                              </a:xfrm>
                              <a:custGeom>
                                <a:avLst/>
                                <a:gdLst/>
                                <a:ahLst/>
                                <a:cxnLst/>
                                <a:rect l="l" t="t" r="r" b="b"/>
                                <a:pathLst>
                                  <a:path w="92" h="285" extrusionOk="0">
                                    <a:moveTo>
                                      <a:pt x="89" y="238"/>
                                    </a:moveTo>
                                    <a:cubicBezTo>
                                      <a:pt x="91" y="237"/>
                                      <a:pt x="92" y="235"/>
                                      <a:pt x="92" y="233"/>
                                    </a:cubicBezTo>
                                    <a:cubicBezTo>
                                      <a:pt x="92" y="8"/>
                                      <a:pt x="92" y="8"/>
                                      <a:pt x="92" y="8"/>
                                    </a:cubicBezTo>
                                    <a:cubicBezTo>
                                      <a:pt x="92" y="3"/>
                                      <a:pt x="87" y="0"/>
                                      <a:pt x="83" y="2"/>
                                    </a:cubicBezTo>
                                    <a:cubicBezTo>
                                      <a:pt x="0" y="46"/>
                                      <a:pt x="0" y="46"/>
                                      <a:pt x="0" y="46"/>
                                    </a:cubicBezTo>
                                    <a:cubicBezTo>
                                      <a:pt x="0" y="285"/>
                                      <a:pt x="0" y="285"/>
                                      <a:pt x="0" y="285"/>
                                    </a:cubicBezTo>
                                    <a:lnTo>
                                      <a:pt x="89" y="238"/>
                                    </a:lnTo>
                                    <a:close/>
                                  </a:path>
                                </a:pathLst>
                              </a:custGeom>
                              <a:solidFill>
                                <a:srgbClr val="F8B100"/>
                              </a:solidFill>
                              <a:ln>
                                <a:noFill/>
                              </a:ln>
                            </wps:spPr>
                            <wps:bodyPr spcFirstLastPara="1" wrap="square" lIns="91425" tIns="45700" rIns="91425" bIns="45700" anchor="t" anchorCtr="0">
                              <a:noAutofit/>
                            </wps:bodyPr>
                          </wps:wsp>
                        </wpg:grpSp>
                        <wps:wsp>
                          <wps:cNvPr id="2074269712" name="Google Shape;1028;p35"/>
                          <wps:cNvSpPr txBox="1"/>
                          <wps:spPr>
                            <a:xfrm>
                              <a:off x="2267894" y="2981440"/>
                              <a:ext cx="1427223" cy="1039359"/>
                            </a:xfrm>
                            <a:prstGeom prst="rect">
                              <a:avLst/>
                            </a:prstGeom>
                            <a:noFill/>
                            <a:ln>
                              <a:noFill/>
                            </a:ln>
                          </wps:spPr>
                          <wps:txbx>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06</w:t>
                                </w:r>
                              </w:p>
                            </w:txbxContent>
                          </wps:txbx>
                          <wps:bodyPr spcFirstLastPara="1" wrap="square" lIns="0" tIns="0" rIns="0" bIns="0" anchor="t" anchorCtr="0">
                            <a:noAutofit/>
                          </wps:bodyPr>
                        </wps:wsp>
                        <wps:wsp>
                          <wps:cNvPr id="2074269713" name="TextBox 82"/>
                          <wps:cNvSpPr txBox="1"/>
                          <wps:spPr>
                            <a:xfrm>
                              <a:off x="567704" y="3091464"/>
                              <a:ext cx="2189713" cy="948588"/>
                            </a:xfrm>
                            <a:prstGeom prst="rect">
                              <a:avLst/>
                            </a:prstGeom>
                            <a:noFill/>
                          </wps:spPr>
                          <wps:txb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تنفيذ الحوكمة الرقمية</w:t>
                                </w:r>
                              </w:p>
                            </w:txbxContent>
                          </wps:txbx>
                          <wps:bodyPr wrap="square">
                            <a:noAutofit/>
                          </wps:bodyPr>
                        </wps:wsp>
                      </wpg:grpSp>
                      <wpg:grpSp>
                        <wpg:cNvPr id="2074269714" name="Group 2074269714"/>
                        <wpg:cNvGrpSpPr/>
                        <wpg:grpSpPr>
                          <a:xfrm>
                            <a:off x="117444" y="989903"/>
                            <a:ext cx="4216863" cy="2368040"/>
                            <a:chOff x="117444" y="989903"/>
                            <a:chExt cx="4216863" cy="2368040"/>
                          </a:xfrm>
                        </wpg:grpSpPr>
                        <wpg:grpSp>
                          <wpg:cNvPr id="2074269715" name="Группа 4"/>
                          <wpg:cNvGrpSpPr/>
                          <wpg:grpSpPr>
                            <a:xfrm>
                              <a:off x="2348702" y="989903"/>
                              <a:ext cx="1985605" cy="1968213"/>
                              <a:chOff x="2348702" y="989903"/>
                              <a:chExt cx="2174875" cy="2155825"/>
                            </a:xfrm>
                            <a:solidFill>
                              <a:srgbClr val="9FCFD1"/>
                            </a:solidFill>
                          </wpg:grpSpPr>
                          <wps:wsp>
                            <wps:cNvPr id="2074269716" name="Google Shape;1002;p35"/>
                            <wps:cNvSpPr/>
                            <wps:spPr>
                              <a:xfrm>
                                <a:off x="2348702" y="989903"/>
                                <a:ext cx="2174875" cy="2155825"/>
                              </a:xfrm>
                              <a:custGeom>
                                <a:avLst/>
                                <a:gdLst/>
                                <a:ahLst/>
                                <a:cxnLst/>
                                <a:rect l="l" t="t" r="r" b="b"/>
                                <a:pathLst>
                                  <a:path w="510" h="505" extrusionOk="0">
                                    <a:moveTo>
                                      <a:pt x="510" y="233"/>
                                    </a:moveTo>
                                    <a:cubicBezTo>
                                      <a:pt x="510" y="8"/>
                                      <a:pt x="510" y="8"/>
                                      <a:pt x="510" y="8"/>
                                    </a:cubicBezTo>
                                    <a:cubicBezTo>
                                      <a:pt x="510" y="3"/>
                                      <a:pt x="505" y="0"/>
                                      <a:pt x="501" y="2"/>
                                    </a:cubicBezTo>
                                    <a:cubicBezTo>
                                      <a:pt x="4" y="266"/>
                                      <a:pt x="4" y="266"/>
                                      <a:pt x="4" y="266"/>
                                    </a:cubicBezTo>
                                    <a:cubicBezTo>
                                      <a:pt x="2" y="267"/>
                                      <a:pt x="0" y="269"/>
                                      <a:pt x="0" y="272"/>
                                    </a:cubicBezTo>
                                    <a:cubicBezTo>
                                      <a:pt x="0" y="497"/>
                                      <a:pt x="0" y="497"/>
                                      <a:pt x="0" y="497"/>
                                    </a:cubicBezTo>
                                    <a:cubicBezTo>
                                      <a:pt x="0" y="502"/>
                                      <a:pt x="6" y="505"/>
                                      <a:pt x="10" y="503"/>
                                    </a:cubicBezTo>
                                    <a:cubicBezTo>
                                      <a:pt x="507" y="238"/>
                                      <a:pt x="507" y="238"/>
                                      <a:pt x="507" y="238"/>
                                    </a:cubicBezTo>
                                    <a:cubicBezTo>
                                      <a:pt x="509" y="237"/>
                                      <a:pt x="510" y="235"/>
                                      <a:pt x="510" y="233"/>
                                    </a:cubicBezTo>
                                    <a:close/>
                                  </a:path>
                                </a:pathLst>
                              </a:custGeom>
                              <a:grpFill/>
                              <a:ln>
                                <a:noFill/>
                              </a:ln>
                            </wps:spPr>
                            <wps:bodyPr spcFirstLastPara="1" wrap="square" lIns="91425" tIns="45700" rIns="91425" bIns="45700" anchor="t" anchorCtr="0">
                              <a:noAutofit/>
                            </wps:bodyPr>
                          </wps:wsp>
                          <wps:wsp>
                            <wps:cNvPr id="2074269717" name="Google Shape;1010;p35"/>
                            <wps:cNvSpPr/>
                            <wps:spPr>
                              <a:xfrm>
                                <a:off x="4131465" y="989903"/>
                                <a:ext cx="392112" cy="1217612"/>
                              </a:xfrm>
                              <a:custGeom>
                                <a:avLst/>
                                <a:gdLst/>
                                <a:ahLst/>
                                <a:cxnLst/>
                                <a:rect l="l" t="t" r="r" b="b"/>
                                <a:pathLst>
                                  <a:path w="92" h="285" extrusionOk="0">
                                    <a:moveTo>
                                      <a:pt x="89" y="238"/>
                                    </a:moveTo>
                                    <a:cubicBezTo>
                                      <a:pt x="91" y="237"/>
                                      <a:pt x="92" y="235"/>
                                      <a:pt x="92" y="233"/>
                                    </a:cubicBezTo>
                                    <a:cubicBezTo>
                                      <a:pt x="92" y="8"/>
                                      <a:pt x="92" y="8"/>
                                      <a:pt x="92" y="8"/>
                                    </a:cubicBezTo>
                                    <a:cubicBezTo>
                                      <a:pt x="92" y="3"/>
                                      <a:pt x="87" y="0"/>
                                      <a:pt x="83" y="2"/>
                                    </a:cubicBezTo>
                                    <a:cubicBezTo>
                                      <a:pt x="0" y="46"/>
                                      <a:pt x="0" y="46"/>
                                      <a:pt x="0" y="46"/>
                                    </a:cubicBezTo>
                                    <a:cubicBezTo>
                                      <a:pt x="0" y="285"/>
                                      <a:pt x="0" y="285"/>
                                      <a:pt x="0" y="285"/>
                                    </a:cubicBezTo>
                                    <a:lnTo>
                                      <a:pt x="89" y="238"/>
                                    </a:lnTo>
                                    <a:close/>
                                  </a:path>
                                </a:pathLst>
                              </a:custGeom>
                              <a:solidFill>
                                <a:srgbClr val="50A3A7"/>
                              </a:solidFill>
                              <a:ln>
                                <a:noFill/>
                              </a:ln>
                            </wps:spPr>
                            <wps:bodyPr spcFirstLastPara="1" wrap="square" lIns="91425" tIns="45700" rIns="91425" bIns="45700" anchor="t" anchorCtr="0">
                              <a:noAutofit/>
                            </wps:bodyPr>
                          </wps:wsp>
                        </wpg:grpSp>
                        <wps:wsp>
                          <wps:cNvPr id="2074269718" name="Google Shape;1025;p35"/>
                          <wps:cNvSpPr txBox="1"/>
                          <wps:spPr>
                            <a:xfrm>
                              <a:off x="2062097" y="2081575"/>
                              <a:ext cx="1438369" cy="1039359"/>
                            </a:xfrm>
                            <a:prstGeom prst="rect">
                              <a:avLst/>
                            </a:prstGeom>
                            <a:noFill/>
                            <a:ln>
                              <a:noFill/>
                            </a:ln>
                          </wps:spPr>
                          <wps:txbx>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07</w:t>
                                </w:r>
                              </w:p>
                            </w:txbxContent>
                          </wps:txbx>
                          <wps:bodyPr spcFirstLastPara="1" wrap="square" lIns="0" tIns="0" rIns="0" bIns="0" anchor="t" anchorCtr="0">
                            <a:noAutofit/>
                          </wps:bodyPr>
                        </wps:wsp>
                        <wps:wsp>
                          <wps:cNvPr id="2074269719" name="TextBox 88"/>
                          <wps:cNvSpPr txBox="1"/>
                          <wps:spPr>
                            <a:xfrm>
                              <a:off x="117444" y="2409355"/>
                              <a:ext cx="2189713" cy="948588"/>
                            </a:xfrm>
                            <a:prstGeom prst="rect">
                              <a:avLst/>
                            </a:prstGeom>
                            <a:noFill/>
                          </wps:spPr>
                          <wps:txb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المراقبة والتقييم</w:t>
                                </w:r>
                              </w:p>
                            </w:txbxContent>
                          </wps:txbx>
                          <wps:bodyPr wrap="square">
                            <a:noAutofit/>
                          </wps:bodyPr>
                        </wps:wsp>
                      </wpg:grpSp>
                      <wpg:grpSp>
                        <wpg:cNvPr id="2074269720" name="Group 2074269720"/>
                        <wpg:cNvGrpSpPr/>
                        <wpg:grpSpPr>
                          <a:xfrm>
                            <a:off x="-43921" y="0"/>
                            <a:ext cx="4378227" cy="2263093"/>
                            <a:chOff x="-43921" y="0"/>
                            <a:chExt cx="4378227" cy="2263093"/>
                          </a:xfrm>
                        </wpg:grpSpPr>
                        <wpg:grpSp>
                          <wpg:cNvPr id="2074269721" name="Группа 1"/>
                          <wpg:cNvGrpSpPr/>
                          <wpg:grpSpPr>
                            <a:xfrm>
                              <a:off x="2145793" y="0"/>
                              <a:ext cx="2188513" cy="2076913"/>
                              <a:chOff x="2145793" y="0"/>
                              <a:chExt cx="2397125" cy="2274887"/>
                            </a:xfrm>
                          </wpg:grpSpPr>
                          <wps:wsp>
                            <wps:cNvPr id="2074269722" name="Google Shape;1003;p35"/>
                            <wps:cNvSpPr/>
                            <wps:spPr>
                              <a:xfrm>
                                <a:off x="2145793" y="0"/>
                                <a:ext cx="2397125" cy="2274887"/>
                              </a:xfrm>
                              <a:custGeom>
                                <a:avLst/>
                                <a:gdLst/>
                                <a:ahLst/>
                                <a:cxnLst/>
                                <a:rect l="l" t="t" r="r" b="b"/>
                                <a:pathLst>
                                  <a:path w="562" h="533" extrusionOk="0">
                                    <a:moveTo>
                                      <a:pt x="0" y="300"/>
                                    </a:moveTo>
                                    <a:cubicBezTo>
                                      <a:pt x="0" y="525"/>
                                      <a:pt x="0" y="525"/>
                                      <a:pt x="0" y="525"/>
                                    </a:cubicBezTo>
                                    <a:cubicBezTo>
                                      <a:pt x="0" y="529"/>
                                      <a:pt x="5" y="533"/>
                                      <a:pt x="10" y="530"/>
                                    </a:cubicBezTo>
                                    <a:cubicBezTo>
                                      <a:pt x="559" y="238"/>
                                      <a:pt x="559" y="238"/>
                                      <a:pt x="559" y="238"/>
                                    </a:cubicBezTo>
                                    <a:cubicBezTo>
                                      <a:pt x="561" y="237"/>
                                      <a:pt x="562" y="235"/>
                                      <a:pt x="562" y="233"/>
                                    </a:cubicBezTo>
                                    <a:cubicBezTo>
                                      <a:pt x="562" y="8"/>
                                      <a:pt x="562" y="8"/>
                                      <a:pt x="562" y="8"/>
                                    </a:cubicBezTo>
                                    <a:cubicBezTo>
                                      <a:pt x="562" y="3"/>
                                      <a:pt x="557" y="0"/>
                                      <a:pt x="553" y="2"/>
                                    </a:cubicBezTo>
                                    <a:cubicBezTo>
                                      <a:pt x="4" y="294"/>
                                      <a:pt x="4" y="294"/>
                                      <a:pt x="4" y="294"/>
                                    </a:cubicBezTo>
                                    <a:cubicBezTo>
                                      <a:pt x="2" y="295"/>
                                      <a:pt x="0" y="297"/>
                                      <a:pt x="0" y="300"/>
                                    </a:cubicBezTo>
                                    <a:close/>
                                  </a:path>
                                </a:pathLst>
                              </a:custGeom>
                              <a:solidFill>
                                <a:srgbClr val="3D8E92"/>
                              </a:solidFill>
                              <a:ln>
                                <a:noFill/>
                              </a:ln>
                            </wps:spPr>
                            <wps:bodyPr spcFirstLastPara="1" wrap="square" lIns="91425" tIns="45700" rIns="91425" bIns="45700" anchor="t" anchorCtr="0">
                              <a:noAutofit/>
                            </wps:bodyPr>
                          </wps:wsp>
                          <wps:wsp>
                            <wps:cNvPr id="2074269723" name="Google Shape;1011;p35"/>
                            <wps:cNvSpPr/>
                            <wps:spPr>
                              <a:xfrm>
                                <a:off x="4150806" y="0"/>
                                <a:ext cx="392112" cy="1216025"/>
                              </a:xfrm>
                              <a:custGeom>
                                <a:avLst/>
                                <a:gdLst/>
                                <a:ahLst/>
                                <a:cxnLst/>
                                <a:rect l="l" t="t" r="r" b="b"/>
                                <a:pathLst>
                                  <a:path w="92" h="285" extrusionOk="0">
                                    <a:moveTo>
                                      <a:pt x="83" y="2"/>
                                    </a:moveTo>
                                    <a:cubicBezTo>
                                      <a:pt x="0" y="46"/>
                                      <a:pt x="0" y="46"/>
                                      <a:pt x="0" y="46"/>
                                    </a:cubicBezTo>
                                    <a:cubicBezTo>
                                      <a:pt x="0" y="285"/>
                                      <a:pt x="0" y="285"/>
                                      <a:pt x="0" y="285"/>
                                    </a:cubicBezTo>
                                    <a:cubicBezTo>
                                      <a:pt x="89" y="238"/>
                                      <a:pt x="89" y="238"/>
                                      <a:pt x="89" y="238"/>
                                    </a:cubicBezTo>
                                    <a:cubicBezTo>
                                      <a:pt x="91" y="237"/>
                                      <a:pt x="92" y="235"/>
                                      <a:pt x="92" y="233"/>
                                    </a:cubicBezTo>
                                    <a:cubicBezTo>
                                      <a:pt x="92" y="8"/>
                                      <a:pt x="92" y="8"/>
                                      <a:pt x="92" y="8"/>
                                    </a:cubicBezTo>
                                    <a:cubicBezTo>
                                      <a:pt x="92" y="3"/>
                                      <a:pt x="87" y="0"/>
                                      <a:pt x="83" y="2"/>
                                    </a:cubicBezTo>
                                    <a:close/>
                                  </a:path>
                                </a:pathLst>
                              </a:custGeom>
                              <a:solidFill>
                                <a:srgbClr val="245456"/>
                              </a:solidFill>
                              <a:ln>
                                <a:noFill/>
                              </a:ln>
                            </wps:spPr>
                            <wps:bodyPr spcFirstLastPara="1" wrap="square" lIns="91425" tIns="45700" rIns="91425" bIns="45700" anchor="t" anchorCtr="0">
                              <a:noAutofit/>
                            </wps:bodyPr>
                          </wps:wsp>
                        </wpg:grpSp>
                        <wps:wsp>
                          <wps:cNvPr id="2074269724" name="Google Shape;1024;p35"/>
                          <wps:cNvSpPr txBox="1"/>
                          <wps:spPr>
                            <a:xfrm>
                              <a:off x="1859198" y="1223734"/>
                              <a:ext cx="1277809" cy="1039359"/>
                            </a:xfrm>
                            <a:prstGeom prst="rect">
                              <a:avLst/>
                            </a:prstGeom>
                            <a:noFill/>
                            <a:ln>
                              <a:noFill/>
                            </a:ln>
                          </wps:spPr>
                          <wps:txbx>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08</w:t>
                                </w:r>
                              </w:p>
                            </w:txbxContent>
                          </wps:txbx>
                          <wps:bodyPr spcFirstLastPara="1" wrap="square" lIns="0" tIns="0" rIns="0" bIns="0" anchor="t" anchorCtr="0">
                            <a:noAutofit/>
                          </wps:bodyPr>
                        </wps:wsp>
                        <wps:wsp>
                          <wps:cNvPr id="2074269725" name="TextBox 94"/>
                          <wps:cNvSpPr txBox="1"/>
                          <wps:spPr>
                            <a:xfrm>
                              <a:off x="-43921" y="1381800"/>
                              <a:ext cx="2189714" cy="833013"/>
                            </a:xfrm>
                            <a:prstGeom prst="rect">
                              <a:avLst/>
                            </a:prstGeom>
                            <a:noFill/>
                          </wps:spPr>
                          <wps:txb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التحديث المستمر</w:t>
                                </w:r>
                              </w:p>
                            </w:txbxContent>
                          </wps:txbx>
                          <wps:bodyPr wrap="square">
                            <a:noAutofit/>
                          </wps:bodyPr>
                        </wps:wsp>
                      </wpg:grpSp>
                    </wpg:wgp>
                  </a:graphicData>
                </a:graphic>
              </wp:inline>
            </w:drawing>
          </mc:Choice>
          <mc:Fallback>
            <w:pict>
              <v:group id="Group 97" o:spid="_x0000_s2883" style="width:393.55pt;height:235.2pt;mso-position-horizontal-relative:char;mso-position-vertical-relative:line" coordorigin="-439" coordsize="86179,51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">
                <v:group id="Group 2074269678" o:spid="_x0000_s2884" style="position:absolute;left:43850;width:41890;height:22442" coordorigin="43850" coordsize="41889,22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VhvzFyQAA&#10;AOMAAAAPAAAAAAAAAAAAAAAAAKoCAABkcnMvZG93bnJldi54bWxQSwUGAAAAAAQABAD6AAAAoAMA&#10;AAAA&#10;">
                  <v:group id="Группа 2" o:spid="_x0000_s2885" style="position:absolute;left:43850;width:21899;height:20769" coordorigin="43850" coordsize="23987,22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6ylle&#10;zAAAAOMAAAAPAAAAAAAAAAAAAAAAAKoCAABkcnMvZG93bnJldi54bWxQSwUGAAAAAAQABAD6AAAA&#10;owMAAAAA&#10;">
                    <v:shape id="Google Shape;1007;p35" o:spid="_x0000_s2886" style="position:absolute;left:43850;width:23987;height:22748;visibility:visible;mso-wrap-style:square;v-text-anchor:top" coordsize="562,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UmBsgA&#10;AADjAAAADwAAAGRycy9kb3ducmV2LnhtbESPz0rDQBDG74LvsIzgRexuosQYuy0iVXsSbPsAY3ZM&#10;FrOzITu28e3dg+Dx4/vHb7mew6CONCUf2UKxMKCI2+g8dxYO++frGlQSZIdDZLLwQwnWq/OzJTYu&#10;nvidjjvpVB7h1KCFXmRstE5tTwHTIo7E2fuMU0DJcuq0m/CUx8OgS2MqHdBzfuhxpKee2q/dd7Ag&#10;hbn66Grz5jeFf3m9kTBsfLD28mJ+fAAlNMt/+K+9dRZKc3dbVvdVnSkyU+YB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5SYGyAAAAOMAAAAPAAAAAAAAAAAAAAAAAJgCAABk&#10;cnMvZG93bnJldi54bWxQSwUGAAAAAAQABAD1AAAAjQMAAAAA&#10;" path="m562,300v,225,,225,,225c562,529,557,533,552,530,3,238,3,238,3,238,1,237,,235,,233,,8,,8,,8,,3,5,,10,2,559,294,559,294,559,294v2,1,3,3,3,6xe" fillcolor="#d1d1d1" stroked="f">
                      <v:path arrowok="t" o:extrusionok="f"/>
                    </v:shape>
                    <v:shape id="Google Shape;1015;p35" o:spid="_x0000_s2887" style="position:absolute;left:43850;width:3937;height:12160;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MEr8oA&#10;AADjAAAADwAAAGRycy9kb3ducmV2LnhtbESPQUvDQBSE70L/w/IEb3aTIGlMuy2tIogeSlvp+ZF9&#10;TYLZt8vumsZ/7wqCx2FmvmFWm8kMYiQfessK8nkGgrixuudWwcfp5b4CESKyxsEyKfimAJv17GaF&#10;tbZXPtB4jK1IEA41KuhidLWUoenIYJhbR5y8i/UGY5K+ldrjNcHNIIssK6XBntNCh46eOmo+j19G&#10;wbPMTT54d3G0374vdDWed29SqbvbabsEEWmK/+G/9qtWUGSLh6J8LKscfj+lPyD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ETBK/KAAAA4wAAAA8AAAAAAAAAAAAAAAAAmAIA&#10;AGRycy9kb3ducmV2LnhtbFBLBQYAAAAABAAEAPUAAACPAwAAAAA=&#10;" path="m10,2c5,,,3,,8,,233,,233,,233v,2,1,4,3,5c92,285,92,285,92,285,92,46,92,46,92,46l10,2xe" fillcolor="#9f9f9f" stroked="f">
                      <v:path arrowok="t" o:extrusionok="f"/>
                    </v:shape>
                  </v:group>
                  <v:shape id="Google Shape;1026;p35" o:spid="_x0000_s2888" type="#_x0000_t202" style="position:absolute;left:52967;top:12048;width:14741;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5UMsA&#10;AADjAAAADwAAAGRycy9kb3ducmV2LnhtbESPQUvDQBSE70L/w/IK3uxug8Q27baUoiAIYhoPHl+z&#10;r8nS7NuYXdv4711B8DjMzDfMeju6TlxoCNazhvlMgSCuvbHcaHivnu4WIEJENth5Jg3fFGC7mdys&#10;sTD+yiVdDrERCcKhQA1tjH0hZahbchhmvidO3skPDmOSQyPNgNcEd53MlMqlQ8tpocWe9i3V58OX&#10;07D74PLRfr4e38pTaatqqfglP2t9Ox13KxCRxvgf/ms/Gw2ZerjP8mW+yOD3U/oDcvM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QxDlQywAAAOMAAAAPAAAAAAAAAAAAAAAAAJgC&#10;AABkcnMvZG93bnJldi54bWxQSwUGAAAAAAQABAD1AAAAkAMAAAAA&#10;" filled="f" stroked="f">
                    <v:textbox inset="0,0,0,0">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04</w:t>
                          </w:r>
                        </w:p>
                      </w:txbxContent>
                    </v:textbox>
                  </v:shape>
                  <v:shape id="TextBox 52" o:spid="_x0000_s2889" type="#_x0000_t202" style="position:absolute;left:66134;top:9898;width:19606;height:11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BHucoA&#10;AADjAAAADwAAAGRycy9kb3ducmV2LnhtbESPQWvCQBSE74X+h+UVequ7TW2q0VVKi+BJUavg7ZF9&#10;JqHZtyG7NfHfu0LB4zAz3zDTeW9rcabWV441vA4UCOLcmYoLDT+7xcsIhA/IBmvHpOFCHuazx4cp&#10;ZsZ1vKHzNhQiQthnqKEMocmk9HlJFv3ANcTRO7nWYoiyLaRpsYtwW8tEqVRarDgulNjQV0n57/bP&#10;ativTsfDUK2Lb/vedK5Xku1Yav381H9OQATqwz38314aDYn6GCbpOB29we1T/ANyd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uAR7nKAAAA4wAAAA8AAAAAAAAAAAAAAAAAmAIA&#10;AGRycy9kb3ducmV2LnhtbFBLBQYAAAAABAAEAPUAAACPAwAAAAA=&#10;" filled="f" stroked="f">
                    <v:textbo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اختيار الأدوات والتقنيات المناسبة</w:t>
                          </w:r>
                        </w:p>
                      </w:txbxContent>
                    </v:textbox>
                  </v:shape>
                </v:group>
                <v:group id="Group 2074269684" o:spid="_x0000_s2890" style="position:absolute;left:43850;top:9899;width:41889;height:22145" coordorigin="43850,9899" coordsize="41889,22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hHobn&#10;zAAAAOMAAAAPAAAAAAAAAAAAAAAAAKoCAABkcnMvZG93bnJldi54bWxQSwUGAAAAAAQABAD6AAAA&#10;owMAAAAA&#10;">
                  <v:group id="Группа 3" o:spid="_x0000_s2891" style="position:absolute;left:43850;top:9899;width:19870;height:19682" coordorigin="43850,9899" coordsize="21764,21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OUiN8&#10;zAAAAOMAAAAPAAAAAAAAAAAAAAAAAKoCAABkcnMvZG93bnJldi54bWxQSwUGAAAAAAQABAD6AAAA&#10;owMAAAAA&#10;">
                    <v:shape id="Google Shape;1006;p35" o:spid="_x0000_s2892" style="position:absolute;left:43850;top:9899;width:21764;height:21558;visibility:visible;mso-wrap-style:square;v-text-anchor:top" coordsize="510,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wGussA&#10;AADjAAAADwAAAGRycy9kb3ducmV2LnhtbESPQWvCQBSE70L/w/IKvemmoaQxdZVaKJZWEKPi9ZF9&#10;JqHZtyG76vbfdwsFj8PMfMPMFsF04kKDay0reJwkIIgrq1uuFex37+MchPPIGjvLpOCHHCzmd6MZ&#10;FtpeeUuX0tciQtgVqKDxvi+kdFVDBt3E9sTRO9nBoI9yqKUe8BrhppNpkmTSYMtxocGe3hqqvsuz&#10;UbD8NOewksvD19GGdT49lRtatUo93IfXFxCegr+F/9sfWkGaPD+l2TTLM/j7FP+AnP8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L3Aa6ywAAAOMAAAAPAAAAAAAAAAAAAAAAAJgC&#10;AABkcnMvZG93bnJldi54bWxQSwUGAAAAAAQABAD1AAAAkAMAAAAA&#10;" path="m,233c,8,,8,,8,,3,5,,10,2,506,266,506,266,506,266v2,1,4,3,4,6c510,497,510,497,510,497v,5,-6,8,-10,6c3,238,3,238,3,238,1,237,,235,,233xe" filled="f" stroked="f">
                      <v:path arrowok="t" o:extrusionok="f"/>
                    </v:shape>
                    <v:shape id="Google Shape;1014;p35" o:spid="_x0000_s2893" style="position:absolute;left:43850;top:9899;width:3937;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xgGM0A&#10;AADjAAAADwAAAGRycy9kb3ducmV2LnhtbESPQWvCQBSE7wX/w/KE3urGoNGmriKiUg8empbS3h7Z&#10;1ySYfRt2t5r213cFocdhZr5hFqvetOJMzjeWFYxHCQji0uqGKwVvr7uHOQgfkDW2lknBD3lYLQd3&#10;C8y1vfALnYtQiQhhn6OCOoQul9KXNRn0I9sRR+/LOoMhSldJ7fAS4aaVaZJk0mDDcaHGjjY1lafi&#10;2yhwfl1sDie3m3xsi8/f/fsxnTZHpe6H/foJRKA+/Idv7WetIE1mkzR7zOYzuH6Kf0Au/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De8YBjNAAAA4wAAAA8AAAAAAAAAAAAAAAAA&#10;mAIAAGRycy9kb3ducmV2LnhtbFBLBQYAAAAABAAEAPUAAACSAwAAAAA=&#10;" path="m,8c,233,,233,,233v,2,1,4,3,5c92,285,92,285,92,285,92,46,92,46,92,46,10,2,10,2,10,2,5,,,3,,8xe" fillcolor="#f8b100" stroked="f">
                      <v:path arrowok="t" o:extrusionok="f"/>
                    </v:shape>
                  </v:group>
                  <v:shape id="Google Shape;1027;p35" o:spid="_x0000_s2894" type="#_x0000_t202" style="position:absolute;left:51310;top:21091;width:14205;height:10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wOusgA&#10;AADjAAAADwAAAGRycy9kb3ducmV2LnhtbERPz2vCMBS+D/wfwhvsNpMV6bQaRWTCYDBWu8OOz+bZ&#10;BpuXrsm0+++Xw8Djx/d7tRldJy40BOtZw9NUgSCuvbHcaPis9o9zECEiG+w8k4ZfCrBZT+5WWBh/&#10;5ZIuh9iIFMKhQA1tjH0hZahbchimvidO3MkPDmOCQyPNgNcU7jqZKZVLh5ZTQ4s97Vqqz4cfp2H7&#10;xeWL/X4/fpSn0lbVQvFbftb64X7cLkFEGuNN/O9+NRoy9TzL8kU+T6PTp/QH5P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LA66yAAAAOMAAAAPAAAAAAAAAAAAAAAAAJgCAABk&#10;cnMvZG93bnJldi54bWxQSwUGAAAAAAQABAD1AAAAjQMAAAAA&#10;" filled="f" stroked="f">
                    <v:textbox inset="0,0,0,0">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03</w:t>
                          </w:r>
                        </w:p>
                      </w:txbxContent>
                    </v:textbox>
                  </v:shape>
                  <v:shape id="TextBox 58" o:spid="_x0000_s2895" type="#_x0000_t202" style="position:absolute;left:65300;top:22150;width:20439;height:9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wU8oA&#10;AADjAAAADwAAAGRycy9kb3ducmV2LnhtbESPQWvCQBSE74L/YXmF3nS3wUaTuooohZ4qalvo7ZF9&#10;JqHZtyG7Nem/7wqCx2FmvmGW68E24kKdrx1reJoqEMSFMzWXGj5Or5MFCB+QDTaOScMfeVivxqMl&#10;5sb1fKDLMZQiQtjnqKEKoc2l9EVFFv3UtcTRO7vOYoiyK6XpsI9w28hEqVRarDkuVNjStqLi5/hr&#10;NXy+n7+/Zmpf7uxz27tBSbaZ1PrxYdi8gAg0hHv41n4zGhI1nyVpli4yuH6Kf0Cu/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pocFPKAAAA4wAAAA8AAAAAAAAAAAAAAAAAmAIA&#10;AGRycy9kb3ducmV2LnhtbFBLBQYAAAAABAAEAPUAAACPAwAAAAA=&#10;" filled="f" stroked="f">
                    <v:textbo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تطوير إطار الحوكمة الرقمية</w:t>
                          </w:r>
                        </w:p>
                      </w:txbxContent>
                    </v:textbox>
                  </v:shape>
                </v:group>
                <v:group id="Group 2074269690" o:spid="_x0000_s2896" style="position:absolute;left:43850;top:19798;width:39993;height:20620" coordorigin="43850,19798" coordsize="39992,20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v8FjnL&#10;AAAA4wAAAA8AAAAAAAAAAAAAAAAAqgIAAGRycy9kb3ducmV2LnhtbFBLBQYAAAAABAAEAPoAAACi&#10;AwAAAAA=&#10;">
                  <v:group id="Группа 6" o:spid="_x0000_s2897" style="position:absolute;left:43850;top:19798;width:17812;height:18595" coordorigin="43850,19798" coordsize="19510,20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9LCz&#10;os0AAADjAAAADwAAAAAAAAAAAAAAAACqAgAAZHJzL2Rvd25yZXYueG1sUEsFBgAAAAAEAAQA+gAA&#10;AKQDAAAAAA==&#10;">
                    <v:shape id="Google Shape;1005;p35" o:spid="_x0000_s2898" style="position:absolute;left:43850;top:19798;width:19510;height:20367;visibility:visible;mso-wrap-style:square;v-text-anchor:top" coordsize="457,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Bv6swA&#10;AADjAAAADwAAAGRycy9kb3ducmV2LnhtbESPQUvDQBSE70L/w/IEL2I3DRJt2m1JLYIn0VZKj6/Z&#10;ZxKafRt31yT9964geBxm5htmuR5NK3pyvrGsYDZNQBCXVjdcKfjYP989gvABWWNrmRRcyMN6Nbla&#10;Yq7twO/U70IlIoR9jgrqELpcSl/WZNBPbUccvU/rDIYoXSW1wyHCTSvTJMmkwYbjQo0dPdVUnnff&#10;RkF/u9lujnt0b8Pr+cLbpvg6HQqlbq7HYgEi0Bj+w3/tF60gTR7u02yezVP4/RT/gFz9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CBv6swAAADjAAAADwAAAAAAAAAAAAAAAACY&#10;AgAAZHJzL2Rvd25yZXYueG1sUEsFBgAAAAAEAAQA9QAAAJEDAAAAAA==&#10;" path="m457,244v,225,,225,,225c457,474,452,477,448,475,3,238,3,238,3,238,1,237,,235,,233,,8,,8,,8,,3,5,,10,2,454,238,454,238,454,238v2,1,3,4,3,6xe" filled="f" stroked="f">
                      <v:path arrowok="t" o:extrusionok="f"/>
                    </v:shape>
                    <v:shape id="Google Shape;1013;p35" o:spid="_x0000_s2899" style="position:absolute;left:43850;top:19798;width:3937;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v9x8wA&#10;AADjAAAADwAAAGRycy9kb3ducmV2LnhtbESPQUsDMRSE74L/ITzBm01cZbXbpkULxfZQ0K1ij4/N&#10;c7O4eVk2abv66xuh4HGYmW+Y6XxwrThQHxrPGm5HCgRx5U3DtYb37fLmEUSIyAZbz6ThhwLMZ5cX&#10;UyyMP/IbHcpYiwThUKAGG2NXSBkqSw7DyHfEyfvyvcOYZF9L0+MxwV0rM6Vy6bDhtGCxo4Wl6rvc&#10;Ow37T7uk6teun9XL626Fi035sd1ofX01PE1ARBrif/jcXhkNmXq4z/JxPr6Dv0/pD8jZC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bv9x8wAAADjAAAADwAAAAAAAAAAAAAAAACY&#10;AgAAZHJzL2Rvd25yZXYueG1sUEsFBgAAAAAEAAQA9QAAAJEDAAAAAA==&#10;" path="m,8c,233,,233,,233v,2,1,4,3,5c92,285,92,285,92,285,92,46,92,46,92,46,10,2,10,2,10,2,5,,,3,,8xe" fillcolor="#3d8e92" stroked="f">
                      <v:path arrowok="t" o:extrusionok="f"/>
                    </v:shape>
                  </v:group>
                  <v:shape id="Google Shape;1029;p35" o:spid="_x0000_s2900" type="#_x0000_t202" style="position:absolute;left:49618;top:29944;width:14562;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iSYssA&#10;AADjAAAADwAAAGRycy9kb3ducmV2LnhtbESPQUvDQBSE70L/w/KE3uyuoUQTuy2lWBAEMY0Hj8/s&#10;a7I0+zZm1zb+e1cQPA4z8w2z2kyuF2cag/Ws4XahQBA33lhuNbzV+5t7ECEiG+w9k4ZvCrBZz65W&#10;WBp/4YrOh9iKBOFQooYuxqGUMjQdOQwLPxAn7+hHhzHJsZVmxEuCu15mSuXSoeW00OFAu46a0+HL&#10;adi+c/VoP18+XqtjZeu6UPycn7SeX0/bBxCRpvgf/ms/GQ2ZultmeZEXS/j9lP6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1uJJiywAAAOMAAAAPAAAAAAAAAAAAAAAAAJgC&#10;AABkcnMvZG93bnJldi54bWxQSwUGAAAAAAQABAD1AAAAkAMAAAAA&#10;" filled="f" stroked="f">
                    <v:textbox inset="0,0,0,0">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02</w:t>
                          </w:r>
                        </w:p>
                      </w:txbxContent>
                    </v:textbox>
                  </v:shape>
                  <v:shape id="TextBox 64" o:spid="_x0000_s2901" type="#_x0000_t202" style="position:absolute;left:61946;top:33575;width:21897;height:6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si8oA&#10;AADjAAAADwAAAGRycy9kb3ducmV2LnhtbESPQWvCQBSE7wX/w/IEb3W3QWOTukqpCJ4salvo7ZF9&#10;JqHZtyG7mvjv3UKhx2FmvmGW68E24kqdrx1reJoqEMSFMzWXGj5O28dnED4gG2wck4YbeVivRg9L&#10;zI3r+UDXYyhFhLDPUUMVQptL6YuKLPqpa4mjd3adxRBlV0rTYR/htpGJUqm0WHNcqLClt4qKn+PF&#10;avjcn7+/Zuq93Nh527tBSbaZ1HoyHl5fQAQawn/4r70zGhK1mCVplmZz+P0U/4Bc3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787IvKAAAA4wAAAA8AAAAAAAAAAAAAAAAAmAIA&#10;AGRycy9kb3ducmV2LnhtbFBLBQYAAAAABAAEAPUAAACPAwAAAAA=&#10;" filled="f" stroked="f">
                    <v:textbo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تقييم الوضع الحالي</w:t>
                          </w:r>
                        </w:p>
                      </w:txbxContent>
                    </v:textbox>
                  </v:shape>
                </v:group>
                <v:group id="Group 2074269696" o:spid="_x0000_s2902" style="position:absolute;left:43850;top:29697;width:35692;height:21816" coordorigin="43850,29697" coordsize="35692,2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7WSvWyQAA&#10;AOMAAAAPAAAAAAAAAAAAAAAAAKoCAABkcnMvZG93bnJldi54bWxQSwUGAAAAAAQABAD6AAAAoAMA&#10;AAAA&#10;">
                  <v:group id="Группа 7" o:spid="_x0000_s2903" style="position:absolute;left:43850;top:29697;width:15783;height:17508" coordorigin="43850,29697" coordsize="17287,19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FY5N&#10;zAAAAOMAAAAPAAAAAAAAAAAAAAAAAKoCAABkcnMvZG93bnJldi54bWxQSwUGAAAAAAQABAD6AAAA&#10;owMAAAAA&#10;">
                    <v:shape id="Google Shape;1004;p35" o:spid="_x0000_s2904" style="position:absolute;left:43850;top:29697;width:17288;height:19177;visibility:visible;mso-wrap-style:square;v-text-anchor:top" coordsize="405,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jR5cwA&#10;AADjAAAADwAAAGRycy9kb3ducmV2LnhtbESPTUvDQBCG74L/YZmCN7tpkGjTbosKgh9Q6cehxyE7&#10;zYZmZ9Ps2kZ/vXMQPA7vvM/MM18OvlVn6mMT2MBknIEiroJtuDaw277cPoCKCdliG5gMfFOE5eL6&#10;ao6lDRde03mTaiUQjiUacCl1pdaxcuQxjkNHLNkh9B6TjH2tbY8XgftW51lWaI8NywWHHT07qo6b&#10;Ly+U1Ufx+ZNOxyacnvz+zbrJ/t0ZczMaHmegEg3pf/mv/WoN5Nn9XV5Mi6k8LU7iA3rxC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sjR5cwAAADjAAAADwAAAAAAAAAAAAAAAACY&#10;AgAAZHJzL2Rvd25yZXYueG1sUEsFBgAAAAAEAAQA9QAAAJEDAAAAAA==&#10;" path="m405,216v,225,,225,,225c405,446,400,449,396,447,3,238,3,238,3,238,1,237,,235,,233,,8,,8,,8,,3,5,,10,2,402,211,402,211,402,211v2,1,3,3,3,5xe" fillcolor="#3d8e92" stroked="f">
                      <v:path arrowok="t" o:extrusionok="f"/>
                    </v:shape>
                    <v:shape id="Google Shape;1012;p35" o:spid="_x0000_s2905" style="position:absolute;left:43850;top:29697;width:3937;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LoMsA&#10;AADjAAAADwAAAGRycy9kb3ducmV2LnhtbESPX0vDQBDE3wW/w7GCL2IvxhK92GsRQeiTpX9AH5fc&#10;msTm9tLc2sZv3xMEH4eZ+Q0zW4y+U0caYhvYwt0kA0VcBddybWG3fb19BBUF2WEXmCz8UITF/PJi&#10;hqULJ17TcSO1ShCOJVpoRPpS61g15DFOQk+cvM8weJQkh1q7AU8J7judZ1mhPbacFhrs6aWhar/5&#10;9hbMeJjm94ePm+r9Tb6WsncrvTbWXl+Nz0+ghEb5D/+1l85Cnj1M88IUxsDvp/QH9PwM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5zEugywAAAOMAAAAPAAAAAAAAAAAAAAAAAJgC&#10;AABkcnMvZG93bnJldi54bWxQSwUGAAAAAAQABAD1AAAAkAMAAAAA&#10;" path="m,8c,233,,233,,233v,2,1,4,3,5c92,285,92,285,92,285,92,46,92,46,92,46,10,2,10,2,10,2,5,,,3,,8xe" fillcolor="#245456" stroked="f">
                      <v:path arrowok="t" o:extrusionok="f"/>
                    </v:shape>
                  </v:group>
                  <v:shape id="Google Shape;1031;p35" o:spid="_x0000_s2906" type="#_x0000_t202" style="position:absolute;left:47748;top:38943;width:14273;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gOe8oA&#10;AADjAAAADwAAAGRycy9kb3ducmV2LnhtbESPXWvCMBSG7wf7D+EMdjcTy6hajSKywWAwVuvFLs+a&#10;YxtsTmqTaffvl4uBly/vF89qM7pOXGgI1rOG6USBIK69sdxoOFSvT3MQISIb7DyThl8KsFnf362w&#10;MP7KJV32sRFphEOBGtoY+0LKULfkMEx8T5y8ox8cxiSHRpoBr2ncdTJTKpcOLaeHFnvatVSf9j9O&#10;w/aLyxd7/vj+LI+lraqF4vf8pPXjw7hdgog0xlv4v/1mNGRq9pzli5lKFIkp8YBc/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RoDnvKAAAA4wAAAA8AAAAAAAAAAAAAAAAAmAIA&#10;AGRycy9kb3ducmV2LnhtbFBLBQYAAAAABAAEAPUAAACPAwAAAAA=&#10;" filled="f" stroked="f">
                    <v:textbox inset="0,0,0,0">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01</w:t>
                          </w:r>
                        </w:p>
                      </w:txbxContent>
                    </v:textbox>
                  </v:shape>
                  <v:shape id="TextBox 70" o:spid="_x0000_s2907" type="#_x0000_t202" style="position:absolute;left:57645;top:42027;width:21897;height:9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xwksoA&#10;AADjAAAADwAAAGRycy9kb3ducmV2LnhtbESPS2vDMBCE74X+B7GF3hopJo/GsRxCSiGnljxa6G2x&#10;NraJtTKWGjv/PioUchxm5hsmWw22ERfqfO1Yw3ikQBAXztRcajge3l9eQfiAbLBxTBqu5GGVPz5k&#10;mBrX844u+1CKCGGfooYqhDaV0hcVWfQj1xJH7+Q6iyHKrpSmwz7CbSMTpWbSYs1xocKWNhUV5/2v&#10;1fD1cfr5nqjP8s1O294NSrJdSK2fn4b1EkSgIdzD/+2t0ZCo+SSZLeZqDH+f4h+Q+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8scJLKAAAA4wAAAA8AAAAAAAAAAAAAAAAAmAIA&#10;AGRycy9kb3ducmV2LnhtbFBLBQYAAAAABAAEAPUAAACPAwAAAAA=&#10;" filled="f" stroked="f">
                    <v:textbo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تحديد الأهداف الاستراتيجية</w:t>
                          </w:r>
                        </w:p>
                      </w:txbxContent>
                    </v:textbox>
                  </v:shape>
                </v:group>
                <v:group id="Group 2074269702" o:spid="_x0000_s2908" style="position:absolute;left:7956;top:29697;width:35387;height:21816" coordorigin="7956,29697" coordsize="35386,2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mom3&#10;z80AAADjAAAADwAAAAAAAAAAAAAAAACqAgAAZHJzL2Rvd25yZXYueG1sUEsFBgAAAAAEAAQA+gAA&#10;AKQDAAAAAA==&#10;">
                  <v:group id="Группа 8" o:spid="_x0000_s2909" style="position:absolute;left:27574;top:29697;width:15769;height:17508" coordorigin="27574,29697" coordsize="17272,19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1xRJU&#10;zAAAAOMAAAAPAAAAAAAAAAAAAAAAAKoCAABkcnMvZG93bnJldi54bWxQSwUGAAAAAAQABAD6AAAA&#10;owMAAAAA&#10;">
                    <v:shape id="Google Shape;1000;p35" o:spid="_x0000_s2910" style="position:absolute;left:27574;top:29697;width:17272;height:19177;visibility:visible;mso-wrap-style:square;v-text-anchor:top" coordsize="405,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9O5csA&#10;AADjAAAADwAAAGRycy9kb3ducmV2LnhtbESPUUvDMBSF34X9h3AFX8QldqPd6rIhojB8c+4H3DV3&#10;bWlzkzVxq/v1RhB8PJxzvsNZbUbbizMNoXWs4XGqQBBXzrRca9h/vj0sQISIbLB3TBq+KcBmPblZ&#10;YWnchT/ovIu1SBAOJWpoYvSllKFqyGKYOk+cvKMbLMYkh1qaAS8JbnuZKZVLiy2nhQY9vTRUdbsv&#10;q6H1e+u3710eivvTtXt1BzM7HrS+ux2fn0BEGuN/+K+9NRoyVcyzfFmoOfx+Sn9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DX07lywAAAOMAAAAPAAAAAAAAAAAAAAAAAJgC&#10;AABkcnMvZG93bnJldi54bWxQSwUGAAAAAAQABAD1AAAAkAMAAAAA&#10;" path="m,216c,441,,441,,441v,5,5,8,9,6c402,238,402,238,402,238v2,-1,3,-3,3,-5c405,8,405,8,405,8v,-5,-5,-8,-9,-6c3,211,3,211,3,211v-2,1,-3,3,-3,5xe" fillcolor="#d1d1d1" stroked="f">
                      <v:path arrowok="t" o:extrusionok="f"/>
                    </v:shape>
                    <v:shape id="Google Shape;1008;p35" o:spid="_x0000_s2911" style="position:absolute;left:40925;top:29697;width:3921;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z2KskA&#10;AADjAAAADwAAAGRycy9kb3ducmV2LnhtbESPQUvDQBSE7wX/w/KE3tpdo6Yauy1aEHsrVsXrI/ua&#10;RLNvQ/a1jf++WxB6HGbmG2a+HHyrDtTHJrCFm6kBRVwG13Bl4fPjdfIAKgqywzYwWfijCMvF1WiO&#10;hQtHfqfDViqVIBwLtFCLdIXWsazJY5yGjjh5u9B7lCT7SrsejwnuW50Zk2uPDaeFGjta1VT+bvfe&#10;wssah9WXl7fw/dPdVrucN07Y2vH18PwESmiQS/i/vXYWMjO7y/LHmbmH86f0B/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Gz2KskAAADjAAAADwAAAAAAAAAAAAAAAACYAgAA&#10;ZHJzL2Rvd25yZXYueG1sUEsFBgAAAAAEAAQA9QAAAI4DAAAAAA==&#10;" path="m89,238v2,-1,3,-3,3,-5c92,8,92,8,92,8,92,3,87,,83,2,,46,,46,,46,,285,,285,,285l89,238xe" filled="f" stroked="f">
                      <v:path arrowok="t" o:extrusionok="f"/>
                    </v:shape>
                  </v:group>
                  <v:shape id="Google Shape;1030;p35" o:spid="_x0000_s2912" type="#_x0000_t202" style="position:absolute;left:24635;top:38392;width:14205;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zlMsA&#10;AADjAAAADwAAAGRycy9kb3ducmV2LnhtbESPQUvDQBSE70L/w/IK3uxug6Q27baUoiAIYhoPHl+z&#10;r8nS7NuYXdv4711B8DjMzDfMeju6TlxoCNazhvlMgSCuvbHcaHivnu4eQISIbLDzTBq+KcB2M7lZ&#10;Y2H8lUu6HGIjEoRDgRraGPtCylC35DDMfE+cvJMfHMYkh0aaAa8J7jqZKZVLh5bTQos97Vuqz4cv&#10;p2H3weWj/Xw9vpWn0lbVUvFLftb6djruViAijfE//Nd+NhoytbjP8uVC5fD7Kf0Bufk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0zTOUywAAAOMAAAAPAAAAAAAAAAAAAAAAAJgC&#10;AABkcnMvZG93bnJldi54bWxQSwUGAAAAAAQABAD1AAAAkAMAAAAA&#10;" filled="f" stroked="f">
                    <v:textbox inset="0,0,0,0">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05</w:t>
                          </w:r>
                        </w:p>
                      </w:txbxContent>
                    </v:textbox>
                  </v:shape>
                  <v:shape id="TextBox 76" o:spid="_x0000_s2913" type="#_x0000_t202" style="position:absolute;left:7956;top:42027;width:21897;height:9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NfckA&#10;AADjAAAADwAAAGRycy9kb3ducmV2LnhtbESPQWvCQBSE7wX/w/IEb3XXYI1GVymVQk8ttSp4e2Sf&#10;STD7NmS3Jv57t1DwOMzMN8xq09taXKn1lWMNk7ECQZw7U3GhYf/z/jwH4QOywdoxabiRh8168LTC&#10;zLiOv+m6C4WIEPYZaihDaDIpfV6SRT92DXH0zq61GKJsC2la7CLc1jJRaiYtVhwXSmzoraT8svu1&#10;Gg6f59Nxqr6KrX1pOtcryXYhtR4N+9cliEB9eIT/2x9GQ6LSaTJbpCqFv0/xD8j1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lNfckAAADjAAAADwAAAAAAAAAAAAAAAACYAgAA&#10;ZHJzL2Rvd25yZXYueG1sUEsFBgAAAAAEAAQA9QAAAI4DAAAAAA==&#10;" filled="f" stroked="f">
                    <v:textbo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التدريب وبناء القدرات</w:t>
                          </w:r>
                        </w:p>
                      </w:txbxContent>
                    </v:textbox>
                  </v:shape>
                </v:group>
                <v:group id="Group 2074269708" o:spid="_x0000_s2914" style="position:absolute;left:5677;top:19798;width:37666;height:20602" coordorigin="5677,19798" coordsize="37666,20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7YYAlyQAA&#10;AOMAAAAPAAAAAAAAAAAAAAAAAKoCAABkcnMvZG93bnJldi54bWxQSwUGAAAAAAQABAD6AAAAoAMA&#10;AAAA&#10;">
                  <v:group id="Группа 5" o:spid="_x0000_s2915" style="position:absolute;left:25545;top:19798;width:17798;height:18595" coordorigin="25545,19798" coordsize="19494,20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LSW+&#10;zAAAAOMAAAAPAAAAAAAAAAAAAAAAAKoCAABkcnMvZG93bnJldi54bWxQSwUGAAAAAAQABAD6AAAA&#10;owMAAAAA&#10;">
                    <v:shape id="Google Shape;1001;p35" o:spid="_x0000_s2916" style="position:absolute;left:25545;top:19798;width:19494;height:20367;visibility:visible;mso-wrap-style:square;v-text-anchor:top" coordsize="457,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S5sgA&#10;AADjAAAADwAAAGRycy9kb3ducmV2LnhtbESPy2oCMRSG94W+QziCu5o4FC+jUUrLgCCUji24PUzO&#10;XHByMiSpjm9vFoUuf/4b33Y/2l5cyYfOsYb5TIEgrpzpuNHw8128rECEiGywd0wa7hRgv3t+2mJu&#10;3I1Lup5iI9IIhxw1tDEOuZShaslimLmBOHm18xZjkr6RxuMtjdteZkotpMWO00OLA723VF1Ov1bD&#10;sayL6Id1Eeqvj1IpxZ93c9Z6OhnfNiAijfE//Nc+GA2ZWr5mi/VynigSU+IBu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kFLmyAAAAOMAAAAPAAAAAAAAAAAAAAAAAJgCAABk&#10;cnMvZG93bnJldi54bWxQSwUGAAAAAAQABAD1AAAAjQMAAAAA&#10;" path="m,244c,469,,469,,469v,5,5,8,9,6c454,238,454,238,454,238v2,-1,3,-3,3,-5c457,8,457,8,457,8v,-5,-5,-8,-9,-6c3,238,3,238,3,238v-2,1,-3,4,-3,6xe" fillcolor="#ffc000" stroked="f">
                      <v:path arrowok="t" o:extrusionok="f"/>
                    </v:shape>
                    <v:shape id="Google Shape;1009;p35" o:spid="_x0000_s2917" style="position:absolute;left:41118;top:19798;width:3921;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Z558oA&#10;AADjAAAADwAAAGRycy9kb3ducmV2LnhtbESP0WrCQBRE3wv+w3IF3+omQWIbXUUE0YdSatoPuGav&#10;STR7N2RXE/++Wyj4OMzMGWa5Hkwj7tS52rKCeBqBIC6srrlU8PO9e30D4TyyxsYyKXiQg/Vq9LLE&#10;TNuej3TPfSkChF2GCirv20xKV1Rk0E1tSxy8s+0M+iC7UuoO+wA3jUyiKJUGaw4LFba0rai45jej&#10;YI+zS+85PX1e++MGHx8HPH9ZpSbjYbMA4Wnwz/B/+6AVJNF8lqTv8ziGv0/hD8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wmeefKAAAA4wAAAA8AAAAAAAAAAAAAAAAAmAIA&#10;AGRycy9kb3ducmV2LnhtbFBLBQYAAAAABAAEAPUAAACPAwAAAAA=&#10;" path="m89,238v2,-1,3,-3,3,-5c92,8,92,8,92,8,92,3,87,,83,2,,46,,46,,46,,285,,285,,285l89,238xe" fillcolor="#f8b100" stroked="f">
                      <v:path arrowok="t" o:extrusionok="f"/>
                    </v:shape>
                  </v:group>
                  <v:shape id="Google Shape;1028;p35" o:spid="_x0000_s2918" type="#_x0000_t202" style="position:absolute;left:22678;top:29814;width:14273;height:10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jSssA&#10;AADjAAAADwAAAGRycy9kb3ducmV2LnhtbESPQUvDQBSE74L/YXmCN7vbUNI2dluKWBAEMU0PHp/Z&#10;12Rp9m3Mrm38964g9DjMzDfMajO6TpxpCNazhulEgSCuvbHcaDhUu4cFiBCRDXaeScMPBdisb29W&#10;WBh/4ZLO+9iIBOFQoIY2xr6QMtQtOQwT3xMn7+gHhzHJoZFmwEuCu05mSuXSoeW00GJPTy3Vp/23&#10;07D94PLZfr19vpfH0lbVUvFrftL6/m7cPoKINMZr+L/9YjRkaj7L8uV8msHfp/QH5P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OL6NKywAAAOMAAAAPAAAAAAAAAAAAAAAAAJgC&#10;AABkcnMvZG93bnJldi54bWxQSwUGAAAAAAQABAD1AAAAkAMAAAAA&#10;" filled="f" stroked="f">
                    <v:textbox inset="0,0,0,0">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06</w:t>
                          </w:r>
                        </w:p>
                      </w:txbxContent>
                    </v:textbox>
                  </v:shape>
                  <v:shape id="TextBox 82" o:spid="_x0000_s2919" type="#_x0000_t202" style="position:absolute;left:5677;top:30914;width:21897;height:9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vdo8oA&#10;AADjAAAADwAAAGRycy9kb3ducmV2LnhtbESPT2vCQBTE7wW/w/IK3uqu8X/qKqWl0JOirYK3R/aZ&#10;BLNvQ3Zr0m/fFQSPw8z8hlmuO1uJKzW+dKxhOFAgiDNnSs41/Hx/vsxB+IBssHJMGv7Iw3rVe1pi&#10;alzLO7ruQy4ihH2KGooQ6lRKnxVk0Q9cTRy9s2sshiibXJoG2wi3lUyUmkqLJceFAmt6Lyi77H+t&#10;hsPmfDqO1Tb/sJO6dZ2SbBdS6/5z9/YKIlAXHuF7+8toSNRsnEwXs+EIbp/iH5Cr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Vr3aPKAAAA4wAAAA8AAAAAAAAAAAAAAAAAmAIA&#10;AGRycy9kb3ducmV2LnhtbFBLBQYAAAAABAAEAPUAAACPAwAAAAA=&#10;" filled="f" stroked="f">
                    <v:textbo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تنفيذ الحوكمة الرقمية</w:t>
                          </w:r>
                        </w:p>
                      </w:txbxContent>
                    </v:textbox>
                  </v:shape>
                </v:group>
                <v:group id="Group 2074269714" o:spid="_x0000_s2920" style="position:absolute;left:1174;top:9899;width:42169;height:23680" coordorigin="1174,9899" coordsize="42168,23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9Rz9&#10;zAAAAOMAAAAPAAAAAAAAAAAAAAAAAKoCAABkcnMvZG93bnJldi54bWxQSwUGAAAAAAQABAD6AAAA&#10;owMAAAAA&#10;">
                  <v:group id="Группа 4" o:spid="_x0000_s2921" style="position:absolute;left:23487;top:9899;width:19856;height:19682" coordorigin="23487,9899" coordsize="21748,21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m5Z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Gs/g/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ublm&#10;zAAAAOMAAAAPAAAAAAAAAAAAAAAAAKoCAABkcnMvZG93bnJldi54bWxQSwUGAAAAAAQABAD6AAAA&#10;owMAAAAA&#10;">
                    <v:shape id="Google Shape;1002;p35" o:spid="_x0000_s2922" style="position:absolute;left:23487;top:9899;width:21748;height:21558;visibility:visible;mso-wrap-style:square;v-text-anchor:top" coordsize="510,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ecoMsA&#10;AADjAAAADwAAAGRycy9kb3ducmV2LnhtbESPQWvCQBSE70L/w/IKvenGUKKmrlILxdIKpVHx+sg+&#10;k9Ds25BddfvvXaHgcZiZb5j5MphWnKl3jWUF41ECgri0uuFKwW77PpyCcB5ZY2uZFPyRg+XiYTDH&#10;XNsL/9C58JWIEHY5Kqi973IpXVmTQTeyHXH0jrY36KPsK6l7vES4aWWaJJk02HBcqLGjt5rK3+Jk&#10;FKw+zSms5Wr/dbBhM50di29aN0o9PYbXFxCegr+H/9sfWkGaTJ7TbDYZZ3D7FP+AXFw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VN5ygywAAAOMAAAAPAAAAAAAAAAAAAAAAAJgC&#10;AABkcnMvZG93bnJldi54bWxQSwUGAAAAAAQABAD1AAAAkAMAAAAA&#10;" path="m510,233c510,8,510,8,510,8v,-5,-5,-8,-9,-6c4,266,4,266,4,266v-2,1,-4,3,-4,6c,497,,497,,497v,5,6,8,10,6c507,238,507,238,507,238v2,-1,3,-3,3,-5xe" filled="f" stroked="f">
                      <v:path arrowok="t" o:extrusionok="f"/>
                    </v:shape>
                    <v:shape id="Google Shape;1010;p35" o:spid="_x0000_s2923" style="position:absolute;left:41314;top:9899;width:3921;height:12176;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O1N8sA&#10;AADjAAAADwAAAGRycy9kb3ducmV2LnhtbESPQUvDQBSE74L/YXmCN7vbUJoauy0qFDwI2mjr9ZF9&#10;ZoPZtzG7Jum/d4WCx2FmvmHW28m1YqA+NJ41zGcKBHHlTcO1hve33c0KRIjIBlvPpOFEAbaby4s1&#10;FsaPvKehjLVIEA4FarAxdoWUobLkMMx8R5y8T987jEn2tTQ9jgnuWpkptZQOG04LFjt6tFR9lT9O&#10;w8q+fu9GWZ5e2vishmPYHz4WD1pfX033dyAiTfE/fG4/GQ2ZyhfZ8jaf5/D3Kf0Bufk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47U3ywAAAOMAAAAPAAAAAAAAAAAAAAAAAJgC&#10;AABkcnMvZG93bnJldi54bWxQSwUGAAAAAAQABAD1AAAAkAMAAAAA&#10;" path="m89,238v2,-1,3,-3,3,-5c92,8,92,8,92,8,92,3,87,,83,2,,46,,46,,46,,285,,285,,285l89,238xe" fillcolor="#50a3a7" stroked="f">
                      <v:path arrowok="t" o:extrusionok="f"/>
                    </v:shape>
                  </v:group>
                  <v:shape id="Google Shape;1025;p35" o:spid="_x0000_s2924" type="#_x0000_t202" style="position:absolute;left:20620;top:20815;width:14384;height:10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eUoMkA&#10;AADjAAAADwAAAGRycy9kb3ducmV2LnhtbERPz2vCMBS+D/Y/hDfYbSaWUWc1iojCYDBWu8OOz+bZ&#10;BpuX2mTa/ffLYbDjx/d7uR5dJ640BOtZw3SiQBDX3lhuNHxW+6cXECEiG+w8k4YfCrBe3d8tsTD+&#10;xiVdD7ERKYRDgRraGPtCylC35DBMfE+cuJMfHMYEh0aaAW8p3HUyUyqXDi2nhhZ72rZUnw/fTsPm&#10;i8udvbwfP8pTaatqrvgtP2v9+DBuFiAijfFf/Od+NRoyNXvO8vlsmkanT+kP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8eUoMkAAADjAAAADwAAAAAAAAAAAAAAAACYAgAA&#10;ZHJzL2Rvd25yZXYueG1sUEsFBgAAAAAEAAQA9QAAAI4DAAAAAA==&#10;" filled="f" stroked="f">
                    <v:textbox inset="0,0,0,0">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07</w:t>
                          </w:r>
                        </w:p>
                      </w:txbxContent>
                    </v:textbox>
                  </v:shape>
                  <v:shape id="TextBox 88" o:spid="_x0000_s2925" type="#_x0000_t202" style="position:absolute;left:1174;top:24093;width:21897;height:9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PqScoA&#10;AADjAAAADwAAAGRycy9kb3ducmV2LnhtbESPT2vCQBTE74LfYXlCb7prsGpSVxGL0FNL/QfeHtln&#10;Epp9G7KrSb99t1DocZiZ3zCrTW9r8aDWV441TCcKBHHuTMWFhtNxP16C8AHZYO2YNHyTh816OFhh&#10;ZlzHn/Q4hEJECPsMNZQhNJmUPi/Jop+4hjh6N9daDFG2hTQtdhFua5koNZcWK44LJTa0Kyn/Otyt&#10;hvP77XqZqY/i1T43neuVZJtKrZ9G/fYFRKA+/If/2m9GQ6IWs2SeLqYp/H6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SD6knKAAAA4wAAAA8AAAAAAAAAAAAAAAAAmAIA&#10;AGRycy9kb3ducmV2LnhtbFBLBQYAAAAABAAEAPUAAACPAwAAAAA=&#10;" filled="f" stroked="f">
                    <v:textbo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المراقبة والتقييم</w:t>
                          </w:r>
                        </w:p>
                      </w:txbxContent>
                    </v:textbox>
                  </v:shape>
                </v:group>
                <v:group id="Group 2074269720" o:spid="_x0000_s2926" style="position:absolute;left:-439;width:43782;height:22630" coordorigin="-439" coordsize="43782,22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6i0EPL&#10;AAAA4wAAAA8AAAAAAAAAAAAAAAAAqgIAAGRycy9kb3ducmV2LnhtbFBLBQYAAAAABAAEAPoAAACi&#10;AwAAAAA=&#10;">
                  <v:group id="Группа 1" o:spid="_x0000_s2927" style="position:absolute;left:21457;width:21886;height:20769" coordorigin="21457" coordsize="23971,22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h7nXY&#10;zAAAAOMAAAAPAAAAAAAAAAAAAAAAAKoCAABkcnMvZG93bnJldi54bWxQSwUGAAAAAAQABAD6AAAA&#10;owMAAAAA&#10;">
                    <v:shape id="Google Shape;1003;p35" o:spid="_x0000_s2928" style="position:absolute;left:21457;width:23972;height:22748;visibility:visible;mso-wrap-style:square;v-text-anchor:top" coordsize="562,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g5c0A&#10;AADjAAAADwAAAGRycy9kb3ducmV2LnhtbESPQWvCQBSE74X+h+UVvNWNi2iNrtIWAnpopVbb6yP7&#10;TGKzb9PsauK/7xYKPQ4z8w2zWPW2FhdqfeVYw2iYgCDOnam40LB/z+4fQPiAbLB2TBqu5GG1vL1Z&#10;YGpcx2902YVCRAj7FDWUITSplD4vyaIfuoY4ekfXWgxRtoU0LXYRbmupkmQiLVYcF0ps6Lmk/Gt3&#10;tho2oTuozUuWbV/X1/Ph++P09Hk8aT246x/nIAL14T/8114bDSqZjtVkNlUKfj/FPyCXP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AH7YOXNAAAA4wAAAA8AAAAAAAAAAAAAAAAA&#10;mAIAAGRycy9kb3ducmV2LnhtbFBLBQYAAAAABAAEAPUAAACSAwAAAAA=&#10;" path="m,300c,525,,525,,525v,4,5,8,10,5c559,238,559,238,559,238v2,-1,3,-3,3,-5c562,8,562,8,562,8v,-5,-5,-8,-9,-6c4,294,4,294,4,294v-2,1,-4,3,-4,6xe" fillcolor="#3d8e92" stroked="f">
                      <v:path arrowok="t" o:extrusionok="f"/>
                    </v:shape>
                    <v:shape id="Google Shape;1011;p35" o:spid="_x0000_s2929" style="position:absolute;left:41508;width:3921;height:12160;visibility:visible;mso-wrap-style:square;v-text-anchor:top" coordsize="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q6MMwA&#10;AADjAAAADwAAAGRycy9kb3ducmV2LnhtbESPX0vDQBDE34V+h2MFX8Reei2tib0WEYQ+Kf0D+rjk&#10;1iQ2t5fm1jZ+e08QfBxm5jfMcj34Vp2pj01gC5NxBoq4DK7hysJh/3x3DyoKssM2MFn4pgjr1ehq&#10;iYULF97SeSeVShCOBVqoRbpC61jW5DGOQ0ecvI/Qe5Qk+0q7Hi8J7lttsmyuPTacFmrs6Kmm8rj7&#10;8hby4TQz09P7bfn2Ip8bObpXvc2tvbkeHh9ACQ3yH/5rb5wFky1mZp4vzBR+P6U/oF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Xq6MMwAAADjAAAADwAAAAAAAAAAAAAAAACY&#10;AgAAZHJzL2Rvd25yZXYueG1sUEsFBgAAAAAEAAQA9QAAAJEDAAAAAA==&#10;" path="m83,2c,46,,46,,46,,285,,285,,285,89,238,89,238,89,238v2,-1,3,-3,3,-5c92,8,92,8,92,8,92,3,87,,83,2xe" fillcolor="#245456" stroked="f">
                      <v:path arrowok="t" o:extrusionok="f"/>
                    </v:shape>
                  </v:group>
                  <v:shape id="Google Shape;1024;p35" o:spid="_x0000_s2930" type="#_x0000_t202" style="position:absolute;left:18591;top:12237;width:12779;height:10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ZUGMsA&#10;AADjAAAADwAAAGRycy9kb3ducmV2LnhtbESPQUvDQBSE74L/YXmCN7trKKmN3ZZSFAoFMY0Hj8/s&#10;a7I0+zbNrm38964g9DjMzDfMYjW6TpxpCNazhseJAkFce2O50fBRvT48gQgR2WDnmTT8UIDV8vZm&#10;gYXxFy7pvI+NSBAOBWpoY+wLKUPdksMw8T1x8g5+cBiTHBppBrwkuOtkplQuHVpOCy32tGmpPu6/&#10;nYb1J5cv9vT29V4eSltVc8W7/Kj1/d24fgYRaYzX8H97azRkajbN8vksm8Lfp/QH5PI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g5lQYywAAAOMAAAAPAAAAAAAAAAAAAAAAAJgC&#10;AABkcnMvZG93bnJldi54bWxQSwUGAAAAAAQABAD1AAAAkAMAAAAA&#10;" filled="f" stroked="f">
                    <v:textbox inset="0,0,0,0">
                      <w:txbxContent>
                        <w:p w:rsidR="00FD5841" w:rsidRPr="000E75DA" w:rsidRDefault="00FD5841" w:rsidP="000E75DA">
                          <w:pPr>
                            <w:bidi w:val="0"/>
                            <w:jc w:val="center"/>
                            <w:rPr>
                              <w:rFonts w:ascii="Montserrat" w:eastAsia="Montserrat" w:hAnsi="Montserrat" w:cs="Montserrat"/>
                              <w:color w:val="FFFFFF"/>
                              <w:kern w:val="24"/>
                              <w:sz w:val="40"/>
                              <w:szCs w:val="40"/>
                            </w:rPr>
                          </w:pPr>
                          <w:r w:rsidRPr="000E75DA">
                            <w:rPr>
                              <w:rFonts w:ascii="Montserrat" w:eastAsia="Montserrat" w:hAnsi="Montserrat" w:cs="Montserrat"/>
                              <w:color w:val="FFFFFF"/>
                              <w:kern w:val="24"/>
                              <w:sz w:val="40"/>
                              <w:szCs w:val="40"/>
                            </w:rPr>
                            <w:t>08</w:t>
                          </w:r>
                        </w:p>
                      </w:txbxContent>
                    </v:textbox>
                  </v:shape>
                  <v:shape id="TextBox 94" o:spid="_x0000_s2931" type="#_x0000_t202" style="position:absolute;left:-439;top:13818;width:21896;height:8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Iq8csA&#10;AADjAAAADwAAAGRycy9kb3ducmV2LnhtbESPT2vCQBTE7wW/w/IEb3XX4J8asxFpKfRkqdpCb4/s&#10;Mwlm34bsatJv3xUKPQ4z8xsm2w62ETfqfO1Yw2yqQBAXztRcajgdXx+fQPiAbLBxTBp+yMM2Hz1k&#10;mBrX8wfdDqEUEcI+RQ1VCG0qpS8qsuinriWO3tl1FkOUXSlNh32E20YmSi2lxZrjQoUtPVdUXA5X&#10;q+Fzf/7+mqv38sUu2t4NSrJdS60n42G3ARFoCP/hv/ab0ZCo1TxZrlfJAu6f4h+Q+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roirxywAAAOMAAAAPAAAAAAAAAAAAAAAAAJgC&#10;AABkcnMvZG93bnJldi54bWxQSwUGAAAAAAQABAD1AAAAkAMAAAAA&#10;" filled="f" stroked="f">
                    <v:textbox>
                      <w:txbxContent>
                        <w:p w:rsidR="00FD5841" w:rsidRPr="000E75DA" w:rsidRDefault="00FD5841" w:rsidP="000E75DA">
                          <w:pPr>
                            <w:jc w:val="center"/>
                            <w:rPr>
                              <w:rFonts w:eastAsia="Calibri" w:hAnsi="Adobe Arabic" w:cs="Adobe Arabic"/>
                              <w:b/>
                              <w:bCs/>
                              <w:kern w:val="24"/>
                              <w:sz w:val="32"/>
                              <w:szCs w:val="32"/>
                              <w:lang w:bidi="ar-EG"/>
                            </w:rPr>
                          </w:pPr>
                          <w:r w:rsidRPr="000E75DA">
                            <w:rPr>
                              <w:rFonts w:eastAsia="Calibri" w:hAnsi="Adobe Arabic" w:cs="Adobe Arabic"/>
                              <w:b/>
                              <w:bCs/>
                              <w:kern w:val="24"/>
                              <w:sz w:val="32"/>
                              <w:szCs w:val="32"/>
                              <w:rtl/>
                              <w:lang w:bidi="ar-EG"/>
                            </w:rPr>
                            <w:t>التحديث المستمر</w:t>
                          </w:r>
                        </w:p>
                      </w:txbxContent>
                    </v:textbox>
                  </v:shape>
                </v:group>
                <w10:wrap anchorx="page"/>
                <w10:anchorlock/>
              </v:group>
            </w:pict>
          </mc:Fallback>
        </mc:AlternateContent>
      </w:r>
    </w:p>
    <w:p w:rsidR="001A1818" w:rsidRPr="00B86B7B" w:rsidRDefault="001A1818" w:rsidP="00D75CDD">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2ECFEA50" wp14:editId="7AAC5DEE">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تحديد الأهداف الاستراتيجية</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GxDfpbeBwAA3B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93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Mcq6coA&#10;AADiAAAADwAAAAAAAAAAAAAAAACqAgAAZHJzL2Rvd25yZXYueG1sUEsFBgAAAAAEAAQA+gAAAKED&#10;AAAAAA==&#10;">
                  <v:group id="مجموعة 48" o:spid="_x0000_s293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4uPcsoA&#10;AADiAAAADwAAAAAAAAAAAAAAAACqAgAAZHJzL2Rvd25yZXYueG1sUEsFBgAAAAAEAAQA+gAAAKED&#10;AAAAAA==&#10;">
                    <v:group id="مجموعة 49" o:spid="_x0000_s293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tZEQXL&#10;AAAA4gAAAA8AAAAAAAAAAAAAAAAAqgIAAGRycy9kb3ducmV2LnhtbFBLBQYAAAAABAAEAPoAAACi&#10;AwAAAAA=&#10;">
                      <v:shape id="شكل حر 50" o:spid="_x0000_s293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YA8kA&#10;AADiAAAADwAAAGRycy9kb3ducmV2LnhtbESPQWvCQBSE70L/w/IK3nTT2qQxdZVSEEQ8aKx4fWSf&#10;SWj2bciumv57VxA8DjPzDTNb9KYRF+pcbVnB2zgCQVxYXXOp4He/HKUgnEfW2FgmBf/kYDF/Gcww&#10;0/bKO7rkvhQBwi5DBZX3bSalKyoy6Ma2JQ7eyXYGfZBdKXWH1wA3jXyPokQarDksVNjST0XFX342&#10;CpJ1fNxui2W8y1eTjSOjD9p6pYav/fcXCE+9f4Yf7ZVWMEnTOPpMph9wvxTugJz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VYYA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3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Tl8gA&#10;AADiAAAADwAAAGRycy9kb3ducmV2LnhtbESPQWvCQBSE70L/w/IKXqRuqsSmqasURfCotvT8zL5u&#10;QrNv0+wa4793BcHjMDPfMPNlb2vRUesrxwpexwkI4sLpio2C76/NSwbCB2SNtWNScCEPy8XTYI65&#10;dmfeU3cIRkQI+xwVlCE0uZS+KMmiH7uGOHq/rrUYomyN1C2eI9zWcpIkM2mx4rhQYkOrkoq/w8kq&#10;wH+7+zm64Hx3NGY9Spt+pFOlhs/95weIQH14hO/trVYwzbI0eZu9p3C7FO+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4FOXyAAAAOIAAAAPAAAAAAAAAAAAAAAAAJgCAABk&#10;cnMvZG93bnJldi54bWxQSwUGAAAAAAQABAD1AAAAjQMAAAAA&#10;" fillcolor="#a5a5a5 [2092]" stroked="f" strokeweight="1pt">
                        <v:stroke joinstyle="miter"/>
                      </v:roundrect>
                    </v:group>
                    <v:oval id="شكل بيضاوي 52" o:spid="_x0000_s293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vs8oA&#10;AADiAAAADwAAAGRycy9kb3ducmV2LnhtbESP3UrDQBSE7wXfYTmCd+2ukcYYsy2iCBUsaKpeH7In&#10;PzR7NmTXJn17Vyh4OczMN0yxmW0vjjT6zrGGm6UCQVw503Gj4XP/sshA+IBssHdMGk7kYbO+vCgw&#10;N27iDzqWoRERwj5HDW0IQy6lr1qy6JduII5e7UaLIcqxkWbEKcJtLxOlUmmx47jQ4kBPLVWH8sdq&#10;eD/UX6fv1ze1a9xUppN9ThKz1/r6an58ABFoDv/hc3trNNxm2Urdpfcp/F2Kd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mG77PKAAAA4gAAAA8AAAAAAAAAAAAAAAAAmAIA&#10;AGRycy9kb3ducmV2LnhtbFBLBQYAAAAABAAEAPUAAACPAwAAAAA=&#10;" filled="f" strokecolor="#168489" strokeweight="1pt">
                      <v:stroke joinstyle="miter"/>
                    </v:oval>
                  </v:group>
                  <v:shape id="مربع نص 41" o:spid="_x0000_s293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UBckA&#10;AADiAAAADwAAAGRycy9kb3ducmV2LnhtbESPzU7DMBCE70i8g7VI3KhdUNs01K0qfqQeuFDS+ype&#10;4oh4HcVLk749RkLiOJqZbzSb3RQ6daYhtZEtzGcGFHEdXcuNherj9a4AlQTZYReZLFwowW57fbXB&#10;0sWR3+l8lEZlCKcSLXiRvtQ61Z4CplnsibP3GYeAkuXQaDfgmOGh0/fGLHXAlvOCx56ePNVfx+9g&#10;QcTt55fqJaTDaXp7Hr2pF1hZe3sz7R9BCU3yH/5rH5yFh6JYmNVyvYLfS/kO6O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yyUBckAAADi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تحديد الأهداف الاستراتيجية</w:t>
                          </w:r>
                        </w:p>
                      </w:txbxContent>
                    </v:textbox>
                  </v:shape>
                </v:group>
                <v:shape id="صورة 54" o:spid="_x0000_s294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MNTTIAAAA4gAAAA8AAABkcnMvZG93bnJldi54bWxET89PwjAUvpvwPzSPxJt0SoAxKUQNJCac&#10;YEo4PtfnNmlfZ1th/vf0YOLxy/d7seqtEWfyoXWs4H6UgSCunG65VvBWbu5yECEiazSOScEvBVgt&#10;BzcLLLS78I7O+1iLFMKhQAVNjF0hZagashhGriNO3KfzFmOCvpba4yWFWyMfsmwqLbacGhrs6KWh&#10;6rT/sQq2/vnja14eTPm9O65zM569n9ZbpW6H/dMjiEh9/Bf/uV+1gnGeT7LZdJ42p0vpDsjl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eDDU0yAAAAOIAAAAPAAAAAAAAAAAA&#10;AAAAAJ8CAABkcnMvZG93bnJldi54bWxQSwUGAAAAAAQABAD3AAAAlAM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مواءمة الأهداف: ربط الحوكمة الرقمية بالأهداف الاستراتيجية للمؤسسة.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الأولويات: تحديد المجالات التي تحتاج إلى تحسين رقمي.</w:t>
      </w:r>
    </w:p>
    <w:p w:rsidR="00D75CDD" w:rsidRPr="00BA05D9"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D4E6D01" wp14:editId="11A8D92C">
                <wp:extent cx="5731510" cy="892088"/>
                <wp:effectExtent l="0" t="0" r="2540" b="22860"/>
                <wp:docPr id="20742689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976" name="مجموعة 47"/>
                        <wpg:cNvGrpSpPr/>
                        <wpg:grpSpPr>
                          <a:xfrm>
                            <a:off x="0" y="0"/>
                            <a:ext cx="5731510" cy="895351"/>
                            <a:chOff x="0" y="0"/>
                            <a:chExt cx="5878196" cy="918845"/>
                          </a:xfrm>
                        </wpg:grpSpPr>
                        <wpg:grpSp>
                          <wpg:cNvPr id="2074268977" name="مجموعة 48"/>
                          <wpg:cNvGrpSpPr/>
                          <wpg:grpSpPr>
                            <a:xfrm>
                              <a:off x="0" y="0"/>
                              <a:ext cx="5878196" cy="918845"/>
                              <a:chOff x="0" y="0"/>
                              <a:chExt cx="6240348" cy="919070"/>
                            </a:xfrm>
                          </wpg:grpSpPr>
                          <wpg:grpSp>
                            <wpg:cNvPr id="2074268978" name="مجموعة 49"/>
                            <wpg:cNvGrpSpPr/>
                            <wpg:grpSpPr>
                              <a:xfrm>
                                <a:off x="0" y="169208"/>
                                <a:ext cx="5433072" cy="580613"/>
                                <a:chOff x="0" y="169208"/>
                                <a:chExt cx="5433072" cy="580613"/>
                              </a:xfrm>
                            </wpg:grpSpPr>
                            <wps:wsp>
                              <wps:cNvPr id="20742689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82"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الوضع الحالي</w:t>
                                </w:r>
                              </w:p>
                            </w:txbxContent>
                          </wps:txbx>
                          <wps:bodyPr wrap="square" rtlCol="1">
                            <a:spAutoFit/>
                          </wps:bodyPr>
                        </wps:wsp>
                      </wpg:grpSp>
                      <pic:pic xmlns:pic="http://schemas.openxmlformats.org/drawingml/2006/picture">
                        <pic:nvPicPr>
                          <pic:cNvPr id="207426898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iejtD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9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OqLD&#10;zAAAAOMAAAAPAAAAAAAAAAAAAAAAAKoCAABkcnMvZG93bnJldi54bWxQSwUGAAAAAAQABAD6AAAA&#10;owMAAAAA&#10;">
                  <v:group id="مجموعة 48" o:spid="_x0000_s29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6dgdY&#10;zAAAAOMAAAAPAAAAAAAAAAAAAAAAAKoCAABkcnMvZG93bnJldi54bWxQSwUGAAAAAAQABAD6AAAA&#10;owMAAAAA&#10;">
                    <v:group id="مجموعة 49" o:spid="_x0000_s29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L6ZMqyQAA&#10;AOMAAAAPAAAAAAAAAAAAAAAAAKoCAABkcnMvZG93bnJldi54bWxQSwUGAAAAAAQABAD6AAAAoAMA&#10;AAAA&#10;">
                      <v:shape id="شكل حر 50" o:spid="_x0000_s29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NpssoA&#10;AADjAAAADwAAAGRycy9kb3ducmV2LnhtbESPQWvCQBSE7wX/w/IK3uqmqUaNriIFQUoPGhWvj+wz&#10;CWbfhuyq8d93C4LHYWa+YebLztTiRq2rLCv4HEQgiHOrKy4UHPbrjwkI55E11pZJwYMcLBe9tzmm&#10;2t55R7fMFyJA2KWooPS+SaV0eUkG3cA2xME729agD7ItpG7xHuCmlnEUJdJgxWGhxIa+S8ov2dUo&#10;SH5Gp+02X4922ebr15HRR229Uv33bjUD4anzr/CzvdEK4mg8jJPJdDyF/0/hD8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JzabL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PYqskA&#10;AADjAAAADwAAAGRycy9kb3ducmV2LnhtbESPy2rDMBBF94X8g5hAN6GWY5LUca2E0hLosnmQ9cSa&#10;yibWyLVUx/37alHI8nJfnHI72lYM1PvGsYJ5koIgrpxu2Cg4HXdPOQgfkDW2jknBL3nYbiYPJRba&#10;3XhPwyEYEUfYF6igDqErpPRVTRZ94jri6H253mKIsjdS93iL47aVWZqupMWG40ONHb3VVF0PP1YB&#10;ftvP88UF54eLMe+zZTfO9FKpx+n4+gIi0Bju4f/2h1aQpc+LbJWv80gRmSIPyM0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gPYqskAAADjAAAADwAAAAAAAAAAAAAAAACYAgAA&#10;ZHJzL2Rvd25yZXYueG1sUEsFBgAAAAAEAAQA9QAAAI4DAAAAAA==&#10;" fillcolor="#a5a5a5 [2092]" stroked="f" strokeweight="1pt">
                        <v:stroke joinstyle="miter"/>
                      </v:roundrect>
                    </v:group>
                    <v:oval id="شكل بيضاوي 52" o:spid="_x0000_s29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MlhcoA&#10;AADjAAAADwAAAGRycy9kb3ducmV2LnhtbESPUUvDMBSF3wX/Q7jC3lyyMGpXlw1RBAWFrVOfL81d&#10;W9bclCau3b83guDj4ZzzHc56O7lOnGkIrWcDi7kCQVx523Jt4OPwfJuDCBHZYueZDFwowHZzfbXG&#10;wvqR93QuYy0ShEOBBpoY+0LKUDXkMMx9T5y8ox8cxiSHWtoBxwR3ndRKZdJhy2mhwZ4eG6pO5bcz&#10;sDsdPy9fr2/qvfZjmY3uSWt7MGZ2Mz3cg4g0xf/wX/vFGtDqbqmzfJUv4PdT+gNy8w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TJYXKAAAA4wAAAA8AAAAAAAAAAAAAAAAAmAIA&#10;AGRycy9kb3ducmV2LnhtbFBLBQYAAAAABAAEAPUAAACPAwAAAAA=&#10;" filled="f" strokecolor="#168489" strokeweight="1pt">
                      <v:stroke joinstyle="miter"/>
                    </v:oval>
                  </v:group>
                  <v:shape id="مربع نص 41" o:spid="_x0000_s294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f9lskA&#10;AADjAAAADwAAAGRycy9kb3ducmV2LnhtbESPzU7DMBCE70i8g7VI3KjdCEoIdauKH6kHLi3hvoqX&#10;OCJeR/HSpG+PkZA4jmbmG816O4denWhMXWQLy4UBRdxE13FroX5/vSlBJUF22EcmC2dKsN1cXqyx&#10;cnHiA52O0qoM4VShBS8yVFqnxlPAtIgDcfY+4xhQshxb7UacMjz0ujBmpQN2nBc8DvTkqfk6fgcL&#10;Im63PNcvIe0/5rfnyZvmDmtrr6/m3SMooVn+w3/tvbNQmPvbYlU+lA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Hf9ls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الوضع الحالي</w:t>
                          </w:r>
                        </w:p>
                      </w:txbxContent>
                    </v:textbox>
                  </v:shape>
                </v:group>
                <v:shape id="صورة 54" o:spid="_x0000_s294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sEa3NAAAA4wAAAA8AAABkcnMvZG93bnJldi54bWxEj0FLAzEUhO+C/yE8wZvNupV2uzYtKhWE&#10;ntq1xeNz89xdm7ysSWzXf98IgsdhZr5h5svBGnEkHzrHCm5HGQji2umOGwWv1fNNASJEZI3GMSn4&#10;oQDLxeXFHEvtTryh4zY2IkE4lKigjbEvpQx1SxbDyPXEyftw3mJM0jdSezwluDUyz7KJtNhxWmix&#10;p6eW6sP22ypY+8f3z1m1N9XX5m1VmPF0d1itlbq+Gh7uQUQa4n/4r/2iFeTZ9C6fFLNiDL+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zsEa3NAAAA4wAAAA8AAAAA&#10;AAAAAAAAAAAAnwIAAGRycy9kb3ducmV2LnhtbFBLBQYAAAAABAAEAPcAAACZAw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تحليل البنية التحتية: تقييم الأنظمة والتقنيات الحالية.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الفجوات: معرفة المجالات التي تحتاج إلى تحسين أو تطوير.</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CCDAFE5" wp14:editId="1D04F30B">
                <wp:extent cx="5731510" cy="892088"/>
                <wp:effectExtent l="0" t="0" r="2540" b="22860"/>
                <wp:docPr id="20742689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985" name="مجموعة 47"/>
                        <wpg:cNvGrpSpPr/>
                        <wpg:grpSpPr>
                          <a:xfrm>
                            <a:off x="0" y="0"/>
                            <a:ext cx="5731510" cy="895351"/>
                            <a:chOff x="0" y="0"/>
                            <a:chExt cx="5878196" cy="918845"/>
                          </a:xfrm>
                        </wpg:grpSpPr>
                        <wpg:grpSp>
                          <wpg:cNvPr id="2074268986" name="مجموعة 48"/>
                          <wpg:cNvGrpSpPr/>
                          <wpg:grpSpPr>
                            <a:xfrm>
                              <a:off x="0" y="0"/>
                              <a:ext cx="5878196" cy="918845"/>
                              <a:chOff x="0" y="0"/>
                              <a:chExt cx="6240348" cy="919070"/>
                            </a:xfrm>
                          </wpg:grpSpPr>
                          <wpg:grpSp>
                            <wpg:cNvPr id="2074268987" name="مجموعة 49"/>
                            <wpg:cNvGrpSpPr/>
                            <wpg:grpSpPr>
                              <a:xfrm>
                                <a:off x="0" y="169208"/>
                                <a:ext cx="5433072" cy="580613"/>
                                <a:chOff x="0" y="169208"/>
                                <a:chExt cx="5433072" cy="580613"/>
                              </a:xfrm>
                            </wpg:grpSpPr>
                            <wps:wsp>
                              <wps:cNvPr id="20742689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91" name="مربع نص 41"/>
                          <wps:cNvSpPr txBox="1"/>
                          <wps:spPr>
                            <a:xfrm>
                              <a:off x="204466" y="256663"/>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تطوير إطار الحوكمة الرقمية</w:t>
                                </w:r>
                              </w:p>
                            </w:txbxContent>
                          </wps:txbx>
                          <wps:bodyPr wrap="square" rtlCol="1">
                            <a:spAutoFit/>
                          </wps:bodyPr>
                        </wps:wsp>
                      </wpg:grpSp>
                      <pic:pic xmlns:pic="http://schemas.openxmlformats.org/drawingml/2006/picture">
                        <pic:nvPicPr>
                          <pic:cNvPr id="207426899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JEJW4g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FEe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BnJEJW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295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PUyT&#10;zAAAAOMAAAAPAAAAAAAAAAAAAAAAAKoCAABkcnMvZG93bnJldi54bWxQSwUGAAAAAAQABAD6AAAA&#10;owMAAAAA&#10;">
                  <v:group id="مجموعة 48" o:spid="_x0000_s295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79Lk&#10;zAAAAOMAAAAPAAAAAAAAAAAAAAAAAKoCAABkcnMvZG93bnJldi54bWxQSwUGAAAAAAQABAD6AAAA&#10;owMAAAAA&#10;">
                    <v:group id="مجموعة 49" o:spid="_x0000_s295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N3f8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bpNJ3A/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o3d/&#10;zAAAAOMAAAAPAAAAAAAAAAAAAAAAAKoCAABkcnMvZG93bnJldi54bWxQSwUGAAAAAAQABAD6AAAA&#10;owMAAAAA&#10;">
                      <v:shape id="شكل حر 50" o:spid="_x0000_s295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q8DsgA&#10;AADjAAAADwAAAGRycy9kb3ducmV2LnhtbERPTWvCQBC9F/oflil4q5umGtM0q5RCQKQHjYrXITtN&#10;QrOzIbtq/PfuoeDx8b7z1Wg6caHBtZYVvE0jEMSV1S3XCg774jUF4Tyyxs4yKbiRg9Xy+SnHTNsr&#10;7+hS+lqEEHYZKmi87zMpXdWQQTe1PXHgfu1g0Ac41FIPeA3hppNxFCXSYMuhocGevhuq/sqzUZBs&#10;5qfttirmu3L9/uPI6KO2XqnJy/j1CcLT6B/if/daK4ijxSxO0o80jA6fwh+Qy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6rwO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5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xN8kA&#10;AADjAAAADwAAAGRycy9kb3ducmV2LnhtbESPQWvCQBSE7wX/w/IEL6KbhqoxukppKXhsVTw/s89N&#10;MPs2za4x/fduodDjMDPfMOttb2vRUesrxwqepwkI4sLpio2C4+FjkoHwAVlj7ZgU/JCH7WbwtMZc&#10;uzt/UbcPRkQI+xwVlCE0uZS+KMmin7qGOHoX11oMUbZG6hbvEW5rmSbJXFqsOC6U2NBbScV1f7MK&#10;8Nt+ns4uON+djXkfz5p+rGdKjYb96wpEoD78h//aO60gTRYv6TxbZkv4/RT/gN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zlxN8kAAADjAAAADwAAAAAAAAAAAAAAAACYAgAA&#10;ZHJzL2Rvd25yZXYueG1sUEsFBgAAAAAEAAQA9QAAAI4DAAAAAA==&#10;" fillcolor="#a5a5a5 [2092]" stroked="f" strokeweight="1pt">
                        <v:stroke joinstyle="miter"/>
                      </v:roundrect>
                    </v:group>
                    <v:oval id="شكل بيضاوي 52" o:spid="_x0000_s295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YWw8kA&#10;AADjAAAADwAAAGRycy9kb3ducmV2LnhtbESPXUvDMBSG7wX/QziCdy4xSNfVZUMUwcEG2qnXh+as&#10;LWtOShPX7t8vFwMvX94vnuV6cp040RBazwYeZwoEceVty7WB7/37Qw4iRGSLnWcycKYA69XtzRIL&#10;60f+olMZa5FGOBRooImxL6QMVUMOw8z3xMk7+MFhTHKopR1wTOOuk1qpTDpsOT002NNrQ9Wx/HMG&#10;Po+Hn/PvZqt2tR/LbHRvWtu9Mfd308sziEhT/A9f2x/WgFbzJ53li0WiSEyJB+Tq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EYWw8kAAADjAAAADwAAAAAAAAAAAAAAAACYAgAA&#10;ZHJzL2Rvd25yZXYueG1sUEsFBgAAAAAEAAQA9QAAAI4DAAAAAA==&#10;" filled="f" strokecolor="#168489" strokeweight="1pt">
                      <v:stroke joinstyle="miter"/>
                    </v:oval>
                  </v:group>
                  <v:shape id="مربع نص 41" o:spid="_x0000_s2957"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z1PMkA&#10;AADjAAAADwAAAGRycy9kb3ducmV2LnhtbESPzU7DMBCE70i8g7VI3KidCEob6lYVP1IPXCjhvoqX&#10;OCJeR/HSpG+PkZA4jmbmG81mN4denWhMXWQLxcKAIm6i67i1UL+/3KxAJUF22EcmC2dKsNteXmyw&#10;cnHiNzodpVUZwqlCC15kqLROjaeAaREH4ux9xjGgZDm22o04ZXjodWnMUgfsOC94HOjRU/N1/A4W&#10;RNy+ONfPIR0+5tenyZvmDmtrr6/m/QMooVn+w3/tg7NQmvvbcrlarw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Xz1PM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تطوير إطار الحوكمة الرقمية</w:t>
                          </w:r>
                        </w:p>
                      </w:txbxContent>
                    </v:textbox>
                  </v:shape>
                </v:group>
                <v:shape id="صورة 54" o:spid="_x0000_s295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5IuvMAAAA4wAAAA8AAABkcnMvZG93bnJldi54bWxEj0FLw0AUhO+C/2F5gje7MUqbxG6LSgWh&#10;pzZaenxmn0ns7tu4u7bx37uC4HGYmW+Y+XK0RhzJh96xgutJBoK4cbrnVsFL/XRVgAgRWaNxTAq+&#10;KcBycX42x0q7E2/ouI2tSBAOFSroYhwqKUPTkcUwcQNx8t6dtxiT9K3UHk8Jbo3Ms2wqLfacFjoc&#10;6LGj5rD9sgrW/uHto6x3pv7c7FeFuZm9HlZrpS4vxvs7EJHG+B/+az9rBXk2u82nRVnm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nki68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وضع السياسات: تطوير سياسات وإجراءات لضمان الامتثال والشفافية.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الأدوار والمسؤوليات: توضيح المسؤوليات لكل قسم وموظف.</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D93286F" wp14:editId="7359BED6">
                <wp:extent cx="5731510" cy="892088"/>
                <wp:effectExtent l="0" t="0" r="2540" b="22860"/>
                <wp:docPr id="20742689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8994" name="مجموعة 47"/>
                        <wpg:cNvGrpSpPr/>
                        <wpg:grpSpPr>
                          <a:xfrm>
                            <a:off x="0" y="0"/>
                            <a:ext cx="5731510" cy="895351"/>
                            <a:chOff x="0" y="0"/>
                            <a:chExt cx="5878196" cy="918845"/>
                          </a:xfrm>
                        </wpg:grpSpPr>
                        <wpg:grpSp>
                          <wpg:cNvPr id="2074268995" name="مجموعة 48"/>
                          <wpg:cNvGrpSpPr/>
                          <wpg:grpSpPr>
                            <a:xfrm>
                              <a:off x="0" y="0"/>
                              <a:ext cx="5878196" cy="918845"/>
                              <a:chOff x="0" y="0"/>
                              <a:chExt cx="6240348" cy="919070"/>
                            </a:xfrm>
                          </wpg:grpSpPr>
                          <wpg:grpSp>
                            <wpg:cNvPr id="2074268996" name="مجموعة 49"/>
                            <wpg:cNvGrpSpPr/>
                            <wpg:grpSpPr>
                              <a:xfrm>
                                <a:off x="0" y="169208"/>
                                <a:ext cx="5433072" cy="580613"/>
                                <a:chOff x="0" y="169208"/>
                                <a:chExt cx="5433072" cy="580613"/>
                              </a:xfrm>
                            </wpg:grpSpPr>
                            <wps:wsp>
                              <wps:cNvPr id="20742689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00"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اختيار الأدوات والتقنيات المناسبة</w:t>
                                </w:r>
                              </w:p>
                            </w:txbxContent>
                          </wps:txbx>
                          <wps:bodyPr wrap="square" rtlCol="1">
                            <a:spAutoFit/>
                          </wps:bodyPr>
                        </wps:wsp>
                      </wpg:grpSp>
                      <pic:pic xmlns:pic="http://schemas.openxmlformats.org/drawingml/2006/picture">
                        <pic:nvPicPr>
                          <pic:cNvPr id="207426900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YEfhN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29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6qH/V&#10;zAAAAOMAAAAPAAAAAAAAAAAAAAAAAKoCAABkcnMvZG93bnJldi54bWxQSwUGAAAAAAQABAD6AAAA&#10;owMAAAAA&#10;">
                  <v:group id="مجموعة 48" o:spid="_x0000_s29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eTa&#10;Ts0AAADjAAAADwAAAAAAAAAAAAAAAACqAgAAZHJzL2Rvd25yZXYueG1sUEsFBgAAAAAEAAQA+gAA&#10;AKQDAAAAAA==&#10;">
                    <v:group id="مجموعة 49" o:spid="_x0000_s29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NkQ5&#10;zAAAAOMAAAAPAAAAAAAAAAAAAAAAAKoCAABkcnMvZG93bnJldi54bWxQSwUGAAAAAAQABAD6AAAA&#10;owMAAAAA&#10;">
                      <v:shape id="شكل حر 50" o:spid="_x0000_s29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ocoA&#10;AADjAAAADwAAAGRycy9kb3ducmV2LnhtbESPQWvCQBSE7wX/w/IK3uqmqUaNriIFQUoPGhWvj+wz&#10;CWbfhuyq8d93C4LHYWa+YebLztTiRq2rLCv4HEQgiHOrKy4UHPbrjwkI55E11pZJwYMcLBe9tzmm&#10;2t55R7fMFyJA2KWooPS+SaV0eUkG3cA2xME729agD7ItpG7xHuCmlnEUJdJgxWGhxIa+S8ov2dUo&#10;SH5Gp+02X4922ebr15HRR229Uv33bjUD4anzr/CzvdEK4mg8jJPJdDqG/0/hD8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ysvq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CccYA&#10;AADjAAAADwAAAGRycy9kb3ducmV2LnhtbERPy4rCMBTdC/MP4QpuZEynjI52jCLKgEsfw6yvzZ20&#10;2NzUJtb692YhuDyc93zZ2Uq01PjSsYKPUQKCOHe6ZKPg9/jzPgXhA7LGyjEpuJOH5eKtN8dMuxvv&#10;qT0EI2II+wwVFCHUmZQ+L8iiH7maOHL/rrEYImyM1A3eYritZJokE2mx5NhQYE3rgvLz4WoV4MXu&#10;/k4uON+ejNkMx3U31GOlBv1u9Q0iUBde4qd7qxWkyddnOpnOZnF0/BT/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xCccYAAADjAAAADwAAAAAAAAAAAAAAAACYAgAAZHJz&#10;L2Rvd25yZXYueG1sUEsFBgAAAAAEAAQA9QAAAIsDAAAAAA==&#10;" fillcolor="#a5a5a5 [2092]" stroked="f" strokeweight="1pt">
                        <v:stroke joinstyle="miter"/>
                      </v:roundrect>
                    </v:group>
                    <v:oval id="شكل بيضاوي 52" o:spid="_x0000_s29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y/XsoA&#10;AADjAAAADwAAAGRycy9kb3ducmV2LnhtbESPUUvDMBSF34X9h3AF31xikLrWZWMogoLC1qnPl+au&#10;LWtuShPX7t8bQdjj4ZzzHc5yPblOnGgIrWcDd3MFgrjytuXawOf+5XYBIkRki51nMnCmAOvV7GqJ&#10;hfUj7+hUxlokCIcCDTQx9oWUoWrIYZj7njh5Bz84jEkOtbQDjgnuOqmVyqTDltNCgz09NVQdyx9n&#10;YHs8fJ2/397VR+3HMhvds9Z2b8zN9bR5BBFpipfwf/vVGtDq4V5nizzP4e9T+g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l8v17KAAAA4wAAAA8AAAAAAAAAAAAAAAAAmAIA&#10;AGRycy9kb3ducmV2LnhtbFBLBQYAAAAABAAEAPUAAACPAwAAAAA=&#10;" filled="f" strokecolor="#168489" strokeweight="1pt">
                      <v:stroke joinstyle="miter"/>
                    </v:oval>
                  </v:group>
                  <v:shape id="مربع نص 41" o:spid="_x0000_s296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5oN8cA&#10;AADjAAAADwAAAGRycy9kb3ducmV2LnhtbESPPU/DMBCGdyT+g3VIbNRuBAVC3aoqVOrA0hL2U3zE&#10;EfE5iq9N+u/rAYnx1fulZ7meQqfONKQ2soX5zIAirqNrubFQfe0eXkAlQXbYRSYLF0qwXt3eLLF0&#10;ceQDnY/SqDzCqUQLXqQvtU61p4BpFnvi7P3EIaBkOTTaDTjm8dDpwpiFDthyfvDY09ZT/Xs8BQsi&#10;bjO/VB8h7b+nz/fRm/oJK2vv76bNGyihSf7Df+29s1CY58di8WpMpshMmQf0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eaDfHAAAA4wAAAA8AAAAAAAAAAAAAAAAAmAIAAGRy&#10;cy9kb3ducmV2LnhtbFBLBQYAAAAABAAEAPUAAACMAw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اختيار الأدوات والتقنيات المناسبة</w:t>
                          </w:r>
                        </w:p>
                      </w:txbxContent>
                    </v:textbox>
                  </v:shape>
                </v:group>
                <v:shape id="صورة 54" o:spid="_x0000_s296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5oWEDM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منصات إدارة المحتوى: لاستخدامها في تنظيم وتخزين المعلومات.</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أدوات التحليل: لتحليل البيانات واتخاذ قرارات مستنيرة.</w:t>
      </w:r>
    </w:p>
    <w:p w:rsidR="00D75CDD" w:rsidRPr="00A37760" w:rsidRDefault="001A1818" w:rsidP="00D75CDD">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7C129F8" wp14:editId="24EB28C3">
                <wp:extent cx="5731510" cy="892088"/>
                <wp:effectExtent l="0" t="0" r="2540" b="22860"/>
                <wp:docPr id="20742690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03" name="مجموعة 47"/>
                        <wpg:cNvGrpSpPr/>
                        <wpg:grpSpPr>
                          <a:xfrm>
                            <a:off x="0" y="0"/>
                            <a:ext cx="5731510" cy="895351"/>
                            <a:chOff x="0" y="0"/>
                            <a:chExt cx="5878196" cy="918845"/>
                          </a:xfrm>
                        </wpg:grpSpPr>
                        <wpg:grpSp>
                          <wpg:cNvPr id="2074269004" name="مجموعة 48"/>
                          <wpg:cNvGrpSpPr/>
                          <wpg:grpSpPr>
                            <a:xfrm>
                              <a:off x="0" y="0"/>
                              <a:ext cx="5878196" cy="918845"/>
                              <a:chOff x="0" y="0"/>
                              <a:chExt cx="6240348" cy="919070"/>
                            </a:xfrm>
                          </wpg:grpSpPr>
                          <wpg:grpSp>
                            <wpg:cNvPr id="2074269005" name="مجموعة 49"/>
                            <wpg:cNvGrpSpPr/>
                            <wpg:grpSpPr>
                              <a:xfrm>
                                <a:off x="0" y="169208"/>
                                <a:ext cx="5433072" cy="580613"/>
                                <a:chOff x="0" y="169208"/>
                                <a:chExt cx="5433072" cy="580613"/>
                              </a:xfrm>
                            </wpg:grpSpPr>
                            <wps:wsp>
                              <wps:cNvPr id="20742690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09" name="مربع نص 41"/>
                          <wps:cNvSpPr txBox="1"/>
                          <wps:spPr>
                            <a:xfrm>
                              <a:off x="204466" y="256607"/>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التدريب وبناء القدرات</w:t>
                                </w:r>
                              </w:p>
                            </w:txbxContent>
                          </wps:txbx>
                          <wps:bodyPr wrap="square" rtlCol="1">
                            <a:spAutoFit/>
                          </wps:bodyPr>
                        </wps:wsp>
                      </wpg:grpSp>
                      <pic:pic xmlns:pic="http://schemas.openxmlformats.org/drawingml/2006/picture">
                        <pic:nvPicPr>
                          <pic:cNvPr id="207426901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npy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WU5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NpqenL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29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fMc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OFUl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1b98x&#10;zAAAAOMAAAAPAAAAAAAAAAAAAAAAAKoCAABkcnMvZG93bnJldi54bWxQSwUGAAAAAAQABAD6AAAA&#10;owMAAAAA&#10;">
                  <v:group id="مجموعة 48" o:spid="_x0000_s29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6hkdF&#10;zAAAAOMAAAAPAAAAAAAAAAAAAAAAAKoCAABkcnMvZG93bnJldi54bWxQSwUGAAAAAAQABAD6AAAA&#10;owMAAAAA&#10;">
                    <v:group id="مجموعة 49" o:spid="_x0000_s29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yuLe&#10;zAAAAOMAAAAPAAAAAAAAAAAAAAAAAKoCAABkcnMvZG93bnJldi54bWxQSwUGAAAAAAQABAD6AAAA&#10;owMAAAAA&#10;">
                      <v:shape id="شكل حر 50" o:spid="_x0000_s29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4jqskA&#10;AADjAAAADwAAAGRycy9kb3ducmV2LnhtbESPQWvCQBSE7wX/w/IK3uqmqaaaZiNSEKT0oKni9ZF9&#10;JqHZtyG7avz33YLgcZiZb5hsOZhWXKh3jWUFr5MIBHFpdcOVgv3P+mUOwnlkja1lUnAjB8t89JRh&#10;qu2Vd3QpfCUChF2KCmrvu1RKV9Zk0E1sRxy8k+0N+iD7SuoerwFuWhlHUSINNhwWauzos6bytzgb&#10;BcnX7LjdluvZrti8fTsy+qCtV2r8PKw+QHga/CN8b2+0gjh6n8bJInDh/1P4AzL/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84jq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3uk8kA&#10;AADjAAAADwAAAGRycy9kb3ducmV2LnhtbESPT2sCMRTE7wW/Q3iCF6lJl/pva5RSETy2tnh+bp7Z&#10;pZuX7Sau229vCgWPw8z8hllteleLjtpQedbwNFEgiAtvKrYavj53jwsQISIbrD2Thl8KsFkPHlaY&#10;G3/lD+oO0YoE4ZCjhjLGJpcyFCU5DBPfECfv7FuHMcnWStPiNcFdLTOlZtJhxWmhxIbeSiq+Dxen&#10;AX/c+/Hkow/dydrteNr0YzPVejTsX19AROrjPfzf3hsNmZo/Z7OlUnP4+5T+gFz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B3uk8kAAADjAAAADwAAAAAAAAAAAAAAAACYAgAA&#10;ZHJzL2Rvd25yZXYueG1sUEsFBgAAAAAEAAQA9QAAAI4DAAAAAA==&#10;" fillcolor="#a5a5a5 [2092]" stroked="f" strokeweight="1pt">
                        <v:stroke joinstyle="miter"/>
                      </v:roundrect>
                    </v:group>
                    <v:oval id="شكل بيضاوي 52" o:spid="_x0000_s29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4iVccA&#10;AADjAAAADwAAAGRycy9kb3ducmV2LnhtbERPW0vDMBR+F/wP4Qh7c4lBqnZLhyjCBgra6Z4PzemF&#10;NSelydbu35sHwceP777ezK4XZxpD59nA3VKBIK687bgx8L1/u30EESKyxd4zGbhQgE1xfbXG3PqJ&#10;v+hcxkakEA45GmhjHHIpQ9WSw7D0A3Hiaj86jAmOjbQjTinc9VIrlUmHHaeGFgd6aak6lidn4PNY&#10;/1wOu3f10fipzCb3qrXdG7O4mZ9XICLN8V/8595aA1o93OvsSak0On1Kf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eIlXHAAAA4wAAAA8AAAAAAAAAAAAAAAAAmAIAAGRy&#10;cy9kb3ducmV2LnhtbFBLBQYAAAAABAAEAPUAAACMAwAAAAA=&#10;" filled="f" strokecolor="#168489" strokeweight="1pt">
                      <v:stroke joinstyle="miter"/>
                    </v:oval>
                  </v:group>
                  <v:shape id="مربع نص 41" o:spid="_x0000_s2975"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TBqskA&#10;AADjAAAADwAAAGRycy9kb3ducmV2LnhtbESPzU7DMBCE70i8g7VI3KjdCApN61YVP1IPXFrCfRVv&#10;44h4HcVLk749RkLiOJqZbzTr7RQ6daYhtZEtzGcGFHEdXcuNherj7e4JVBJkh11ksnChBNvN9dUa&#10;SxdHPtD5KI3KEE4lWvAifal1qj0FTLPYE2fvFIeAkuXQaDfgmOGh04UxCx2w5bzgsadnT/XX8TtY&#10;EHG7+aV6DWn/Ob2/jN7UD1hZe3sz7VaghCb5D/+1985CYR7vi8XSmC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yTBqs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التدريب وبناء القدرات</w:t>
                          </w:r>
                        </w:p>
                      </w:txbxContent>
                    </v:textbox>
                  </v:shape>
                </v:group>
                <v:shape id="صورة 54" o:spid="_x0000_s297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Qt0rLAAAA4wAAAA8AAABkcnMvZG93bnJldi54bWxEj8tKAzEUhveC7xCO4M4mHaWXsWlRqSB0&#10;1Y5Kl6eT48zY5GRMYju+vVkILn/+G99iNTgrThRi51nDeKRAENfedNxoeK2eb2YgYkI2aD2Thh+K&#10;sFpeXiywNP7MWzrtUiPyCMcSNbQp9aWUsW7JYRz5njh7Hz44TFmGRpqA5zzurCyUmkiHHeeHFnt6&#10;aqk+7r6dhk14PHzOq3dbfW3365m9nb4d1xutr6+Gh3sQiYb0H/5rvxgNhZreFZO5GmeKzJR5QC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MELdKywAAAOMAAAAPAAAAAAAA&#10;AAAAAAAAAJ8CAABkcnMvZG93bnJldi54bWxQSwUGAAAAAAQABAD3AAAAlwM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تدريب الموظفين: على استخدام الأدوات والتقنيات الجديدة.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تعزيز الوعي: بأهمية الحوكمة الرقمية وفوائدها.</w:t>
      </w:r>
    </w:p>
    <w:p w:rsidR="00D75CDD" w:rsidRPr="00A37760"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F723F8F" wp14:editId="7F12FA95">
                <wp:extent cx="5731510" cy="892088"/>
                <wp:effectExtent l="0" t="0" r="2540" b="22860"/>
                <wp:docPr id="20742690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12" name="مجموعة 47"/>
                        <wpg:cNvGrpSpPr/>
                        <wpg:grpSpPr>
                          <a:xfrm>
                            <a:off x="0" y="0"/>
                            <a:ext cx="5731510" cy="895351"/>
                            <a:chOff x="0" y="0"/>
                            <a:chExt cx="5878196" cy="918845"/>
                          </a:xfrm>
                        </wpg:grpSpPr>
                        <wpg:grpSp>
                          <wpg:cNvPr id="2074269013" name="مجموعة 48"/>
                          <wpg:cNvGrpSpPr/>
                          <wpg:grpSpPr>
                            <a:xfrm>
                              <a:off x="0" y="0"/>
                              <a:ext cx="5878196" cy="918845"/>
                              <a:chOff x="0" y="0"/>
                              <a:chExt cx="6240348" cy="919070"/>
                            </a:xfrm>
                          </wpg:grpSpPr>
                          <wpg:grpSp>
                            <wpg:cNvPr id="2074269014" name="مجموعة 49"/>
                            <wpg:cNvGrpSpPr/>
                            <wpg:grpSpPr>
                              <a:xfrm>
                                <a:off x="0" y="169208"/>
                                <a:ext cx="5433072" cy="580613"/>
                                <a:chOff x="0" y="169208"/>
                                <a:chExt cx="5433072" cy="580613"/>
                              </a:xfrm>
                            </wpg:grpSpPr>
                            <wps:wsp>
                              <wps:cNvPr id="20742690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18" name="مربع نص 41"/>
                          <wps:cNvSpPr txBox="1"/>
                          <wps:spPr>
                            <a:xfrm>
                              <a:off x="204466" y="256607"/>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تنفيذ الحوكمة الرقمية</w:t>
                                </w:r>
                              </w:p>
                            </w:txbxContent>
                          </wps:txbx>
                          <wps:bodyPr wrap="square" rtlCol="1">
                            <a:spAutoFit/>
                          </wps:bodyPr>
                        </wps:wsp>
                      </wpg:grpSp>
                      <pic:pic xmlns:pic="http://schemas.openxmlformats.org/drawingml/2006/picture">
                        <pic:nvPicPr>
                          <pic:cNvPr id="207426901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5B+y5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WXb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">
                <v:group id="مجموعة 47" o:spid="_x0000_s297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3/rs&#10;d80AAADjAAAADwAAAAAAAAAAAAAAAACqAgAAZHJzL2Rvd25yZXYueG1sUEsFBgAAAAAEAAQA+gAA&#10;AKQDAAAAAA==&#10;">
                  <v:group id="مجموعة 48" o:spid="_x0000_s297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ZJ7M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OFSq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tkns&#10;zAAAAOMAAAAPAAAAAAAAAAAAAAAAAKoCAABkcnMvZG93bnJldi54bWxQSwUGAAAAAAQABAD6AAAA&#10;owMAAAAA&#10;">
                    <v:group id="مجموعة 49" o:spid="_x0000_s298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9GY&#10;zAAAAOMAAAAPAAAAAAAAAAAAAAAAAKoCAABkcnMvZG93bnJldi54bWxQSwUGAAAAAAQABAD6AAAA&#10;owMAAAAA&#10;">
                      <v:shape id="شكل حر 50" o:spid="_x0000_s298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UrAMoA&#10;AADjAAAADwAAAGRycy9kb3ducmV2LnhtbESPQWvCQBSE74X+h+UVvNVdo0lt6ipFEKT0oLHS6yP7&#10;moRm34bsqvHfdwuCx2FmvmEWq8G24ky9bxxrmIwVCOLSmYYrDV+HzfMchA/IBlvHpOFKHlbLx4cF&#10;5sZdeE/nIlQiQtjnqKEOocul9GVNFv3YdcTR+3G9xRBlX0nT4yXCbSsTpTJpseG4UGNH65rK3+Jk&#10;NWQf6fduV27SfbGdfnqy5mhc0Hr0NLy/gQg0hHv41t4aDYl6mSXZq5qk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bFKw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8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d1coA&#10;AADjAAAADwAAAGRycy9kb3ducmV2LnhtbESPzWrDMBCE74W+g9hCLyGRYhoncaOE0hDosfkh5421&#10;lU2tlWupjvv2VaGQ4zAz3zCrzeAa0VMXas8aphMFgrj0pmar4XTcjRcgQkQ22HgmDT8UYLO+v1th&#10;YfyV99QfohUJwqFADVWMbSFlKCtyGCa+JU7eh+8cxiQ7K02H1wR3jcyUyqXDmtNChS29VlR+Hr6d&#10;Bvxy7+eLjz70F2u3o1k7jMxM68eH4eUZRKQh3sL/7TejIVPzpyxfqmkOf5/SH5D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6I3dXKAAAA4wAAAA8AAAAAAAAAAAAAAAAAmAIA&#10;AGRycy9kb3ducmV2LnhtbFBLBQYAAAAABAAEAPUAAACPAwAAAAA=&#10;" fillcolor="#a5a5a5 [2092]" stroked="f" strokeweight="1pt">
                        <v:stroke joinstyle="miter"/>
                      </v:roundrect>
                    </v:group>
                    <v:oval id="شكل بيضاوي 52" o:spid="_x0000_s298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g+soA&#10;AADjAAAADwAAAGRycy9kb3ducmV2LnhtbESPUUvDMBSF3wX/Q7gD31yyIJ12y4YogoKD2bk9X5q7&#10;tqy5KU1cu39vBoKPh3POdzjL9ehacaY+NJ4NzKYKBHHpbcOVge/d2/0jiBCRLbaeycCFAqxXtzdL&#10;zK0f+IvORaxEgnDI0UAdY5dLGcqaHIap74iTd/S9w5hkX0nb45DgrpVaqUw6bDgt1NjRS03lqfhx&#10;Bran4/5y+PhUm8oPRTa4V63tzpi7yfi8ABFpjP/hv/a7NaDV/EFnT2o2h+u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YIPrKAAAA4wAAAA8AAAAAAAAAAAAAAAAAmAIA&#10;AGRycy9kb3ducmV2LnhtbFBLBQYAAAAABAAEAPUAAACPAwAAAAA=&#10;" filled="f" strokecolor="#168489" strokeweight="1pt">
                      <v:stroke joinstyle="miter"/>
                    </v:oval>
                  </v:group>
                  <v:shape id="مربع نص 41" o:spid="_x0000_s2984"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Hy7MYA&#10;AADjAAAADwAAAGRycy9kb3ducmV2LnhtbERPO0/DMBDekfgP1iGxUTsRFBrqVhUPqQNLS9hP8TWO&#10;iM9RfDTpv8cDEuOn773ezqFXZxpTF9lCsTCgiJvoOm4t1J/vd0+gkiA77COThQsl2G6ur9ZYuTjx&#10;gc5HaVUO4VShBS8yVFqnxlPAtIgDceZOcQwoGY6tdiNOOTz0ujRmqQN2nBs8DvTiqfk+/gQLIm5X&#10;XOq3kPZf88fr5E3zgLW1tzfz7hmU0Cz/4j/33lkozeN9uVyZIo/On/If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Hy7MYAAADjAAAADwAAAAAAAAAAAAAAAACYAgAAZHJz&#10;L2Rvd25yZXYueG1sUEsFBgAAAAAEAAQA9QAAAIs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تنفيذ الحوكمة الرقمية</w:t>
                          </w:r>
                        </w:p>
                      </w:txbxContent>
                    </v:textbox>
                  </v:shape>
                </v:group>
                <v:shape id="صورة 54" o:spid="_x0000_s298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Soe18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إطلاق المبادرات: بدء تنفيذ المبادرات الرقمية المحددة.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إدارة التغيير: التعامل مع مقاومة التغيير من خلال التواصل الفعال.</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64C00CC" wp14:editId="61DBB319">
                <wp:extent cx="5731510" cy="892088"/>
                <wp:effectExtent l="0" t="0" r="2540" b="22860"/>
                <wp:docPr id="20742690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21" name="مجموعة 47"/>
                        <wpg:cNvGrpSpPr/>
                        <wpg:grpSpPr>
                          <a:xfrm>
                            <a:off x="0" y="0"/>
                            <a:ext cx="5731510" cy="895351"/>
                            <a:chOff x="0" y="0"/>
                            <a:chExt cx="5878196" cy="918845"/>
                          </a:xfrm>
                        </wpg:grpSpPr>
                        <wpg:grpSp>
                          <wpg:cNvPr id="2074269022" name="مجموعة 48"/>
                          <wpg:cNvGrpSpPr/>
                          <wpg:grpSpPr>
                            <a:xfrm>
                              <a:off x="0" y="0"/>
                              <a:ext cx="5878196" cy="918845"/>
                              <a:chOff x="0" y="0"/>
                              <a:chExt cx="6240348" cy="919070"/>
                            </a:xfrm>
                          </wpg:grpSpPr>
                          <wpg:grpSp>
                            <wpg:cNvPr id="2074269023" name="مجموعة 49"/>
                            <wpg:cNvGrpSpPr/>
                            <wpg:grpSpPr>
                              <a:xfrm>
                                <a:off x="0" y="169208"/>
                                <a:ext cx="5433072" cy="580613"/>
                                <a:chOff x="0" y="169208"/>
                                <a:chExt cx="5433072" cy="580613"/>
                              </a:xfrm>
                            </wpg:grpSpPr>
                            <wps:wsp>
                              <wps:cNvPr id="20742690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27"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المراقبة والتقييم</w:t>
                                </w:r>
                              </w:p>
                            </w:txbxContent>
                          </wps:txbx>
                          <wps:bodyPr wrap="square" rtlCol="1">
                            <a:spAutoFit/>
                          </wps:bodyPr>
                        </wps:wsp>
                      </wpg:grpSp>
                      <pic:pic xmlns:pic="http://schemas.openxmlformats.org/drawingml/2006/picture">
                        <pic:nvPicPr>
                          <pic:cNvPr id="207426902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zXN3w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&#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ByAzXN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29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4US4&#10;vc0AAADjAAAADwAAAAAAAAAAAAAAAACqAgAAZHJzL2Rvd25yZXYueG1sUEsFBgAAAAAEAAQA+gAA&#10;AKQDAAAAAA==&#10;">
                  <v:group id="مجموعة 48" o:spid="_x0000_s29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libK&#10;zAAAAOMAAAAPAAAAAAAAAAAAAAAAAKoCAABkcnMvZG93bnJldi54bWxQSwUGAAAAAAQABAD6AAAA&#10;owMAAAAA&#10;">
                    <v:group id="مجموعة 49" o:spid="_x0000_s29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2oNR&#10;zAAAAOMAAAAPAAAAAAAAAAAAAAAAAKoCAABkcnMvZG93bnJldi54bWxQSwUGAAAAAAQABAD6AAAA&#10;owMAAAAA&#10;">
                      <v:shape id="شكل حر 50" o:spid="_x0000_s29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EJsoA&#10;AADjAAAADwAAAGRycy9kb3ducmV2LnhtbESPQWvCQBSE7wX/w/IEb3W3UdM2dRURBBEPmrb0+si+&#10;JqHZtyG7avz3riD0OMzMN8x82dtGnKnztWMNL2MFgrhwpuZSw9fn5vkNhA/IBhvHpOFKHpaLwdMc&#10;M+MufKRzHkoRIewz1FCF0GZS+qIii37sWuLo/brOYoiyK6Xp8BLhtpGJUqm0WHNcqLCldUXFX36y&#10;GtLd7OdwKDazY76d7D1Z821c0Ho07FcfIAL14T/8aG+NhkS9TpP0XSVTuH+Kf0Au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flRC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aJH8kA&#10;AADjAAAADwAAAGRycy9kb3ducmV2LnhtbESPQWsCMRSE7wX/Q3hCL6JJF1fr1iilpeCxVen5uXlm&#10;l25etpt0Xf+9KRR6HGbmG2a9HVwjeupC7VnDw0yBIC69qdlqOB7epo8gQkQ22HgmDVcKsN2M7tZY&#10;GH/hD+r30YoE4VCghirGtpAylBU5DDPfEifv7DuHMcnOStPhJcFdIzOlFtJhzWmhwpZeKiq/9j9O&#10;A36798+Tjz70J2tfJ3k7TEyu9f14eH4CEWmI/+G/9s5oyNRyni1WKsvh91P6A3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DaJH8kAAADjAAAADwAAAAAAAAAAAAAAAACYAgAA&#10;ZHJzL2Rvd25yZXYueG1sUEsFBgAAAAAEAAQA9QAAAI4DAAAAAA==&#10;" fillcolor="#a5a5a5 [2092]" stroked="f" strokeweight="1pt">
                        <v:stroke joinstyle="miter"/>
                      </v:roundrect>
                    </v:group>
                    <v:oval id="شكل بيضاوي 52" o:spid="_x0000_s29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hP3MoA&#10;AADjAAAADwAAAGRycy9kb3ducmV2LnhtbESPUUvDMBSF34X9h3AHvrlkQerslo0xERQUtk59vjR3&#10;bVlzU5q4dv/eCIKPh3POdzirzehacaE+NJ4NzGcKBHHpbcOVgY/j890CRIjIFlvPZOBKATbryc0K&#10;c+sHPtCliJVIEA45Gqhj7HIpQ1mTwzDzHXHyTr53GJPsK2l7HBLctVIrlUmHDaeFGjva1VSei29n&#10;YH8+fV6/Xt/Ue+WHIhvck9b2aMztdNwuQUQa43/4r/1iDWj1cK+zR6Uz+P2U/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N4T9zKAAAA4wAAAA8AAAAAAAAAAAAAAAAAmAIA&#10;AGRycy9kb3ducmV2LnhtbFBLBQYAAAAABAAEAPUAAACPAwAAAAA=&#10;" filled="f" strokecolor="#168489" strokeweight="1pt">
                      <v:stroke joinstyle="miter"/>
                    </v:oval>
                  </v:group>
                  <v:shape id="مربع نص 41" o:spid="_x0000_s299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sI8kA&#10;AADjAAAADwAAAGRycy9kb3ducmV2LnhtbESPzU7DMBCE70i8g7VI3KjdCFpI61YVP1IPXFrCfRVv&#10;44h4HcVLk749RkLiOJqZbzTr7RQ6daYhtZEtzGcGFHEdXcuNherj7e4RVBJkh11ksnChBNvN9dUa&#10;SxdHPtD5KI3KEE4lWvAifal1qj0FTLPYE2fvFIeAkuXQaDfgmOGh04UxCx2w5bzgsadnT/XX8TtY&#10;EHG7+aV6DWn/Ob2/jN7UD1hZe3sz7VaghCb5D/+1985CYZb3xeLJFE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kKsI8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المراقبة والتقييم</w:t>
                          </w:r>
                        </w:p>
                      </w:txbxContent>
                    </v:textbox>
                  </v:shape>
                </v:group>
                <v:shape id="صورة 54" o:spid="_x0000_s299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KcfHJAAAA4wAAAA8AAABkcnMvZG93bnJldi54bWxET8tKAzEU3Qv+Q7iCO5s4Sh9j06JSQeiq&#10;HS1dXifXmbHJzZjEdvz7ZiG4PJz3fDk4K44UYudZw+1IgSCuvem40fBWvdxMQcSEbNB6Jg2/FGG5&#10;uLyYY2n8iTd03KZG5BCOJWpoU+pLKWPdksM48j1x5j59cJgyDI00AU853FlZKDWWDjvODS329NxS&#10;fdj+OA3r8PTxNat2tvre7FdTezd5P6zWWl9fDY8PIBIN6V/85341Ggo1uS/GM1Xk0flT/gN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Apx8ckAAADjAAAADwAAAAAAAAAA&#10;AAAAAACfAgAAZHJzL2Rvd25yZXYueG1sUEsFBgAAAAAEAAQA9wAAAJU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تتبع الأداء: استخدام مؤشرات الأداء لقياس النجاح.</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التقييم الدوري: مراجعة العمليات بشكل منتظم لضمان الالتزام والتحسين المستمر.</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8064026" wp14:editId="3446EF8D">
                <wp:extent cx="5731510" cy="892088"/>
                <wp:effectExtent l="0" t="0" r="2540" b="22860"/>
                <wp:docPr id="20742690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30" name="مجموعة 47"/>
                        <wpg:cNvGrpSpPr/>
                        <wpg:grpSpPr>
                          <a:xfrm>
                            <a:off x="0" y="0"/>
                            <a:ext cx="5731510" cy="895351"/>
                            <a:chOff x="0" y="0"/>
                            <a:chExt cx="5878196" cy="918845"/>
                          </a:xfrm>
                        </wpg:grpSpPr>
                        <wpg:grpSp>
                          <wpg:cNvPr id="2074269031" name="مجموعة 48"/>
                          <wpg:cNvGrpSpPr/>
                          <wpg:grpSpPr>
                            <a:xfrm>
                              <a:off x="0" y="0"/>
                              <a:ext cx="5878196" cy="918845"/>
                              <a:chOff x="0" y="0"/>
                              <a:chExt cx="6240348" cy="919070"/>
                            </a:xfrm>
                          </wpg:grpSpPr>
                          <wpg:grpSp>
                            <wpg:cNvPr id="2074269032" name="مجموعة 49"/>
                            <wpg:cNvGrpSpPr/>
                            <wpg:grpSpPr>
                              <a:xfrm>
                                <a:off x="0" y="169208"/>
                                <a:ext cx="5433072" cy="580613"/>
                                <a:chOff x="0" y="169208"/>
                                <a:chExt cx="5433072" cy="580613"/>
                              </a:xfrm>
                            </wpg:grpSpPr>
                            <wps:wsp>
                              <wps:cNvPr id="20742690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36"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التحديث المستمر</w:t>
                                </w:r>
                              </w:p>
                            </w:txbxContent>
                          </wps:txbx>
                          <wps:bodyPr wrap="square" rtlCol="1">
                            <a:spAutoFit/>
                          </wps:bodyPr>
                        </wps:wsp>
                      </wpg:grpSp>
                      <pic:pic xmlns:pic="http://schemas.openxmlformats.org/drawingml/2006/picture">
                        <pic:nvPicPr>
                          <pic:cNvPr id="207426903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9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dbgG3g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MB1uAb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29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vRi/vL&#10;AAAA4wAAAA8AAAAAAAAAAAAAAAAAqgIAAGRycy9kb3ducmV2LnhtbFBLBQYAAAAABAAEAPoAAACi&#10;AwAAAAA=&#10;">
                  <v:group id="مجموعة 48" o:spid="_x0000_s29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0uYM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OFmi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knS5g&#10;zAAAAOMAAAAPAAAAAAAAAAAAAAAAAKoCAABkcnMvZG93bnJldi54bWxQSwUGAAAAAAQABAD6AAAA&#10;owMAAAAA&#10;">
                    <v:group id="مجموعة 49" o:spid="_x0000_s29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T7AX&#10;zAAAAOMAAAAPAAAAAAAAAAAAAAAAAKoCAABkcnMvZG93bnJldi54bWxQSwUGAAAAAAQABAD6AAAA&#10;owMAAAAA&#10;">
                      <v:shape id="شكل حر 50" o:spid="_x0000_s29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Kj8oA&#10;AADjAAAADwAAAGRycy9kb3ducmV2LnhtbESPQWvCQBSE74X+h+UVvNVdE01t6iqlIEjpQWOl10f2&#10;NQlm34bsqvHfdwuCx2FmvmEWq8G24ky9bxxrmIwVCOLSmYYrDd/79fMchA/IBlvHpOFKHlbLx4cF&#10;5sZdeEfnIlQiQtjnqKEOocul9GVNFv3YdcTR+3W9xRBlX0nT4yXCbSsTpTJpseG4UGNHHzWVx+Jk&#10;NWSfs5/ttlzPdsUm/fJkzcG4oPXoaXh/AxFoCPfwrb0xGhL1Mk2yV5Wm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3VSo/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O6WckA&#10;AADjAAAADwAAAGRycy9kb3ducmV2LnhtbESPQWsCMRSE7wX/Q3hCL1ITt2p1NUppKfRYtfT83Dyz&#10;i5uX7SZdt//eFIQeh5n5hllve1eLjtpQedYwGSsQxIU3FVsNn4e3hwWIEJEN1p5Jwy8F2G4Gd2vM&#10;jb/wjrp9tCJBOOSooYyxyaUMRUkOw9g3xMk7+dZhTLK10rR4SXBXy0ypuXRYcVoosaGXkorz/sdp&#10;wG/38XX00YfuaO3raNb0IzPT+n7YP69AROrjf/jWfjcaMvU0zeZL9TiFv0/pD8jN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qO6WckAAADjAAAADwAAAAAAAAAAAAAAAACYAgAA&#10;ZHJzL2Rvd25yZXYueG1sUEsFBgAAAAAEAAQA9QAAAI4DAAAAAA==&#10;" fillcolor="#a5a5a5 [2092]" stroked="f" strokeweight="1pt">
                        <v:stroke joinstyle="miter"/>
                      </v:roundrect>
                    </v:group>
                    <v:oval id="شكل بيضاوي 52" o:spid="_x0000_s30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HdssA&#10;AADjAAAADwAAAGRycy9kb3ducmV2LnhtbESPUUvDMBSF3wX/Q7iCby5Z1G7rlg1RBIUJ2umeL81d&#10;W9bclCau3b83guDj4ZzzHc5qM7pWnKgPjWcD04kCQVx623Bl4HP3fDMHESKyxdYzGThTgM368mKF&#10;ufUDf9CpiJVIEA45Gqhj7HIpQ1mTwzDxHXHyDr53GJPsK2l7HBLctVIrlUmHDaeFGjt6rKk8Ft/O&#10;wPvx8HXev27VW+WHIhvck9Z2Z8z11fiwBBFpjP/hv/aLNaDV7E5nC3V7D7+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2c0d2ywAAAOMAAAAPAAAAAAAAAAAAAAAAAJgC&#10;AABkcnMvZG93bnJldi54bWxQSwUGAAAAAAQABAD1AAAAkAMAAAAA&#10;" filled="f" strokecolor="#168489" strokeweight="1pt">
                      <v:stroke joinstyle="miter"/>
                    </v:oval>
                  </v:group>
                  <v:shape id="مربع نص 41" o:spid="_x0000_s300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efZckA&#10;AADjAAAADwAAAGRycy9kb3ducmV2LnhtbESPzU7DMBCE70i8g7VI3KjdAAFC3ariR+qhF0q4r+Il&#10;jojXUbw06dtjJCSOo5n5RrPazKFXRxpTF9nCcmFAETfRddxaqN9fr+5BJUF22EcmCydKsFmfn62w&#10;cnHiNzoepFUZwqlCC15kqLROjaeAaREH4ux9xjGgZDm22o04ZXjodWFMqQN2nBc8DvTkqfk6fAcL&#10;Im67PNUvIe0+5v3z5E1zi7W1lxfz9hGU0Cz/4b/2zlkozN1NUT6Y6xJ+P+U/o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NefZc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التحديث المستمر</w:t>
                          </w:r>
                        </w:p>
                      </w:txbxContent>
                    </v:textbox>
                  </v:shape>
                </v:group>
                <v:shape id="صورة 54" o:spid="_x0000_s300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Mc17MAAAA4wAAAA8AAABkcnMvZG93bnJldi54bWxEj09PAjEUxO8mfofmkXiTlsWwsFKIGkxM&#10;OMEK8fjcPndX+mdtK6zfnpKQeJzMzG8y82VvNDuSD62zEkZDAYxs5VRrawnv5ev9FFiIaBVqZ0nC&#10;HwVYLm5v5lgod7IbOm5jzRLEhgIlNDF2BeehashgGLqObPK+nDcYk/Q1Vx5PCW40z4SYcIOtTQsN&#10;dvTSUHXY/hoJa//8+T0r97r82Xyspnqc7w6rtZR3g/7pEVikPv6Hr+03JSET+UM2mYlxDp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yExzXs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مواكبة التطورات: البقاء على اطلاع بأحدث التقنيات والممارسات.</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تحسين العمليات: تحديث السياسات والإجراءات بناءً على التغيرات في البيئة الرقمية.</w:t>
      </w:r>
    </w:p>
    <w:p w:rsidR="00D75CDD" w:rsidRPr="00A37760" w:rsidRDefault="00D75CDD" w:rsidP="004800E1">
      <w:pPr>
        <w:spacing w:line="360" w:lineRule="auto"/>
        <w:rPr>
          <w:rFonts w:ascii="Sakkal Majalla" w:hAnsi="Sakkal Majalla"/>
          <w:sz w:val="32"/>
          <w:szCs w:val="32"/>
        </w:rPr>
      </w:pPr>
      <w:r w:rsidRPr="004800E1">
        <w:rPr>
          <w:rFonts w:ascii="Sakkal Majalla" w:hAnsi="Sakkal Majalla"/>
          <w:color w:val="C00000"/>
          <w:sz w:val="32"/>
          <w:szCs w:val="32"/>
          <w:rtl/>
        </w:rPr>
        <w:t xml:space="preserve"> </w:t>
      </w:r>
      <w:r w:rsidRPr="004800E1">
        <w:rPr>
          <w:rFonts w:ascii="Sakkal Majalla" w:hAnsi="Sakkal Majalla" w:hint="cs"/>
          <w:color w:val="C00000"/>
          <w:sz w:val="32"/>
          <w:szCs w:val="32"/>
          <w:rtl/>
        </w:rPr>
        <w:t xml:space="preserve">خلاصة القول: </w:t>
      </w:r>
      <w:r w:rsidRPr="00A37760">
        <w:rPr>
          <w:rFonts w:ascii="Sakkal Majalla" w:hAnsi="Sakkal Majalla"/>
          <w:sz w:val="32"/>
          <w:szCs w:val="32"/>
          <w:rtl/>
        </w:rPr>
        <w:t>تطبيق الحوكمة الرقمية في المؤسسات ي</w:t>
      </w:r>
      <w:r>
        <w:rPr>
          <w:rFonts w:ascii="Sakkal Majalla" w:hAnsi="Sakkal Majalla" w:hint="cs"/>
          <w:sz w:val="32"/>
          <w:szCs w:val="32"/>
          <w:rtl/>
        </w:rPr>
        <w:t>ُ</w:t>
      </w:r>
      <w:r w:rsidRPr="00A37760">
        <w:rPr>
          <w:rFonts w:ascii="Sakkal Majalla" w:hAnsi="Sakkal Majalla"/>
          <w:sz w:val="32"/>
          <w:szCs w:val="32"/>
          <w:rtl/>
        </w:rPr>
        <w:t>عزز من الكفاءة والشفافية، مما يساهم في تحقيق الأهداف الاستراتيجية بشكل فع</w:t>
      </w:r>
      <w:r>
        <w:rPr>
          <w:rFonts w:ascii="Sakkal Majalla" w:hAnsi="Sakkal Majalla" w:hint="cs"/>
          <w:sz w:val="32"/>
          <w:szCs w:val="32"/>
          <w:rtl/>
        </w:rPr>
        <w:t>ّ</w:t>
      </w:r>
      <w:r w:rsidRPr="00A37760">
        <w:rPr>
          <w:rFonts w:ascii="Sakkal Majalla" w:hAnsi="Sakkal Majalla"/>
          <w:sz w:val="32"/>
          <w:szCs w:val="32"/>
          <w:rtl/>
        </w:rPr>
        <w:t xml:space="preserve">ال. </w:t>
      </w:r>
      <w:r>
        <w:rPr>
          <w:rFonts w:ascii="Sakkal Majalla" w:hAnsi="Sakkal Majalla" w:hint="cs"/>
          <w:sz w:val="32"/>
          <w:szCs w:val="32"/>
          <w:rtl/>
        </w:rPr>
        <w:t>و</w:t>
      </w:r>
      <w:r w:rsidRPr="00A37760">
        <w:rPr>
          <w:rFonts w:ascii="Sakkal Majalla" w:hAnsi="Sakkal Majalla"/>
          <w:sz w:val="32"/>
          <w:szCs w:val="32"/>
          <w:rtl/>
        </w:rPr>
        <w:t>من خلال اتباع خطوات منظمة، يمكن للمؤسسات أن تواكب التطورات وتحقق النجاح المستدام في العصر الرقمي.</w:t>
      </w:r>
    </w:p>
    <w:p w:rsidR="00D75CDD" w:rsidRPr="00A37760" w:rsidRDefault="001A1818" w:rsidP="004800E1">
      <w:pPr>
        <w:spacing w:line="360" w:lineRule="auto"/>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442132DE" wp14:editId="08052433">
                <wp:extent cx="5731510" cy="895350"/>
                <wp:effectExtent l="0" t="0" r="21590" b="19050"/>
                <wp:docPr id="207426880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05"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06" name="مجموعة 39"/>
                        <wpg:cNvGrpSpPr/>
                        <wpg:grpSpPr>
                          <a:xfrm>
                            <a:off x="0" y="0"/>
                            <a:ext cx="5731510" cy="895350"/>
                            <a:chOff x="0" y="0"/>
                            <a:chExt cx="5878196" cy="918845"/>
                          </a:xfrm>
                        </wpg:grpSpPr>
                        <wpg:grpSp>
                          <wpg:cNvPr id="2074268807" name="مجموعة 40"/>
                          <wpg:cNvGrpSpPr/>
                          <wpg:grpSpPr>
                            <a:xfrm>
                              <a:off x="0" y="0"/>
                              <a:ext cx="5878196" cy="918845"/>
                              <a:chOff x="0" y="0"/>
                              <a:chExt cx="6240348" cy="919070"/>
                            </a:xfrm>
                          </wpg:grpSpPr>
                          <wpg:grpSp>
                            <wpg:cNvPr id="2074268808" name="مجموعة 41"/>
                            <wpg:cNvGrpSpPr/>
                            <wpg:grpSpPr>
                              <a:xfrm>
                                <a:off x="0" y="169208"/>
                                <a:ext cx="5433072" cy="580613"/>
                                <a:chOff x="0" y="169208"/>
                                <a:chExt cx="5433072" cy="580613"/>
                              </a:xfrm>
                            </wpg:grpSpPr>
                            <wps:wsp>
                              <wps:cNvPr id="207426880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1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1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12" name="مربع نص 41"/>
                          <wps:cNvSpPr txBox="1"/>
                          <wps:spPr>
                            <a:xfrm>
                              <a:off x="204484" y="257055"/>
                              <a:ext cx="4616071" cy="387740"/>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بناء الثقافة التنظيمية الداعمة للحوكمة الرقمية</w:t>
                                </w:r>
                              </w:p>
                            </w:txbxContent>
                          </wps:txbx>
                          <wps:bodyPr wrap="square" rtlCol="1">
                            <a:spAutoFit/>
                          </wps:bodyPr>
                        </wps:wsp>
                      </wpg:grpSp>
                    </wpg:wgp>
                  </a:graphicData>
                </a:graphic>
              </wp:inline>
            </w:drawing>
          </mc:Choice>
          <mc:Fallback>
            <w:pict>
              <v:group id="_x0000_s300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vJxt4w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">
                <v:shape id="صورة 38" o:spid="_x0000_s300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8vIrLAAAA4wAAAA8AAABkcnMvZG93bnJldi54bWxEj0FLw0AUhO9C/8PyCt7sblOtIe22lFLB&#10;i2hToddH9pkNZt+m2TWN/94VBI/DzHzDrLeja8VAfWg8a5jPFAjiypuGaw3vp6e7HESIyAZbz6Th&#10;mwJsN5ObNRbGX/lIQxlrkSAcCtRgY+wKKUNlyWGY+Y44eR++dxiT7GtperwmuGtlptRSOmw4LVjs&#10;aG+p+iy/nIbFYRgPi/3rSzjb7nQp3a4Jxzetb6fjbgUi0hj/w3/tZ6MhU4/32TLP1QP8fkp/QG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d/LyKywAAAOMAAAAPAAAAAAAA&#10;AAAAAAAAAJ8CAABkcnMvZG93bnJldi54bWxQSwUGAAAAAAQABAD3AAAAlwMAAAAA&#10;">
                  <v:imagedata r:id="rId56" o:title=""/>
                </v:shape>
                <v:group id="مجموعة 39" o:spid="_x0000_s300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73d4j&#10;zAAAAOMAAAAPAAAAAAAAAAAAAAAAAKoCAABkcnMvZG93bnJldi54bWxQSwUGAAAAAAQABAD6AAAA&#10;owMAAAAA&#10;">
                  <v:group id="مجموعة 40" o:spid="_x0000_s300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kXu4&#10;zAAAAOMAAAAPAAAAAAAAAAAAAAAAAKoCAABkcnMvZG93bnJldi54bWxQSwUGAAAAAAQABAD6AAAA&#10;owMAAAAA&#10;">
                    <v:group id="مجموعة 41" o:spid="_x0000_s300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lDu/KyQAA&#10;AOMAAAAPAAAAAAAAAAAAAAAAAKoCAABkcnMvZG93bnJldi54bWxQSwUGAAAAAAQABAD6AAAAoAMA&#10;AAAA&#10;">
                      <v:shape id="شكل حر 42" o:spid="_x0000_s300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3MkA&#10;AADjAAAADwAAAGRycy9kb3ducmV2LnhtbESPwU7DMBBE70j8g7VI3KjdEDUh1K1QBWoPXBr4gFW8&#10;xKHxOsSmDX9fV0LqcTQzbzTL9eR6caQxdJ41zGcKBHHjTceths+Pt4cSRIjIBnvPpOGPAqxXtzdL&#10;rIw/8Z6OdWxFgnCoUIONcaikDI0lh2HmB+LkffnRYUxybKUZ8ZTgrpeZUgvpsOO0YHGgjaXmUP86&#10;DUblry4vtgVtft6t+p6beHg0Wt/fTS/PICJN8Rr+b++MhkwVebYoS/UEl0/pD8jVG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sg/3M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01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ssbsoA&#10;AADjAAAADwAAAGRycy9kb3ducmV2LnhtbESPXUvDMBSG7wX/QziCdy5Zka50y8YUJqJe7EPc7aE5&#10;a8uSk9Jka/335kLY5cv7xbNYjc6KK/Wh9axhOlEgiCtvWq41fB82TwWIEJENWs+k4ZcCrJb3dwss&#10;jR94R9d9rEUa4VCihibGrpQyVA05DBPfESfv5HuHMcm+lqbHIY07KzOlcumw5fTQYEevDVXn/cVp&#10;mG03lyG85YePlx/71Sp7XGefrPXjw7ieg4g0xlv4v/1uNGRq9pzlRTFNFIkp8YBc/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e7LG7KAAAA4wAAAA8AAAAAAAAAAAAAAAAAmAIA&#10;AGRycy9kb3ducmV2LnhtbFBLBQYAAAAABAAEAPUAAACPAwAAAAA=&#10;" fillcolor="#168489" stroked="f" strokeweight="1pt">
                        <v:stroke joinstyle="miter"/>
                      </v:roundrect>
                    </v:group>
                    <v:oval id="شكل بيضاوي 44" o:spid="_x0000_s301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YbQcoA&#10;AADjAAAADwAAAGRycy9kb3ducmV2LnhtbESPUWvCMBSF3wf7D+EO9jbTluFKNcoYjMlgiNEfcG2u&#10;TbW56ZpMu3+/CAMfD+ec73Dmy9F14kxDaD0ryCcZCOLam5YbBbvt+1MJIkRkg51nUvBLAZaL+7s5&#10;VsZfeENnHRuRIBwqVGBj7CspQ23JYZj4njh5Bz84jEkOjTQDXhLcdbLIsql02HJasNjTm6X6pH+c&#10;Aj1u9frj0Ej/pe3nPj/6b7dZKfX4ML7OQEQa4y38314ZBUX28lxMyzLP4fop/Q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6WG0HKAAAA4wAAAA8AAAAAAAAAAAAAAAAAmAIA&#10;AGRycy9kb3ducmV2LnhtbFBLBQYAAAAABAAEAPUAAACPAwAAAAA=&#10;" filled="f" strokecolor="#a5a5a5 [2092]" strokeweight="1pt">
                      <v:stroke joinstyle="miter"/>
                    </v:oval>
                  </v:group>
                  <v:shape id="مربع نص 41" o:spid="_x0000_s3012"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njMgA&#10;AADjAAAADwAAAGRycy9kb3ducmV2LnhtbESPT0vEMBTE74LfITzBm5u06FrqZpfFP7AHL671/mie&#10;TbF5Kc1z2/32RhA8DjPzG2azW8KgTjSlPrKFYmVAEbfR9dxZaN5fbipQSZAdDpHJwpkS7LaXFxus&#10;XZz5jU5H6VSGcKrRghcZa61T6ylgWsWROHufcQooWU6ddhPOGR4GXRqz1gF7zgseR3r01H4dv4MF&#10;Ebcvzs1zSIeP5fVp9qa9w8ba66tl/wBKaJH/8F/74CyU5v62XFdVUcL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nGeMyAAAAOMAAAAPAAAAAAAAAAAAAAAAAJgCAABk&#10;cnMvZG93bnJldi54bWxQSwUGAAAAAAQABAD1AAAAjQM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بناء الثقافة التنظيمية الداعمة للحوكمة الرقمية</w:t>
                          </w:r>
                        </w:p>
                      </w:txbxContent>
                    </v:textbox>
                  </v:shape>
                </v:group>
                <w10:wrap anchorx="page"/>
                <w10:anchorlock/>
              </v:group>
            </w:pict>
          </mc:Fallback>
        </mc:AlternateContent>
      </w:r>
      <w:r w:rsidR="00D75CDD" w:rsidRPr="00A37760">
        <w:rPr>
          <w:rFonts w:ascii="Sakkal Majalla" w:hAnsi="Sakkal Majalla"/>
          <w:sz w:val="32"/>
          <w:szCs w:val="32"/>
          <w:rtl/>
        </w:rPr>
        <w:t>الثقافة التنظيمية الداعمة للحوكمة الرقمية هي عنصر أساسي لنجاح التحول الرقمي في المؤسسات. تساهم في تحسين الكفاءة وتعزيز الابتكار والشفافية.</w:t>
      </w:r>
    </w:p>
    <w:p w:rsidR="00D75CDD" w:rsidRPr="004800E1" w:rsidRDefault="00D75CDD" w:rsidP="00D75CDD">
      <w:pPr>
        <w:rPr>
          <w:rFonts w:ascii="Sakkal Majalla" w:hAnsi="Sakkal Majalla"/>
          <w:b/>
          <w:bCs/>
          <w:color w:val="C00000"/>
          <w:sz w:val="32"/>
          <w:szCs w:val="32"/>
        </w:rPr>
      </w:pPr>
      <w:bookmarkStart w:id="14" w:name="_Hlk174473844"/>
      <w:r w:rsidRPr="004800E1">
        <w:rPr>
          <w:rFonts w:ascii="Sakkal Majalla" w:hAnsi="Sakkal Majalla"/>
          <w:b/>
          <w:bCs/>
          <w:color w:val="C00000"/>
          <w:sz w:val="32"/>
          <w:szCs w:val="32"/>
          <w:rtl/>
        </w:rPr>
        <w:lastRenderedPageBreak/>
        <w:t xml:space="preserve"> أهمية الثقافة التنظيمية</w:t>
      </w:r>
      <w:r w:rsidRPr="004800E1">
        <w:rPr>
          <w:rFonts w:ascii="Sakkal Majalla" w:hAnsi="Sakkal Majalla" w:hint="cs"/>
          <w:b/>
          <w:bCs/>
          <w:color w:val="C00000"/>
          <w:sz w:val="32"/>
          <w:szCs w:val="32"/>
          <w:rtl/>
        </w:rPr>
        <w:t xml:space="preserve"> </w:t>
      </w:r>
      <w:r w:rsidRPr="004800E1">
        <w:rPr>
          <w:rFonts w:ascii="Sakkal Majalla" w:hAnsi="Sakkal Majalla"/>
          <w:b/>
          <w:bCs/>
          <w:color w:val="C00000"/>
          <w:sz w:val="32"/>
          <w:szCs w:val="32"/>
          <w:rtl/>
        </w:rPr>
        <w:t>الداعمة</w:t>
      </w:r>
      <w:r w:rsidRPr="004800E1">
        <w:rPr>
          <w:rFonts w:ascii="Sakkal Majalla" w:hAnsi="Sakkal Majalla" w:hint="cs"/>
          <w:b/>
          <w:bCs/>
          <w:color w:val="C00000"/>
          <w:sz w:val="32"/>
          <w:szCs w:val="32"/>
          <w:rtl/>
        </w:rPr>
        <w:t xml:space="preserve"> للحوكمة الرقمية</w:t>
      </w:r>
    </w:p>
    <w:bookmarkEnd w:id="14"/>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تعزيز الابتكار: تشجيع التفكير الإبداعي وتبني التقنيات الحديثة.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زيادة الكفاءة: تحسين العمليات وتقليل التكاليف.</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تحسين الامتثال: الالتزام بالسياسات والإجراءات الرقمية.</w:t>
      </w:r>
    </w:p>
    <w:p w:rsidR="00D75CDD"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33C3BD8D" wp14:editId="6BB48953">
                <wp:extent cx="5731510" cy="895350"/>
                <wp:effectExtent l="0" t="0" r="21590" b="19050"/>
                <wp:docPr id="20742688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14"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15" name="مجموعة 39"/>
                        <wpg:cNvGrpSpPr/>
                        <wpg:grpSpPr>
                          <a:xfrm>
                            <a:off x="0" y="0"/>
                            <a:ext cx="5731510" cy="895350"/>
                            <a:chOff x="0" y="0"/>
                            <a:chExt cx="5878196" cy="918845"/>
                          </a:xfrm>
                        </wpg:grpSpPr>
                        <wpg:grpSp>
                          <wpg:cNvPr id="2074268816" name="مجموعة 40"/>
                          <wpg:cNvGrpSpPr/>
                          <wpg:grpSpPr>
                            <a:xfrm>
                              <a:off x="0" y="0"/>
                              <a:ext cx="5878196" cy="918845"/>
                              <a:chOff x="0" y="0"/>
                              <a:chExt cx="6240348" cy="919070"/>
                            </a:xfrm>
                          </wpg:grpSpPr>
                          <wpg:grpSp>
                            <wpg:cNvPr id="2074268817" name="مجموعة 41"/>
                            <wpg:cNvGrpSpPr/>
                            <wpg:grpSpPr>
                              <a:xfrm>
                                <a:off x="0" y="169208"/>
                                <a:ext cx="5433072" cy="580613"/>
                                <a:chOff x="0" y="169208"/>
                                <a:chExt cx="5433072" cy="580613"/>
                              </a:xfrm>
                            </wpg:grpSpPr>
                            <wps:wsp>
                              <wps:cNvPr id="20742688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1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2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21" name="مربع نص 41"/>
                          <wps:cNvSpPr txBox="1"/>
                          <wps:spPr>
                            <a:xfrm>
                              <a:off x="204484" y="256918"/>
                              <a:ext cx="4616071" cy="387739"/>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بناء الثقافة التنظيمية الداعمة</w:t>
                                </w:r>
                                <w:r w:rsidRPr="00BA05D9">
                                  <w:rPr>
                                    <w:rFonts w:eastAsia="Calibri" w:hAnsi="Adobe Arabic" w:cs="Adobe Arabic" w:hint="cs"/>
                                    <w:b/>
                                    <w:bCs/>
                                    <w:color w:val="FFFFFF"/>
                                    <w:kern w:val="24"/>
                                    <w:sz w:val="36"/>
                                    <w:szCs w:val="36"/>
                                    <w:rtl/>
                                    <w:lang w:bidi="ar-EG"/>
                                  </w:rPr>
                                  <w:t xml:space="preserve"> للحوكمة الرقمية</w:t>
                                </w:r>
                              </w:p>
                            </w:txbxContent>
                          </wps:txbx>
                          <wps:bodyPr wrap="square" rtlCol="1">
                            <a:spAutoFit/>
                          </wps:bodyPr>
                        </wps:wsp>
                      </wpg:grpSp>
                    </wpg:wgp>
                  </a:graphicData>
                </a:graphic>
              </wp:inline>
            </w:drawing>
          </mc:Choice>
          <mc:Fallback>
            <w:pict>
              <v:group id="_x0000_s301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ljf04Q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">
                <v:shape id="صورة 38" o:spid="_x0000_s301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pj8zKAAAA4wAAAA8AAABkcnMvZG93bnJldi54bWxEj0FrwkAUhO+F/oflFbzVjVFsSF1FRMGL&#10;tMZCr4/sazY0+zZm1xj/vVsoeBxm5htmsRpsI3rqfO1YwWScgCAuna65UvB12r1mIHxA1tg4JgU3&#10;8rBaPj8tMNfuykfqi1CJCGGfowITQptL6UtDFv3YtcTR+3GdxRBlV0nd4TXCbSPTJJlLizXHBYMt&#10;bQyVv8XFKphu+2E73Xwc/LdpT+fCrmt//FRq9DKs30EEGsIj/N/eawVp8jZL51k2mcHfp/gH5PIO&#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dpj8zKAAAA4wAAAA8AAAAAAAAA&#10;AAAAAAAAnwIAAGRycy9kb3ducmV2LnhtbFBLBQYAAAAABAAEAPcAAACWAwAAAAA=&#10;">
                  <v:imagedata r:id="rId56" o:title=""/>
                </v:shape>
                <v:group id="مجموعة 39" o:spid="_x0000_s301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bWic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TeA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1taJ&#10;zAAAAOMAAAAPAAAAAAAAAAAAAAAAAKoCAABkcnMvZG93bnJldi54bWxQSwUGAAAAAAQABAD6AAAA&#10;owMAAAAA&#10;">
                  <v:group id="مجموعة 40" o:spid="_x0000_s301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RI/s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i1O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BEj+&#10;zAAAAOMAAAAPAAAAAAAAAAAAAAAAAKoCAABkcnMvZG93bnJldi54bWxQSwUGAAAAAAQABAD6AAAA&#10;owMAAAAA&#10;">
                    <v:group id="مجموعة 41" o:spid="_x0000_s301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SO1l&#10;zAAAAOMAAAAPAAAAAAAAAAAAAAAAAKoCAABkcnMvZG93bnJldi54bWxQSwUGAAAAAAQABAD6AAAA&#10;owMAAAAA&#10;">
                      <v:shape id="شكل حر 42" o:spid="_x0000_s301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0MmsYA&#10;AADjAAAADwAAAGRycy9kb3ducmV2LnhtbERPS27CMBDdI/UO1lRiB3ZCRKIUgypERRfdlPYAo3ga&#10;p8TjELsQbl8vKnX59P6b3eR6caUxdJ41ZEsFgrjxpuNWw+fHy6ICESKywd4zabhTgN32YbbB2vgb&#10;v9P1FFuRQjjUqMHGONRShsaSw7D0A3HivvzoMCY4ttKMeEvhrpe5UmvpsOPUYHGgvaXmfPpxGowq&#10;Dq4ojyXtL29WfWcmnldG6/nj9PwEItIU/8V/7lejIVdlka+rKkuj06f0B+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0Mms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01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GF88sA&#10;AADjAAAADwAAAGRycy9kb3ducmV2LnhtbESPQUvDQBSE70L/w/IEb3a3QdIYuy1VqIj2oK3o9ZF9&#10;JqG7b0N228R/3y0IHoeZ+YZZrEZnxYn60HrWMJsqEMSVNy3XGj73m9sCRIjIBq1n0vBLAVbLydUC&#10;S+MH/qDTLtYiQTiUqKGJsSulDFVDDsPUd8TJ+/G9w5hkX0vT45DgzspMqVw6bDktNNjRU0PVYXd0&#10;Gubvm+MQnvP96+OX3bbKfq+zN9b65npcP4CINMb/8F/7xWjI1Pwuy4tidg+XT+kPyOUZ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mgYXzywAAAOMAAAAPAAAAAAAAAAAAAAAAAJgC&#10;AABkcnMvZG93bnJldi54bWxQSwUGAAAAAAQABAD1AAAAkAMAAAAA&#10;" fillcolor="#168489" stroked="f" strokeweight="1pt">
                        <v:stroke joinstyle="miter"/>
                      </v:roundrect>
                    </v:group>
                    <v:oval id="شكل بيضاوي 44" o:spid="_x0000_s302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0Z8kA&#10;AADjAAAADwAAAGRycy9kb3ducmV2LnhtbESP32rCMBTG7wd7h3AG3s3UIq50RhmDoQxkmPoAZ82x&#10;qTYnXRO1e3tzMdjlx/eP33I9uk5caQitZwWzaQaCuPam5UbBofp4LkCEiGyw80wKfinAevX4sMTS&#10;+Bvv6apjI9IIhxIV2Bj7UspQW3IYpr4nTt7RDw5jkkMjzYC3NO46mWfZQjpsOT1Y7OndUn3WF6dA&#10;j5X+2hwb6Xfafn7PTv7H7bdKTZ7Gt1cQkcb4H/5rb42CPHuZ54uiyBNFYko8IF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7Z0Z8kAAADjAAAADwAAAAAAAAAAAAAAAACYAgAA&#10;ZHJzL2Rvd25yZXYueG1sUEsFBgAAAAAEAAQA9QAAAI4DAAAAAA==&#10;" filled="f" strokecolor="#a5a5a5 [2092]" strokeweight="1pt">
                      <v:stroke joinstyle="miter"/>
                    </v:oval>
                  </v:group>
                  <v:shape id="مربع نص 41" o:spid="_x0000_s3021"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IzRsgA&#10;AADjAAAADwAAAGRycy9kb3ducmV2LnhtbESPT0vEMBTE74LfITzBm5u06FrqZpfFP7AHL671/mie&#10;TbF5Kc1z2/32RhA8DjPzG2azW8KgTjSlPrKFYmVAEbfR9dxZaN5fbipQSZAdDpHJwpkS7LaXFxus&#10;XZz5jU5H6VSGcKrRghcZa61T6ylgWsWROHufcQooWU6ddhPOGR4GXRqz1gF7zgseR3r01H4dv4MF&#10;Ebcvzs1zSIeP5fVp9qa9w8ba66tl/wBKaJH/8F/74CyU5v62XFdVWcD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IjNGyAAAAOMAAAAPAAAAAAAAAAAAAAAAAJgCAABk&#10;cnMvZG93bnJldi54bWxQSwUGAAAAAAQABAD1AAAAjQM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بناء الثقافة التنظيمية الداعمة</w:t>
                          </w:r>
                          <w:r w:rsidRPr="00BA05D9">
                            <w:rPr>
                              <w:rFonts w:eastAsia="Calibri" w:hAnsi="Adobe Arabic" w:cs="Adobe Arabic" w:hint="cs"/>
                              <w:b/>
                              <w:bCs/>
                              <w:color w:val="FFFFFF"/>
                              <w:kern w:val="24"/>
                              <w:sz w:val="36"/>
                              <w:szCs w:val="36"/>
                              <w:rtl/>
                              <w:lang w:bidi="ar-EG"/>
                            </w:rPr>
                            <w:t xml:space="preserve"> للحوكمة الرقمية</w:t>
                          </w:r>
                        </w:p>
                      </w:txbxContent>
                    </v:textbox>
                  </v:shape>
                </v:group>
                <w10:wrap anchorx="page"/>
                <w10:anchorlock/>
              </v:group>
            </w:pict>
          </mc:Fallback>
        </mc:AlternateContent>
      </w:r>
    </w:p>
    <w:p w:rsidR="00716BE5" w:rsidRDefault="00716BE5" w:rsidP="00D75CDD">
      <w:pPr>
        <w:rPr>
          <w:rFonts w:ascii="Sakkal Majalla" w:hAnsi="Sakkal Majalla"/>
          <w:sz w:val="32"/>
          <w:szCs w:val="32"/>
          <w:rtl/>
        </w:rPr>
      </w:pPr>
    </w:p>
    <w:p w:rsidR="00716BE5" w:rsidRDefault="00716BE5" w:rsidP="00D75CDD">
      <w:pPr>
        <w:rPr>
          <w:rFonts w:ascii="Sakkal Majalla" w:hAnsi="Sakkal Majalla"/>
          <w:sz w:val="32"/>
          <w:szCs w:val="32"/>
          <w:rtl/>
        </w:rPr>
      </w:pPr>
    </w:p>
    <w:p w:rsidR="000F71A4" w:rsidRPr="00A37760" w:rsidRDefault="000F71A4" w:rsidP="000F71A4">
      <w:pPr>
        <w:rPr>
          <w:rFonts w:ascii="Sakkal Majalla" w:hAnsi="Sakkal Majalla"/>
          <w:sz w:val="32"/>
          <w:szCs w:val="32"/>
        </w:rPr>
      </w:pPr>
      <w:r w:rsidRPr="000F71A4">
        <w:rPr>
          <w:rFonts w:ascii="Sakkal Majalla" w:hAnsi="Sakkal Majalla"/>
          <w:noProof/>
          <w:sz w:val="32"/>
          <w:szCs w:val="32"/>
        </w:rPr>
        <mc:AlternateContent>
          <mc:Choice Requires="wpg">
            <w:drawing>
              <wp:inline distT="0" distB="0" distL="0" distR="0" wp14:anchorId="3F3390BD" wp14:editId="6A2DE393">
                <wp:extent cx="5447037" cy="2910178"/>
                <wp:effectExtent l="0" t="0" r="0" b="0"/>
                <wp:docPr id="2074270164" name="Group 89"/>
                <wp:cNvGraphicFramePr/>
                <a:graphic xmlns:a="http://schemas.openxmlformats.org/drawingml/2006/main">
                  <a:graphicData uri="http://schemas.microsoft.com/office/word/2010/wordprocessingGroup">
                    <wpg:wgp>
                      <wpg:cNvGrpSpPr/>
                      <wpg:grpSpPr>
                        <a:xfrm>
                          <a:off x="0" y="0"/>
                          <a:ext cx="5447037" cy="2910178"/>
                          <a:chOff x="-18229" y="-147249"/>
                          <a:chExt cx="11208094" cy="5988035"/>
                        </a:xfrm>
                      </wpg:grpSpPr>
                      <wpg:grpSp>
                        <wpg:cNvPr id="2074270165" name="Group 2074270165"/>
                        <wpg:cNvGrpSpPr/>
                        <wpg:grpSpPr>
                          <a:xfrm>
                            <a:off x="5571558" y="3295807"/>
                            <a:ext cx="3661144" cy="2544979"/>
                            <a:chOff x="5571558" y="3295807"/>
                            <a:chExt cx="3661144" cy="2544979"/>
                          </a:xfrm>
                        </wpg:grpSpPr>
                        <wps:wsp>
                          <wps:cNvPr id="2074270166" name="Google Shape;93;p13"/>
                          <wps:cNvSpPr/>
                          <wps:spPr>
                            <a:xfrm>
                              <a:off x="5571558" y="3295807"/>
                              <a:ext cx="790575" cy="782637"/>
                            </a:xfrm>
                            <a:custGeom>
                              <a:avLst/>
                              <a:gdLst/>
                              <a:ahLst/>
                              <a:cxnLst/>
                              <a:rect l="l" t="t" r="r" b="b"/>
                              <a:pathLst>
                                <a:path w="181" h="179" extrusionOk="0">
                                  <a:moveTo>
                                    <a:pt x="176" y="179"/>
                                  </a:moveTo>
                                  <a:cubicBezTo>
                                    <a:pt x="176" y="179"/>
                                    <a:pt x="175" y="179"/>
                                    <a:pt x="174" y="179"/>
                                  </a:cubicBezTo>
                                  <a:cubicBezTo>
                                    <a:pt x="100" y="142"/>
                                    <a:pt x="38" y="81"/>
                                    <a:pt x="1" y="6"/>
                                  </a:cubicBezTo>
                                  <a:cubicBezTo>
                                    <a:pt x="0" y="4"/>
                                    <a:pt x="1" y="2"/>
                                    <a:pt x="3" y="1"/>
                                  </a:cubicBezTo>
                                  <a:cubicBezTo>
                                    <a:pt x="5" y="0"/>
                                    <a:pt x="7" y="1"/>
                                    <a:pt x="8" y="3"/>
                                  </a:cubicBezTo>
                                  <a:cubicBezTo>
                                    <a:pt x="44" y="76"/>
                                    <a:pt x="105" y="136"/>
                                    <a:pt x="178" y="172"/>
                                  </a:cubicBezTo>
                                  <a:cubicBezTo>
                                    <a:pt x="180" y="173"/>
                                    <a:pt x="181" y="175"/>
                                    <a:pt x="180" y="177"/>
                                  </a:cubicBezTo>
                                  <a:cubicBezTo>
                                    <a:pt x="179" y="178"/>
                                    <a:pt x="178" y="179"/>
                                    <a:pt x="176" y="179"/>
                                  </a:cubicBezTo>
                                  <a:close/>
                                </a:path>
                              </a:pathLst>
                            </a:custGeom>
                            <a:solidFill>
                              <a:srgbClr val="575757"/>
                            </a:solidFill>
                            <a:ln>
                              <a:noFill/>
                            </a:ln>
                          </wps:spPr>
                          <wps:bodyPr spcFirstLastPara="1" wrap="square" lIns="91425" tIns="45700" rIns="91425" bIns="45700" anchor="t" anchorCtr="0">
                            <a:noAutofit/>
                          </wps:bodyPr>
                        </wps:wsp>
                        <wps:wsp>
                          <wps:cNvPr id="2074270167" name="Google Shape;89;p13"/>
                          <wps:cNvSpPr/>
                          <wps:spPr>
                            <a:xfrm>
                              <a:off x="6427220" y="3597432"/>
                              <a:ext cx="1257300" cy="1258887"/>
                            </a:xfrm>
                            <a:prstGeom prst="ellipse">
                              <a:avLst/>
                            </a:prstGeom>
                            <a:solidFill>
                              <a:srgbClr val="FFC000"/>
                            </a:solidFill>
                            <a:ln>
                              <a:noFill/>
                            </a:ln>
                          </wps:spPr>
                          <wps:bodyPr spcFirstLastPara="1" wrap="square" lIns="91425" tIns="45700" rIns="91425" bIns="45700" anchor="t" anchorCtr="0">
                            <a:noAutofit/>
                          </wps:bodyPr>
                        </wps:wsp>
                        <wps:wsp>
                          <wps:cNvPr id="2074270168" name="TextBox 55"/>
                          <wps:cNvSpPr txBox="1"/>
                          <wps:spPr>
                            <a:xfrm>
                              <a:off x="7343197" y="4505960"/>
                              <a:ext cx="1889505" cy="1334826"/>
                            </a:xfrm>
                            <a:prstGeom prst="rect">
                              <a:avLst/>
                            </a:prstGeom>
                            <a:noFill/>
                          </wps:spPr>
                          <wps:txb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تمكين الموظفين</w:t>
                                </w:r>
                              </w:p>
                            </w:txbxContent>
                          </wps:txbx>
                          <wps:bodyPr wrap="square">
                            <a:noAutofit/>
                          </wps:bodyPr>
                        </wps:wsp>
                      </wpg:grpSp>
                      <wpg:grpSp>
                        <wpg:cNvPr id="2074270169" name="Group 2074270169"/>
                        <wpg:cNvGrpSpPr/>
                        <wpg:grpSpPr>
                          <a:xfrm>
                            <a:off x="1580587" y="3287870"/>
                            <a:ext cx="3703633" cy="2551900"/>
                            <a:chOff x="1580587" y="3287870"/>
                            <a:chExt cx="3703633" cy="2551900"/>
                          </a:xfrm>
                        </wpg:grpSpPr>
                        <wps:wsp>
                          <wps:cNvPr id="2074270170" name="Google Shape;96;p13"/>
                          <wps:cNvSpPr/>
                          <wps:spPr>
                            <a:xfrm>
                              <a:off x="4498408" y="3287870"/>
                              <a:ext cx="785812" cy="785812"/>
                            </a:xfrm>
                            <a:custGeom>
                              <a:avLst/>
                              <a:gdLst/>
                              <a:ahLst/>
                              <a:cxnLst/>
                              <a:rect l="l" t="t" r="r" b="b"/>
                              <a:pathLst>
                                <a:path w="180" h="180" extrusionOk="0">
                                  <a:moveTo>
                                    <a:pt x="5" y="180"/>
                                  </a:moveTo>
                                  <a:cubicBezTo>
                                    <a:pt x="3" y="180"/>
                                    <a:pt x="2" y="180"/>
                                    <a:pt x="1" y="178"/>
                                  </a:cubicBezTo>
                                  <a:cubicBezTo>
                                    <a:pt x="0" y="176"/>
                                    <a:pt x="1" y="174"/>
                                    <a:pt x="3" y="173"/>
                                  </a:cubicBezTo>
                                  <a:cubicBezTo>
                                    <a:pt x="76" y="137"/>
                                    <a:pt x="136" y="76"/>
                                    <a:pt x="172" y="3"/>
                                  </a:cubicBezTo>
                                  <a:cubicBezTo>
                                    <a:pt x="173" y="1"/>
                                    <a:pt x="175" y="0"/>
                                    <a:pt x="177" y="1"/>
                                  </a:cubicBezTo>
                                  <a:cubicBezTo>
                                    <a:pt x="179" y="2"/>
                                    <a:pt x="180" y="5"/>
                                    <a:pt x="179" y="7"/>
                                  </a:cubicBezTo>
                                  <a:cubicBezTo>
                                    <a:pt x="142" y="81"/>
                                    <a:pt x="81" y="143"/>
                                    <a:pt x="6" y="180"/>
                                  </a:cubicBezTo>
                                  <a:cubicBezTo>
                                    <a:pt x="6" y="180"/>
                                    <a:pt x="5" y="180"/>
                                    <a:pt x="5" y="180"/>
                                  </a:cubicBezTo>
                                  <a:close/>
                                </a:path>
                              </a:pathLst>
                            </a:custGeom>
                            <a:solidFill>
                              <a:srgbClr val="575757"/>
                            </a:solidFill>
                            <a:ln>
                              <a:noFill/>
                            </a:ln>
                          </wps:spPr>
                          <wps:bodyPr spcFirstLastPara="1" wrap="square" lIns="91425" tIns="45700" rIns="91425" bIns="45700" anchor="t" anchorCtr="0">
                            <a:noAutofit/>
                          </wps:bodyPr>
                        </wps:wsp>
                        <wps:wsp>
                          <wps:cNvPr id="2074270171" name="Google Shape;85;p13"/>
                          <wps:cNvSpPr/>
                          <wps:spPr>
                            <a:xfrm>
                              <a:off x="3166496" y="3597432"/>
                              <a:ext cx="1257300" cy="1258887"/>
                            </a:xfrm>
                            <a:prstGeom prst="ellipse">
                              <a:avLst/>
                            </a:prstGeom>
                            <a:solidFill>
                              <a:srgbClr val="FFC000"/>
                            </a:solidFill>
                            <a:ln>
                              <a:noFill/>
                            </a:ln>
                          </wps:spPr>
                          <wps:bodyPr spcFirstLastPara="1" wrap="square" lIns="91425" tIns="45700" rIns="91425" bIns="45700" anchor="t" anchorCtr="0">
                            <a:noAutofit/>
                          </wps:bodyPr>
                        </wps:wsp>
                        <wps:wsp>
                          <wps:cNvPr id="2074270172" name="TextBox 59"/>
                          <wps:cNvSpPr txBox="1"/>
                          <wps:spPr>
                            <a:xfrm>
                              <a:off x="1580587" y="4436691"/>
                              <a:ext cx="1889504" cy="1403079"/>
                            </a:xfrm>
                            <a:prstGeom prst="rect">
                              <a:avLst/>
                            </a:prstGeom>
                            <a:noFill/>
                          </wps:spPr>
                          <wps:txb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تقييم وتحسين العمليات</w:t>
                                </w:r>
                              </w:p>
                            </w:txbxContent>
                          </wps:txbx>
                          <wps:bodyPr wrap="square">
                            <a:noAutofit/>
                          </wps:bodyPr>
                        </wps:wsp>
                      </wpg:grpSp>
                      <wpg:grpSp>
                        <wpg:cNvPr id="2074270173" name="Group 2074270173"/>
                        <wpg:cNvGrpSpPr/>
                        <wpg:grpSpPr>
                          <a:xfrm>
                            <a:off x="-18229" y="1963895"/>
                            <a:ext cx="3114874" cy="2527949"/>
                            <a:chOff x="-18229" y="1963895"/>
                            <a:chExt cx="3114874" cy="2527949"/>
                          </a:xfrm>
                        </wpg:grpSpPr>
                        <wps:wsp>
                          <wps:cNvPr id="2074270174" name="Google Shape;97;p13"/>
                          <wps:cNvSpPr/>
                          <wps:spPr>
                            <a:xfrm>
                              <a:off x="2310833" y="3295807"/>
                              <a:ext cx="785812" cy="782637"/>
                            </a:xfrm>
                            <a:custGeom>
                              <a:avLst/>
                              <a:gdLst/>
                              <a:ahLst/>
                              <a:cxnLst/>
                              <a:rect l="l" t="t" r="r" b="b"/>
                              <a:pathLst>
                                <a:path w="180" h="179" extrusionOk="0">
                                  <a:moveTo>
                                    <a:pt x="176" y="179"/>
                                  </a:moveTo>
                                  <a:cubicBezTo>
                                    <a:pt x="175" y="179"/>
                                    <a:pt x="175" y="179"/>
                                    <a:pt x="174" y="179"/>
                                  </a:cubicBezTo>
                                  <a:cubicBezTo>
                                    <a:pt x="99" y="142"/>
                                    <a:pt x="38" y="81"/>
                                    <a:pt x="1" y="6"/>
                                  </a:cubicBezTo>
                                  <a:cubicBezTo>
                                    <a:pt x="0" y="4"/>
                                    <a:pt x="1" y="2"/>
                                    <a:pt x="3" y="1"/>
                                  </a:cubicBezTo>
                                  <a:cubicBezTo>
                                    <a:pt x="5" y="0"/>
                                    <a:pt x="7" y="1"/>
                                    <a:pt x="8" y="3"/>
                                  </a:cubicBezTo>
                                  <a:cubicBezTo>
                                    <a:pt x="44" y="76"/>
                                    <a:pt x="104" y="136"/>
                                    <a:pt x="178" y="172"/>
                                  </a:cubicBezTo>
                                  <a:cubicBezTo>
                                    <a:pt x="180" y="173"/>
                                    <a:pt x="180" y="175"/>
                                    <a:pt x="179" y="177"/>
                                  </a:cubicBezTo>
                                  <a:cubicBezTo>
                                    <a:pt x="179" y="178"/>
                                    <a:pt x="177" y="179"/>
                                    <a:pt x="176" y="179"/>
                                  </a:cubicBezTo>
                                  <a:close/>
                                </a:path>
                              </a:pathLst>
                            </a:custGeom>
                            <a:solidFill>
                              <a:srgbClr val="575757"/>
                            </a:solidFill>
                            <a:ln>
                              <a:noFill/>
                            </a:ln>
                          </wps:spPr>
                          <wps:bodyPr spcFirstLastPara="1" wrap="square" lIns="91425" tIns="45700" rIns="91425" bIns="45700" anchor="t" anchorCtr="0">
                            <a:noAutofit/>
                          </wps:bodyPr>
                        </wps:wsp>
                        <wps:wsp>
                          <wps:cNvPr id="2074270175" name="Google Shape;86;p13"/>
                          <wps:cNvSpPr/>
                          <wps:spPr>
                            <a:xfrm>
                              <a:off x="1529783" y="1963895"/>
                              <a:ext cx="1260475" cy="1257300"/>
                            </a:xfrm>
                            <a:prstGeom prst="ellipse">
                              <a:avLst/>
                            </a:prstGeom>
                            <a:solidFill>
                              <a:srgbClr val="A5A5A5"/>
                            </a:solidFill>
                            <a:ln>
                              <a:noFill/>
                            </a:ln>
                          </wps:spPr>
                          <wps:bodyPr spcFirstLastPara="1" wrap="square" lIns="91425" tIns="45700" rIns="91425" bIns="45700" anchor="t" anchorCtr="0">
                            <a:noAutofit/>
                          </wps:bodyPr>
                        </wps:wsp>
                        <wps:wsp>
                          <wps:cNvPr id="2074270176" name="TextBox 63"/>
                          <wps:cNvSpPr txBox="1"/>
                          <wps:spPr>
                            <a:xfrm>
                              <a:off x="-18229" y="2145247"/>
                              <a:ext cx="1690985" cy="2346597"/>
                            </a:xfrm>
                            <a:prstGeom prst="rect">
                              <a:avLst/>
                            </a:prstGeom>
                            <a:noFill/>
                          </wps:spPr>
                          <wps:txb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الاعتراف بالمجهودات</w:t>
                                </w:r>
                              </w:p>
                            </w:txbxContent>
                          </wps:txbx>
                          <wps:bodyPr wrap="square">
                            <a:noAutofit/>
                          </wps:bodyPr>
                        </wps:wsp>
                      </wpg:grpSp>
                      <wpg:grpSp>
                        <wpg:cNvPr id="2074270177" name="Group 2074270177"/>
                        <wpg:cNvGrpSpPr/>
                        <wpg:grpSpPr>
                          <a:xfrm>
                            <a:off x="1511382" y="-147249"/>
                            <a:ext cx="2912414" cy="2039706"/>
                            <a:chOff x="1511382" y="-147249"/>
                            <a:chExt cx="2912414" cy="2039706"/>
                          </a:xfrm>
                        </wpg:grpSpPr>
                        <wps:wsp>
                          <wps:cNvPr id="2074270178" name="Google Shape;98;p13"/>
                          <wps:cNvSpPr/>
                          <wps:spPr>
                            <a:xfrm>
                              <a:off x="2306071" y="1106645"/>
                              <a:ext cx="785812" cy="785812"/>
                            </a:xfrm>
                            <a:custGeom>
                              <a:avLst/>
                              <a:gdLst/>
                              <a:ahLst/>
                              <a:cxnLst/>
                              <a:rect l="l" t="t" r="r" b="b"/>
                              <a:pathLst>
                                <a:path w="180" h="180" extrusionOk="0">
                                  <a:moveTo>
                                    <a:pt x="5" y="180"/>
                                  </a:moveTo>
                                  <a:cubicBezTo>
                                    <a:pt x="4" y="180"/>
                                    <a:pt x="3" y="180"/>
                                    <a:pt x="3" y="179"/>
                                  </a:cubicBezTo>
                                  <a:cubicBezTo>
                                    <a:pt x="1" y="179"/>
                                    <a:pt x="0" y="176"/>
                                    <a:pt x="1" y="174"/>
                                  </a:cubicBezTo>
                                  <a:cubicBezTo>
                                    <a:pt x="37" y="99"/>
                                    <a:pt x="99" y="38"/>
                                    <a:pt x="173" y="1"/>
                                  </a:cubicBezTo>
                                  <a:cubicBezTo>
                                    <a:pt x="175" y="0"/>
                                    <a:pt x="178" y="1"/>
                                    <a:pt x="179" y="3"/>
                                  </a:cubicBezTo>
                                  <a:cubicBezTo>
                                    <a:pt x="180" y="5"/>
                                    <a:pt x="179" y="7"/>
                                    <a:pt x="177" y="8"/>
                                  </a:cubicBezTo>
                                  <a:cubicBezTo>
                                    <a:pt x="104" y="44"/>
                                    <a:pt x="44" y="104"/>
                                    <a:pt x="8" y="178"/>
                                  </a:cubicBezTo>
                                  <a:cubicBezTo>
                                    <a:pt x="7" y="179"/>
                                    <a:pt x="6" y="180"/>
                                    <a:pt x="5" y="180"/>
                                  </a:cubicBezTo>
                                  <a:close/>
                                </a:path>
                              </a:pathLst>
                            </a:custGeom>
                            <a:solidFill>
                              <a:srgbClr val="575757"/>
                            </a:solidFill>
                            <a:ln>
                              <a:noFill/>
                            </a:ln>
                          </wps:spPr>
                          <wps:bodyPr spcFirstLastPara="1" wrap="square" lIns="91425" tIns="45700" rIns="91425" bIns="45700" anchor="t" anchorCtr="0">
                            <a:noAutofit/>
                          </wps:bodyPr>
                        </wps:wsp>
                        <wps:wsp>
                          <wps:cNvPr id="2074270179" name="Google Shape;87;p13"/>
                          <wps:cNvSpPr/>
                          <wps:spPr>
                            <a:xfrm>
                              <a:off x="3166496" y="324007"/>
                              <a:ext cx="1257300" cy="1263650"/>
                            </a:xfrm>
                            <a:prstGeom prst="ellipse">
                              <a:avLst/>
                            </a:prstGeom>
                            <a:solidFill>
                              <a:srgbClr val="3D8E92"/>
                            </a:solidFill>
                            <a:ln>
                              <a:noFill/>
                            </a:ln>
                          </wps:spPr>
                          <wps:bodyPr spcFirstLastPara="1" wrap="square" lIns="91425" tIns="45700" rIns="91425" bIns="45700" anchor="t" anchorCtr="0">
                            <a:noAutofit/>
                          </wps:bodyPr>
                        </wps:wsp>
                        <wps:wsp>
                          <wps:cNvPr id="2074270180" name="TextBox 67"/>
                          <wps:cNvSpPr txBox="1"/>
                          <wps:spPr>
                            <a:xfrm>
                              <a:off x="1511382" y="-147249"/>
                              <a:ext cx="1889505" cy="1334820"/>
                            </a:xfrm>
                            <a:prstGeom prst="rect">
                              <a:avLst/>
                            </a:prstGeom>
                            <a:noFill/>
                          </wps:spPr>
                          <wps:txb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تعزيز التعاون</w:t>
                                </w:r>
                              </w:p>
                            </w:txbxContent>
                          </wps:txbx>
                          <wps:bodyPr wrap="square">
                            <a:noAutofit/>
                          </wps:bodyPr>
                        </wps:wsp>
                      </wpg:grpSp>
                      <wpg:grpSp>
                        <wpg:cNvPr id="2074270181" name="Group 2074270181"/>
                        <wpg:cNvGrpSpPr/>
                        <wpg:grpSpPr>
                          <a:xfrm>
                            <a:off x="4463969" y="358531"/>
                            <a:ext cx="1893401" cy="2862664"/>
                            <a:chOff x="4463969" y="358531"/>
                            <a:chExt cx="1893401" cy="2862664"/>
                          </a:xfrm>
                        </wpg:grpSpPr>
                        <wps:wsp>
                          <wps:cNvPr id="2074270182" name="Google Shape;94;p13"/>
                          <wps:cNvSpPr/>
                          <wps:spPr>
                            <a:xfrm>
                              <a:off x="5571558" y="1106645"/>
                              <a:ext cx="785812" cy="785812"/>
                            </a:xfrm>
                            <a:custGeom>
                              <a:avLst/>
                              <a:gdLst/>
                              <a:ahLst/>
                              <a:cxnLst/>
                              <a:rect l="l" t="t" r="r" b="b"/>
                              <a:pathLst>
                                <a:path w="180" h="180" extrusionOk="0">
                                  <a:moveTo>
                                    <a:pt x="5" y="180"/>
                                  </a:moveTo>
                                  <a:cubicBezTo>
                                    <a:pt x="4" y="180"/>
                                    <a:pt x="4" y="180"/>
                                    <a:pt x="3" y="179"/>
                                  </a:cubicBezTo>
                                  <a:cubicBezTo>
                                    <a:pt x="1" y="179"/>
                                    <a:pt x="0" y="176"/>
                                    <a:pt x="1" y="174"/>
                                  </a:cubicBezTo>
                                  <a:cubicBezTo>
                                    <a:pt x="38" y="99"/>
                                    <a:pt x="99" y="38"/>
                                    <a:pt x="174" y="1"/>
                                  </a:cubicBezTo>
                                  <a:cubicBezTo>
                                    <a:pt x="176" y="0"/>
                                    <a:pt x="178" y="1"/>
                                    <a:pt x="179" y="3"/>
                                  </a:cubicBezTo>
                                  <a:cubicBezTo>
                                    <a:pt x="180" y="5"/>
                                    <a:pt x="179" y="7"/>
                                    <a:pt x="177" y="8"/>
                                  </a:cubicBezTo>
                                  <a:cubicBezTo>
                                    <a:pt x="104" y="44"/>
                                    <a:pt x="44" y="104"/>
                                    <a:pt x="8" y="178"/>
                                  </a:cubicBezTo>
                                  <a:cubicBezTo>
                                    <a:pt x="8" y="179"/>
                                    <a:pt x="6" y="180"/>
                                    <a:pt x="5" y="180"/>
                                  </a:cubicBezTo>
                                  <a:close/>
                                </a:path>
                              </a:pathLst>
                            </a:custGeom>
                            <a:solidFill>
                              <a:srgbClr val="575757"/>
                            </a:solidFill>
                            <a:ln>
                              <a:noFill/>
                            </a:ln>
                          </wps:spPr>
                          <wps:bodyPr spcFirstLastPara="1" wrap="square" lIns="91425" tIns="45700" rIns="91425" bIns="45700" anchor="t" anchorCtr="0">
                            <a:noAutofit/>
                          </wps:bodyPr>
                        </wps:wsp>
                        <wpg:grpSp>
                          <wpg:cNvPr id="2074270183" name="Group 2074270183"/>
                          <wpg:cNvGrpSpPr/>
                          <wpg:grpSpPr>
                            <a:xfrm>
                              <a:off x="4463969" y="358531"/>
                              <a:ext cx="1889505" cy="2862664"/>
                              <a:chOff x="4463969" y="358531"/>
                              <a:chExt cx="1889505" cy="2862664"/>
                            </a:xfrm>
                          </wpg:grpSpPr>
                          <wps:wsp>
                            <wps:cNvPr id="2074270184" name="Google Shape;99;p13"/>
                            <wps:cNvSpPr/>
                            <wps:spPr>
                              <a:xfrm>
                                <a:off x="4488883" y="1101882"/>
                                <a:ext cx="790575" cy="782637"/>
                              </a:xfrm>
                              <a:custGeom>
                                <a:avLst/>
                                <a:gdLst/>
                                <a:ahLst/>
                                <a:cxnLst/>
                                <a:rect l="l" t="t" r="r" b="b"/>
                                <a:pathLst>
                                  <a:path w="181" h="179" extrusionOk="0">
                                    <a:moveTo>
                                      <a:pt x="176" y="179"/>
                                    </a:moveTo>
                                    <a:cubicBezTo>
                                      <a:pt x="175" y="179"/>
                                      <a:pt x="174" y="178"/>
                                      <a:pt x="173" y="177"/>
                                    </a:cubicBezTo>
                                    <a:cubicBezTo>
                                      <a:pt x="137" y="104"/>
                                      <a:pt x="76" y="44"/>
                                      <a:pt x="3" y="8"/>
                                    </a:cubicBezTo>
                                    <a:cubicBezTo>
                                      <a:pt x="1" y="7"/>
                                      <a:pt x="0" y="5"/>
                                      <a:pt x="1" y="3"/>
                                    </a:cubicBezTo>
                                    <a:cubicBezTo>
                                      <a:pt x="2" y="1"/>
                                      <a:pt x="5" y="0"/>
                                      <a:pt x="7" y="1"/>
                                    </a:cubicBezTo>
                                    <a:cubicBezTo>
                                      <a:pt x="81" y="37"/>
                                      <a:pt x="143" y="99"/>
                                      <a:pt x="180" y="173"/>
                                    </a:cubicBezTo>
                                    <a:cubicBezTo>
                                      <a:pt x="181" y="175"/>
                                      <a:pt x="180" y="178"/>
                                      <a:pt x="178" y="179"/>
                                    </a:cubicBezTo>
                                    <a:cubicBezTo>
                                      <a:pt x="178" y="179"/>
                                      <a:pt x="177" y="179"/>
                                      <a:pt x="176" y="179"/>
                                    </a:cubicBezTo>
                                    <a:close/>
                                  </a:path>
                                </a:pathLst>
                              </a:custGeom>
                              <a:solidFill>
                                <a:srgbClr val="575757"/>
                              </a:solidFill>
                              <a:ln>
                                <a:noFill/>
                              </a:ln>
                            </wps:spPr>
                            <wps:bodyPr spcFirstLastPara="1" wrap="square" lIns="91425" tIns="45700" rIns="91425" bIns="45700" anchor="t" anchorCtr="0">
                              <a:noAutofit/>
                            </wps:bodyPr>
                          </wps:wsp>
                          <wps:wsp>
                            <wps:cNvPr id="2074270185" name="Google Shape;91;p13"/>
                            <wps:cNvSpPr/>
                            <wps:spPr>
                              <a:xfrm>
                                <a:off x="4798446" y="1963895"/>
                                <a:ext cx="1258887" cy="1257300"/>
                              </a:xfrm>
                              <a:prstGeom prst="ellipse">
                                <a:avLst/>
                              </a:prstGeom>
                              <a:solidFill>
                                <a:srgbClr val="9FCFD1"/>
                              </a:solidFill>
                              <a:ln>
                                <a:noFill/>
                              </a:ln>
                            </wps:spPr>
                            <wps:bodyPr spcFirstLastPara="1" wrap="square" lIns="91425" tIns="45700" rIns="91425" bIns="45700" anchor="t" anchorCtr="0">
                              <a:noAutofit/>
                            </wps:bodyPr>
                          </wps:wsp>
                          <wps:wsp>
                            <wps:cNvPr id="2074270186" name="TextBox 73"/>
                            <wps:cNvSpPr txBox="1"/>
                            <wps:spPr>
                              <a:xfrm>
                                <a:off x="4463969" y="358531"/>
                                <a:ext cx="1889505" cy="1334827"/>
                              </a:xfrm>
                              <a:prstGeom prst="rect">
                                <a:avLst/>
                              </a:prstGeom>
                              <a:noFill/>
                            </wps:spPr>
                            <wps:txb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القيادة الداعمة</w:t>
                                  </w:r>
                                </w:p>
                              </w:txbxContent>
                            </wps:txbx>
                            <wps:bodyPr wrap="square">
                              <a:noAutofit/>
                            </wps:bodyPr>
                          </wps:wsp>
                        </wpg:grpSp>
                      </wpg:grpSp>
                      <wpg:grpSp>
                        <wpg:cNvPr id="2074270187" name="Group 2074270187"/>
                        <wpg:cNvGrpSpPr/>
                        <wpg:grpSpPr>
                          <a:xfrm>
                            <a:off x="7759133" y="1963895"/>
                            <a:ext cx="3430732" cy="2109787"/>
                            <a:chOff x="7759133" y="1963895"/>
                            <a:chExt cx="3430732" cy="2109787"/>
                          </a:xfrm>
                        </wpg:grpSpPr>
                        <wps:wsp>
                          <wps:cNvPr id="2074270188" name="Google Shape;92;p13"/>
                          <wps:cNvSpPr/>
                          <wps:spPr>
                            <a:xfrm>
                              <a:off x="7759133" y="3287870"/>
                              <a:ext cx="785812" cy="785812"/>
                            </a:xfrm>
                            <a:custGeom>
                              <a:avLst/>
                              <a:gdLst/>
                              <a:ahLst/>
                              <a:cxnLst/>
                              <a:rect l="l" t="t" r="r" b="b"/>
                              <a:pathLst>
                                <a:path w="180" h="180" extrusionOk="0">
                                  <a:moveTo>
                                    <a:pt x="5" y="180"/>
                                  </a:moveTo>
                                  <a:cubicBezTo>
                                    <a:pt x="3" y="180"/>
                                    <a:pt x="2" y="180"/>
                                    <a:pt x="1" y="178"/>
                                  </a:cubicBezTo>
                                  <a:cubicBezTo>
                                    <a:pt x="0" y="176"/>
                                    <a:pt x="1" y="174"/>
                                    <a:pt x="3" y="173"/>
                                  </a:cubicBezTo>
                                  <a:cubicBezTo>
                                    <a:pt x="76" y="137"/>
                                    <a:pt x="136" y="76"/>
                                    <a:pt x="172" y="3"/>
                                  </a:cubicBezTo>
                                  <a:cubicBezTo>
                                    <a:pt x="173" y="1"/>
                                    <a:pt x="175" y="0"/>
                                    <a:pt x="177" y="1"/>
                                  </a:cubicBezTo>
                                  <a:cubicBezTo>
                                    <a:pt x="179" y="2"/>
                                    <a:pt x="180" y="5"/>
                                    <a:pt x="179" y="7"/>
                                  </a:cubicBezTo>
                                  <a:cubicBezTo>
                                    <a:pt x="143" y="81"/>
                                    <a:pt x="81" y="143"/>
                                    <a:pt x="7" y="180"/>
                                  </a:cubicBezTo>
                                  <a:cubicBezTo>
                                    <a:pt x="6" y="180"/>
                                    <a:pt x="5" y="180"/>
                                    <a:pt x="5" y="180"/>
                                  </a:cubicBezTo>
                                  <a:close/>
                                </a:path>
                              </a:pathLst>
                            </a:custGeom>
                            <a:solidFill>
                              <a:srgbClr val="575757"/>
                            </a:solidFill>
                            <a:ln>
                              <a:noFill/>
                            </a:ln>
                          </wps:spPr>
                          <wps:bodyPr spcFirstLastPara="1" wrap="square" lIns="91425" tIns="45700" rIns="91425" bIns="45700" anchor="t" anchorCtr="0">
                            <a:noAutofit/>
                          </wps:bodyPr>
                        </wps:wsp>
                        <wps:wsp>
                          <wps:cNvPr id="2074270189" name="Google Shape;88;p13"/>
                          <wps:cNvSpPr/>
                          <wps:spPr>
                            <a:xfrm>
                              <a:off x="8060758" y="1963895"/>
                              <a:ext cx="1260475" cy="1257300"/>
                            </a:xfrm>
                            <a:prstGeom prst="ellipse">
                              <a:avLst/>
                            </a:prstGeom>
                            <a:solidFill>
                              <a:srgbClr val="A5A5A5"/>
                            </a:solidFill>
                            <a:ln>
                              <a:noFill/>
                            </a:ln>
                          </wps:spPr>
                          <wps:bodyPr spcFirstLastPara="1" wrap="square" lIns="91425" tIns="45700" rIns="91425" bIns="45700" anchor="t" anchorCtr="0">
                            <a:noAutofit/>
                          </wps:bodyPr>
                        </wps:wsp>
                        <wps:wsp>
                          <wps:cNvPr id="2074270190" name="TextBox 77"/>
                          <wps:cNvSpPr txBox="1"/>
                          <wps:spPr>
                            <a:xfrm>
                              <a:off x="9300360" y="2309523"/>
                              <a:ext cx="1889505" cy="1334820"/>
                            </a:xfrm>
                            <a:prstGeom prst="rect">
                              <a:avLst/>
                            </a:prstGeom>
                            <a:noFill/>
                          </wps:spPr>
                          <wps:txb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التواصل الفعّال</w:t>
                                </w:r>
                              </w:p>
                            </w:txbxContent>
                          </wps:txbx>
                          <wps:bodyPr wrap="square">
                            <a:noAutofit/>
                          </wps:bodyPr>
                        </wps:wsp>
                      </wpg:grpSp>
                      <wpg:grpSp>
                        <wpg:cNvPr id="2074270191" name="Group 2074270191"/>
                        <wpg:cNvGrpSpPr/>
                        <wpg:grpSpPr>
                          <a:xfrm>
                            <a:off x="6427220" y="-68227"/>
                            <a:ext cx="2870730" cy="2346593"/>
                            <a:chOff x="6427220" y="-68227"/>
                            <a:chExt cx="2870730" cy="2346593"/>
                          </a:xfrm>
                        </wpg:grpSpPr>
                        <wps:wsp>
                          <wps:cNvPr id="2074270192" name="Google Shape;95;p13"/>
                          <wps:cNvSpPr/>
                          <wps:spPr>
                            <a:xfrm>
                              <a:off x="7754370" y="1101882"/>
                              <a:ext cx="785812" cy="782637"/>
                            </a:xfrm>
                            <a:custGeom>
                              <a:avLst/>
                              <a:gdLst/>
                              <a:ahLst/>
                              <a:cxnLst/>
                              <a:rect l="l" t="t" r="r" b="b"/>
                              <a:pathLst>
                                <a:path w="180" h="179" extrusionOk="0">
                                  <a:moveTo>
                                    <a:pt x="176" y="179"/>
                                  </a:moveTo>
                                  <a:cubicBezTo>
                                    <a:pt x="174" y="179"/>
                                    <a:pt x="173" y="178"/>
                                    <a:pt x="172" y="177"/>
                                  </a:cubicBezTo>
                                  <a:cubicBezTo>
                                    <a:pt x="136" y="104"/>
                                    <a:pt x="76" y="44"/>
                                    <a:pt x="2" y="8"/>
                                  </a:cubicBezTo>
                                  <a:cubicBezTo>
                                    <a:pt x="0" y="7"/>
                                    <a:pt x="0" y="5"/>
                                    <a:pt x="1" y="3"/>
                                  </a:cubicBezTo>
                                  <a:cubicBezTo>
                                    <a:pt x="1" y="1"/>
                                    <a:pt x="4" y="0"/>
                                    <a:pt x="6" y="1"/>
                                  </a:cubicBezTo>
                                  <a:cubicBezTo>
                                    <a:pt x="81" y="37"/>
                                    <a:pt x="142" y="99"/>
                                    <a:pt x="179" y="173"/>
                                  </a:cubicBezTo>
                                  <a:cubicBezTo>
                                    <a:pt x="180" y="175"/>
                                    <a:pt x="179" y="178"/>
                                    <a:pt x="177" y="179"/>
                                  </a:cubicBezTo>
                                  <a:cubicBezTo>
                                    <a:pt x="177" y="179"/>
                                    <a:pt x="176" y="179"/>
                                    <a:pt x="176" y="179"/>
                                  </a:cubicBezTo>
                                  <a:close/>
                                </a:path>
                              </a:pathLst>
                            </a:custGeom>
                            <a:solidFill>
                              <a:srgbClr val="575757"/>
                            </a:solidFill>
                            <a:ln>
                              <a:noFill/>
                            </a:ln>
                          </wps:spPr>
                          <wps:bodyPr spcFirstLastPara="1" wrap="square" lIns="91425" tIns="45700" rIns="91425" bIns="45700" anchor="t" anchorCtr="0">
                            <a:noAutofit/>
                          </wps:bodyPr>
                        </wps:wsp>
                        <wps:wsp>
                          <wps:cNvPr id="2074270193" name="Google Shape;90;p13"/>
                          <wps:cNvSpPr/>
                          <wps:spPr>
                            <a:xfrm>
                              <a:off x="6427220" y="324007"/>
                              <a:ext cx="1257300" cy="1263650"/>
                            </a:xfrm>
                            <a:prstGeom prst="ellipse">
                              <a:avLst/>
                            </a:prstGeom>
                            <a:solidFill>
                              <a:srgbClr val="3D8E92"/>
                            </a:solidFill>
                            <a:ln>
                              <a:noFill/>
                            </a:ln>
                          </wps:spPr>
                          <wps:bodyPr spcFirstLastPara="1" wrap="square" lIns="91425" tIns="45700" rIns="91425" bIns="45700" anchor="t" anchorCtr="0">
                            <a:noAutofit/>
                          </wps:bodyPr>
                        </wps:wsp>
                        <wps:wsp>
                          <wps:cNvPr id="2074270194" name="TextBox 81"/>
                          <wps:cNvSpPr txBox="1"/>
                          <wps:spPr>
                            <a:xfrm>
                              <a:off x="7408445" y="-68227"/>
                              <a:ext cx="1889505" cy="2346593"/>
                            </a:xfrm>
                            <a:prstGeom prst="rect">
                              <a:avLst/>
                            </a:prstGeom>
                            <a:noFill/>
                          </wps:spPr>
                          <wps:txb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تحديد الرؤية والقيم</w:t>
                                </w:r>
                              </w:p>
                            </w:txbxContent>
                          </wps:txbx>
                          <wps:bodyPr wrap="square">
                            <a:noAutofit/>
                          </wps:bodyPr>
                        </wps:wsp>
                      </wpg:grpSp>
                      <pic:pic xmlns:pic="http://schemas.openxmlformats.org/drawingml/2006/picture">
                        <pic:nvPicPr>
                          <pic:cNvPr id="2074270195" name="Picture 2074270195"/>
                          <pic:cNvPicPr>
                            <a:picLocks noChangeAspect="1"/>
                          </pic:cNvPicPr>
                        </pic:nvPicPr>
                        <pic:blipFill>
                          <a:blip r:embed="rId167">
                            <a:biLevel thresh="50000"/>
                          </a:blip>
                          <a:stretch>
                            <a:fillRect/>
                          </a:stretch>
                        </pic:blipFill>
                        <pic:spPr>
                          <a:xfrm>
                            <a:off x="3354696" y="3835934"/>
                            <a:ext cx="781882" cy="781882"/>
                          </a:xfrm>
                          <a:prstGeom prst="rect">
                            <a:avLst/>
                          </a:prstGeom>
                        </pic:spPr>
                      </pic:pic>
                      <pic:pic xmlns:pic="http://schemas.openxmlformats.org/drawingml/2006/picture">
                        <pic:nvPicPr>
                          <pic:cNvPr id="2074270196" name="Picture 2074270196"/>
                          <pic:cNvPicPr>
                            <a:picLocks noChangeAspect="1"/>
                          </pic:cNvPicPr>
                        </pic:nvPicPr>
                        <pic:blipFill>
                          <a:blip r:embed="rId137"/>
                          <a:stretch>
                            <a:fillRect/>
                          </a:stretch>
                        </pic:blipFill>
                        <pic:spPr>
                          <a:xfrm>
                            <a:off x="6662964" y="3864444"/>
                            <a:ext cx="785812" cy="785812"/>
                          </a:xfrm>
                          <a:prstGeom prst="rect">
                            <a:avLst/>
                          </a:prstGeom>
                        </pic:spPr>
                      </pic:pic>
                      <wps:wsp>
                        <wps:cNvPr id="2074270197" name="Rounded Rectangle 5"/>
                        <wps:cNvSpPr/>
                        <wps:spPr>
                          <a:xfrm flipH="1">
                            <a:off x="8477013" y="2391595"/>
                            <a:ext cx="485482" cy="400493"/>
                          </a:xfrm>
                          <a:custGeom>
                            <a:avLst/>
                            <a:gdLst>
                              <a:gd name="connsiteX0" fmla="*/ 1384251 w 3217557"/>
                              <a:gd name="connsiteY0" fmla="*/ 661544 h 2702049"/>
                              <a:gd name="connsiteX1" fmla="*/ 1574067 w 3217557"/>
                              <a:gd name="connsiteY1" fmla="*/ 851360 h 2702049"/>
                              <a:gd name="connsiteX2" fmla="*/ 1384251 w 3217557"/>
                              <a:gd name="connsiteY2" fmla="*/ 1041176 h 2702049"/>
                              <a:gd name="connsiteX3" fmla="*/ 1194435 w 3217557"/>
                              <a:gd name="connsiteY3" fmla="*/ 851360 h 2702049"/>
                              <a:gd name="connsiteX4" fmla="*/ 1384251 w 3217557"/>
                              <a:gd name="connsiteY4" fmla="*/ 661544 h 2702049"/>
                              <a:gd name="connsiteX5" fmla="*/ 1993421 w 3217557"/>
                              <a:gd name="connsiteY5" fmla="*/ 661544 h 2702049"/>
                              <a:gd name="connsiteX6" fmla="*/ 2183237 w 3217557"/>
                              <a:gd name="connsiteY6" fmla="*/ 851360 h 2702049"/>
                              <a:gd name="connsiteX7" fmla="*/ 1993421 w 3217557"/>
                              <a:gd name="connsiteY7" fmla="*/ 1041176 h 2702049"/>
                              <a:gd name="connsiteX8" fmla="*/ 1803605 w 3217557"/>
                              <a:gd name="connsiteY8" fmla="*/ 851360 h 2702049"/>
                              <a:gd name="connsiteX9" fmla="*/ 1993421 w 3217557"/>
                              <a:gd name="connsiteY9" fmla="*/ 661544 h 2702049"/>
                              <a:gd name="connsiteX10" fmla="*/ 2602591 w 3217557"/>
                              <a:gd name="connsiteY10" fmla="*/ 661544 h 2702049"/>
                              <a:gd name="connsiteX11" fmla="*/ 2792407 w 3217557"/>
                              <a:gd name="connsiteY11" fmla="*/ 851360 h 2702049"/>
                              <a:gd name="connsiteX12" fmla="*/ 2602591 w 3217557"/>
                              <a:gd name="connsiteY12" fmla="*/ 1041176 h 2702049"/>
                              <a:gd name="connsiteX13" fmla="*/ 2412775 w 3217557"/>
                              <a:gd name="connsiteY13" fmla="*/ 851360 h 2702049"/>
                              <a:gd name="connsiteX14" fmla="*/ 2602591 w 3217557"/>
                              <a:gd name="connsiteY14" fmla="*/ 661544 h 2702049"/>
                              <a:gd name="connsiteX15" fmla="*/ 677114 w 3217557"/>
                              <a:gd name="connsiteY15" fmla="*/ 569491 h 2702049"/>
                              <a:gd name="connsiteX16" fmla="*/ 330916 w 3217557"/>
                              <a:gd name="connsiteY16" fmla="*/ 569491 h 2702049"/>
                              <a:gd name="connsiteX17" fmla="*/ 0 w 3217557"/>
                              <a:gd name="connsiteY17" fmla="*/ 900407 h 2702049"/>
                              <a:gd name="connsiteX18" fmla="*/ 0 w 3217557"/>
                              <a:gd name="connsiteY18" fmla="*/ 1952009 h 2702049"/>
                              <a:gd name="connsiteX19" fmla="*/ 330916 w 3217557"/>
                              <a:gd name="connsiteY19" fmla="*/ 2282925 h 2702049"/>
                              <a:gd name="connsiteX20" fmla="*/ 711670 w 3217557"/>
                              <a:gd name="connsiteY20" fmla="*/ 2282925 h 2702049"/>
                              <a:gd name="connsiteX21" fmla="*/ 15770 w 3217557"/>
                              <a:gd name="connsiteY21" fmla="*/ 2702049 h 2702049"/>
                              <a:gd name="connsiteX22" fmla="*/ 1294529 w 3217557"/>
                              <a:gd name="connsiteY22" fmla="*/ 2282925 h 2702049"/>
                              <a:gd name="connsiteX23" fmla="*/ 2117356 w 3217557"/>
                              <a:gd name="connsiteY23" fmla="*/ 2282925 h 2702049"/>
                              <a:gd name="connsiteX24" fmla="*/ 2418395 w 3217557"/>
                              <a:gd name="connsiteY24" fmla="*/ 2087951 h 2702049"/>
                              <a:gd name="connsiteX25" fmla="*/ 1830857 w 3217557"/>
                              <a:gd name="connsiteY25" fmla="*/ 1799347 h 2702049"/>
                              <a:gd name="connsiteX26" fmla="*/ 1008030 w 3217557"/>
                              <a:gd name="connsiteY26" fmla="*/ 1799347 h 2702049"/>
                              <a:gd name="connsiteX27" fmla="*/ 677114 w 3217557"/>
                              <a:gd name="connsiteY27" fmla="*/ 1468431 h 2702049"/>
                              <a:gd name="connsiteX28" fmla="*/ 677114 w 3217557"/>
                              <a:gd name="connsiteY28" fmla="*/ 569491 h 2702049"/>
                              <a:gd name="connsiteX29" fmla="*/ 2886641 w 3217557"/>
                              <a:gd name="connsiteY29" fmla="*/ 0 h 2702049"/>
                              <a:gd name="connsiteX30" fmla="*/ 1100201 w 3217557"/>
                              <a:gd name="connsiteY30" fmla="*/ 0 h 2702049"/>
                              <a:gd name="connsiteX31" fmla="*/ 769285 w 3217557"/>
                              <a:gd name="connsiteY31" fmla="*/ 330916 h 2702049"/>
                              <a:gd name="connsiteX32" fmla="*/ 769285 w 3217557"/>
                              <a:gd name="connsiteY32" fmla="*/ 1382518 h 2702049"/>
                              <a:gd name="connsiteX33" fmla="*/ 1100201 w 3217557"/>
                              <a:gd name="connsiteY33" fmla="*/ 1713434 h 2702049"/>
                              <a:gd name="connsiteX34" fmla="*/ 1923028 w 3217557"/>
                              <a:gd name="connsiteY34" fmla="*/ 1713434 h 2702049"/>
                              <a:gd name="connsiteX35" fmla="*/ 3078958 w 3217557"/>
                              <a:gd name="connsiteY35" fmla="*/ 2077967 h 2702049"/>
                              <a:gd name="connsiteX36" fmla="*/ 2505887 w 3217557"/>
                              <a:gd name="connsiteY36" fmla="*/ 1713434 h 2702049"/>
                              <a:gd name="connsiteX37" fmla="*/ 2886641 w 3217557"/>
                              <a:gd name="connsiteY37" fmla="*/ 1713434 h 2702049"/>
                              <a:gd name="connsiteX38" fmla="*/ 3217557 w 3217557"/>
                              <a:gd name="connsiteY38" fmla="*/ 1382518 h 2702049"/>
                              <a:gd name="connsiteX39" fmla="*/ 3217557 w 3217557"/>
                              <a:gd name="connsiteY39" fmla="*/ 330916 h 2702049"/>
                              <a:gd name="connsiteX40" fmla="*/ 2886641 w 3217557"/>
                              <a:gd name="connsiteY40" fmla="*/ 0 h 2702049"/>
                              <a:gd name="connsiteX0" fmla="*/ 1384251 w 3217557"/>
                              <a:gd name="connsiteY0" fmla="*/ 661544 h 2702049"/>
                              <a:gd name="connsiteX1" fmla="*/ 1574067 w 3217557"/>
                              <a:gd name="connsiteY1" fmla="*/ 851360 h 2702049"/>
                              <a:gd name="connsiteX2" fmla="*/ 1384251 w 3217557"/>
                              <a:gd name="connsiteY2" fmla="*/ 1041176 h 2702049"/>
                              <a:gd name="connsiteX3" fmla="*/ 1194435 w 3217557"/>
                              <a:gd name="connsiteY3" fmla="*/ 851360 h 2702049"/>
                              <a:gd name="connsiteX4" fmla="*/ 1384251 w 3217557"/>
                              <a:gd name="connsiteY4" fmla="*/ 661544 h 2702049"/>
                              <a:gd name="connsiteX5" fmla="*/ 1993421 w 3217557"/>
                              <a:gd name="connsiteY5" fmla="*/ 661544 h 2702049"/>
                              <a:gd name="connsiteX6" fmla="*/ 2183237 w 3217557"/>
                              <a:gd name="connsiteY6" fmla="*/ 851360 h 2702049"/>
                              <a:gd name="connsiteX7" fmla="*/ 1993421 w 3217557"/>
                              <a:gd name="connsiteY7" fmla="*/ 1041176 h 2702049"/>
                              <a:gd name="connsiteX8" fmla="*/ 1803605 w 3217557"/>
                              <a:gd name="connsiteY8" fmla="*/ 851360 h 2702049"/>
                              <a:gd name="connsiteX9" fmla="*/ 1993421 w 3217557"/>
                              <a:gd name="connsiteY9" fmla="*/ 661544 h 2702049"/>
                              <a:gd name="connsiteX10" fmla="*/ 2602591 w 3217557"/>
                              <a:gd name="connsiteY10" fmla="*/ 661544 h 2702049"/>
                              <a:gd name="connsiteX11" fmla="*/ 2792407 w 3217557"/>
                              <a:gd name="connsiteY11" fmla="*/ 851360 h 2702049"/>
                              <a:gd name="connsiteX12" fmla="*/ 2602591 w 3217557"/>
                              <a:gd name="connsiteY12" fmla="*/ 1041176 h 2702049"/>
                              <a:gd name="connsiteX13" fmla="*/ 2412775 w 3217557"/>
                              <a:gd name="connsiteY13" fmla="*/ 851360 h 2702049"/>
                              <a:gd name="connsiteX14" fmla="*/ 2602591 w 3217557"/>
                              <a:gd name="connsiteY14" fmla="*/ 661544 h 2702049"/>
                              <a:gd name="connsiteX15" fmla="*/ 677114 w 3217557"/>
                              <a:gd name="connsiteY15" fmla="*/ 569491 h 2702049"/>
                              <a:gd name="connsiteX16" fmla="*/ 330916 w 3217557"/>
                              <a:gd name="connsiteY16" fmla="*/ 569491 h 2702049"/>
                              <a:gd name="connsiteX17" fmla="*/ 0 w 3217557"/>
                              <a:gd name="connsiteY17" fmla="*/ 900407 h 2702049"/>
                              <a:gd name="connsiteX18" fmla="*/ 0 w 3217557"/>
                              <a:gd name="connsiteY18" fmla="*/ 1952009 h 2702049"/>
                              <a:gd name="connsiteX19" fmla="*/ 330916 w 3217557"/>
                              <a:gd name="connsiteY19" fmla="*/ 2282925 h 2702049"/>
                              <a:gd name="connsiteX20" fmla="*/ 711670 w 3217557"/>
                              <a:gd name="connsiteY20" fmla="*/ 2282925 h 2702049"/>
                              <a:gd name="connsiteX21" fmla="*/ 15770 w 3217557"/>
                              <a:gd name="connsiteY21" fmla="*/ 2702049 h 2702049"/>
                              <a:gd name="connsiteX22" fmla="*/ 1294529 w 3217557"/>
                              <a:gd name="connsiteY22" fmla="*/ 2282925 h 2702049"/>
                              <a:gd name="connsiteX23" fmla="*/ 2117356 w 3217557"/>
                              <a:gd name="connsiteY23" fmla="*/ 2282925 h 2702049"/>
                              <a:gd name="connsiteX24" fmla="*/ 2418395 w 3217557"/>
                              <a:gd name="connsiteY24" fmla="*/ 2087951 h 2702049"/>
                              <a:gd name="connsiteX25" fmla="*/ 1830857 w 3217557"/>
                              <a:gd name="connsiteY25" fmla="*/ 1799347 h 2702049"/>
                              <a:gd name="connsiteX26" fmla="*/ 1008030 w 3217557"/>
                              <a:gd name="connsiteY26" fmla="*/ 1799347 h 2702049"/>
                              <a:gd name="connsiteX27" fmla="*/ 677114 w 3217557"/>
                              <a:gd name="connsiteY27" fmla="*/ 1468431 h 2702049"/>
                              <a:gd name="connsiteX28" fmla="*/ 677114 w 3217557"/>
                              <a:gd name="connsiteY28" fmla="*/ 569491 h 2702049"/>
                              <a:gd name="connsiteX29" fmla="*/ 2886641 w 3217557"/>
                              <a:gd name="connsiteY29" fmla="*/ 0 h 2702049"/>
                              <a:gd name="connsiteX30" fmla="*/ 1100201 w 3217557"/>
                              <a:gd name="connsiteY30" fmla="*/ 0 h 2702049"/>
                              <a:gd name="connsiteX31" fmla="*/ 769285 w 3217557"/>
                              <a:gd name="connsiteY31" fmla="*/ 330916 h 2702049"/>
                              <a:gd name="connsiteX32" fmla="*/ 769285 w 3217557"/>
                              <a:gd name="connsiteY32" fmla="*/ 1382518 h 2702049"/>
                              <a:gd name="connsiteX33" fmla="*/ 1100201 w 3217557"/>
                              <a:gd name="connsiteY33" fmla="*/ 1713434 h 2702049"/>
                              <a:gd name="connsiteX34" fmla="*/ 1923028 w 3217557"/>
                              <a:gd name="connsiteY34" fmla="*/ 1713434 h 2702049"/>
                              <a:gd name="connsiteX35" fmla="*/ 3078958 w 3217557"/>
                              <a:gd name="connsiteY35" fmla="*/ 2077967 h 2702049"/>
                              <a:gd name="connsiteX36" fmla="*/ 2505887 w 3217557"/>
                              <a:gd name="connsiteY36" fmla="*/ 1713434 h 2702049"/>
                              <a:gd name="connsiteX37" fmla="*/ 2886641 w 3217557"/>
                              <a:gd name="connsiteY37" fmla="*/ 1713434 h 2702049"/>
                              <a:gd name="connsiteX38" fmla="*/ 3217557 w 3217557"/>
                              <a:gd name="connsiteY38" fmla="*/ 1382518 h 2702049"/>
                              <a:gd name="connsiteX39" fmla="*/ 3217557 w 3217557"/>
                              <a:gd name="connsiteY39" fmla="*/ 330916 h 2702049"/>
                              <a:gd name="connsiteX40" fmla="*/ 2886641 w 3217557"/>
                              <a:gd name="connsiteY40" fmla="*/ 0 h 2702049"/>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Lst>
                            <a:rect l="l" t="t" r="r" b="b"/>
                            <a:pathLst>
                              <a:path w="3217557" h="2654282">
                                <a:moveTo>
                                  <a:pt x="1384251" y="661544"/>
                                </a:moveTo>
                                <a:cubicBezTo>
                                  <a:pt x="1489083" y="661544"/>
                                  <a:pt x="1574067" y="746528"/>
                                  <a:pt x="1574067" y="851360"/>
                                </a:cubicBezTo>
                                <a:cubicBezTo>
                                  <a:pt x="1574067" y="956192"/>
                                  <a:pt x="1489083" y="1041176"/>
                                  <a:pt x="1384251" y="1041176"/>
                                </a:cubicBezTo>
                                <a:cubicBezTo>
                                  <a:pt x="1279419" y="1041176"/>
                                  <a:pt x="1194435" y="956192"/>
                                  <a:pt x="1194435" y="851360"/>
                                </a:cubicBezTo>
                                <a:cubicBezTo>
                                  <a:pt x="1194435" y="746528"/>
                                  <a:pt x="1279419" y="661544"/>
                                  <a:pt x="1384251" y="661544"/>
                                </a:cubicBezTo>
                                <a:close/>
                                <a:moveTo>
                                  <a:pt x="1993421" y="661544"/>
                                </a:moveTo>
                                <a:cubicBezTo>
                                  <a:pt x="2098253" y="661544"/>
                                  <a:pt x="2183237" y="746528"/>
                                  <a:pt x="2183237" y="851360"/>
                                </a:cubicBezTo>
                                <a:cubicBezTo>
                                  <a:pt x="2183237" y="956192"/>
                                  <a:pt x="2098253" y="1041176"/>
                                  <a:pt x="1993421" y="1041176"/>
                                </a:cubicBezTo>
                                <a:cubicBezTo>
                                  <a:pt x="1888589" y="1041176"/>
                                  <a:pt x="1803605" y="956192"/>
                                  <a:pt x="1803605" y="851360"/>
                                </a:cubicBezTo>
                                <a:cubicBezTo>
                                  <a:pt x="1803605" y="746528"/>
                                  <a:pt x="1888589" y="661544"/>
                                  <a:pt x="1993421" y="661544"/>
                                </a:cubicBezTo>
                                <a:close/>
                                <a:moveTo>
                                  <a:pt x="2602591" y="661544"/>
                                </a:moveTo>
                                <a:cubicBezTo>
                                  <a:pt x="2707423" y="661544"/>
                                  <a:pt x="2792407" y="746528"/>
                                  <a:pt x="2792407" y="851360"/>
                                </a:cubicBezTo>
                                <a:cubicBezTo>
                                  <a:pt x="2792407" y="956192"/>
                                  <a:pt x="2707423" y="1041176"/>
                                  <a:pt x="2602591" y="1041176"/>
                                </a:cubicBezTo>
                                <a:cubicBezTo>
                                  <a:pt x="2497759" y="1041176"/>
                                  <a:pt x="2412775" y="956192"/>
                                  <a:pt x="2412775" y="851360"/>
                                </a:cubicBezTo>
                                <a:cubicBezTo>
                                  <a:pt x="2412775" y="746528"/>
                                  <a:pt x="2497759" y="661544"/>
                                  <a:pt x="2602591" y="661544"/>
                                </a:cubicBezTo>
                                <a:close/>
                                <a:moveTo>
                                  <a:pt x="677114" y="569491"/>
                                </a:moveTo>
                                <a:lnTo>
                                  <a:pt x="330916" y="569491"/>
                                </a:lnTo>
                                <a:cubicBezTo>
                                  <a:pt x="148156" y="569491"/>
                                  <a:pt x="0" y="717647"/>
                                  <a:pt x="0" y="900407"/>
                                </a:cubicBezTo>
                                <a:lnTo>
                                  <a:pt x="0" y="1952009"/>
                                </a:lnTo>
                                <a:cubicBezTo>
                                  <a:pt x="0" y="2134769"/>
                                  <a:pt x="148156" y="2282925"/>
                                  <a:pt x="330916" y="2282925"/>
                                </a:cubicBezTo>
                                <a:lnTo>
                                  <a:pt x="711670" y="2282925"/>
                                </a:lnTo>
                                <a:cubicBezTo>
                                  <a:pt x="639726" y="2394386"/>
                                  <a:pt x="647101" y="2475544"/>
                                  <a:pt x="275077" y="2654282"/>
                                </a:cubicBezTo>
                                <a:cubicBezTo>
                                  <a:pt x="900998" y="2583693"/>
                                  <a:pt x="998412" y="2552618"/>
                                  <a:pt x="1294529" y="2282925"/>
                                </a:cubicBezTo>
                                <a:lnTo>
                                  <a:pt x="2117356" y="2282925"/>
                                </a:lnTo>
                                <a:cubicBezTo>
                                  <a:pt x="2251554" y="2282925"/>
                                  <a:pt x="2367095" y="2203043"/>
                                  <a:pt x="2418395" y="2087951"/>
                                </a:cubicBezTo>
                                <a:cubicBezTo>
                                  <a:pt x="2205538" y="2022975"/>
                                  <a:pt x="2032941" y="1932583"/>
                                  <a:pt x="1830857" y="1799347"/>
                                </a:cubicBezTo>
                                <a:lnTo>
                                  <a:pt x="1008030" y="1799347"/>
                                </a:lnTo>
                                <a:cubicBezTo>
                                  <a:pt x="825270" y="1799347"/>
                                  <a:pt x="677114" y="1651191"/>
                                  <a:pt x="677114" y="1468431"/>
                                </a:cubicBezTo>
                                <a:lnTo>
                                  <a:pt x="677114" y="569491"/>
                                </a:lnTo>
                                <a:close/>
                                <a:moveTo>
                                  <a:pt x="2886641" y="0"/>
                                </a:moveTo>
                                <a:lnTo>
                                  <a:pt x="1100201" y="0"/>
                                </a:lnTo>
                                <a:cubicBezTo>
                                  <a:pt x="917441" y="0"/>
                                  <a:pt x="769285" y="148156"/>
                                  <a:pt x="769285" y="330916"/>
                                </a:cubicBezTo>
                                <a:lnTo>
                                  <a:pt x="769285" y="1382518"/>
                                </a:lnTo>
                                <a:cubicBezTo>
                                  <a:pt x="769285" y="1565278"/>
                                  <a:pt x="917441" y="1713434"/>
                                  <a:pt x="1100201" y="1713434"/>
                                </a:cubicBezTo>
                                <a:lnTo>
                                  <a:pt x="1923028" y="1713434"/>
                                </a:lnTo>
                                <a:cubicBezTo>
                                  <a:pt x="2301032" y="1962656"/>
                                  <a:pt x="2453037" y="2007378"/>
                                  <a:pt x="3078958" y="2077967"/>
                                </a:cubicBezTo>
                                <a:cubicBezTo>
                                  <a:pt x="2713759" y="1878758"/>
                                  <a:pt x="2673367" y="1899957"/>
                                  <a:pt x="2505887" y="1713434"/>
                                </a:cubicBezTo>
                                <a:lnTo>
                                  <a:pt x="2886641" y="1713434"/>
                                </a:lnTo>
                                <a:cubicBezTo>
                                  <a:pt x="3069401" y="1713434"/>
                                  <a:pt x="3217557" y="1565278"/>
                                  <a:pt x="3217557" y="1382518"/>
                                </a:cubicBezTo>
                                <a:lnTo>
                                  <a:pt x="3217557" y="330916"/>
                                </a:lnTo>
                                <a:cubicBezTo>
                                  <a:pt x="3217557" y="148156"/>
                                  <a:pt x="3069401" y="0"/>
                                  <a:pt x="2886641"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74270198" name="Picture 2074270198"/>
                          <pic:cNvPicPr>
                            <a:picLocks noChangeAspect="1"/>
                          </pic:cNvPicPr>
                        </pic:nvPicPr>
                        <pic:blipFill>
                          <a:blip r:embed="rId161">
                            <a:lum bright="70000" contrast="-70000"/>
                          </a:blip>
                          <a:stretch>
                            <a:fillRect/>
                          </a:stretch>
                        </pic:blipFill>
                        <pic:spPr>
                          <a:xfrm>
                            <a:off x="1779659" y="2215995"/>
                            <a:ext cx="695004" cy="695004"/>
                          </a:xfrm>
                          <a:prstGeom prst="rect">
                            <a:avLst/>
                          </a:prstGeom>
                        </pic:spPr>
                      </pic:pic>
                      <pic:pic xmlns:pic="http://schemas.openxmlformats.org/drawingml/2006/picture">
                        <pic:nvPicPr>
                          <pic:cNvPr id="2074270199" name="Picture 2074270199"/>
                          <pic:cNvPicPr>
                            <a:picLocks noChangeAspect="1"/>
                          </pic:cNvPicPr>
                        </pic:nvPicPr>
                        <pic:blipFill>
                          <a:blip r:embed="rId168">
                            <a:biLevel thresh="25000"/>
                          </a:blip>
                          <a:stretch>
                            <a:fillRect/>
                          </a:stretch>
                        </pic:blipFill>
                        <pic:spPr>
                          <a:xfrm>
                            <a:off x="5139842" y="2215995"/>
                            <a:ext cx="576093" cy="576093"/>
                          </a:xfrm>
                          <a:prstGeom prst="rect">
                            <a:avLst/>
                          </a:prstGeom>
                        </pic:spPr>
                      </pic:pic>
                      <pic:pic xmlns:pic="http://schemas.openxmlformats.org/drawingml/2006/picture">
                        <pic:nvPicPr>
                          <pic:cNvPr id="2074270200" name="Picture 2074270200"/>
                          <pic:cNvPicPr>
                            <a:picLocks noChangeAspect="1"/>
                          </pic:cNvPicPr>
                        </pic:nvPicPr>
                        <pic:blipFill>
                          <a:blip r:embed="rId169">
                            <a:lum bright="70000" contrast="-70000"/>
                          </a:blip>
                          <a:stretch>
                            <a:fillRect/>
                          </a:stretch>
                        </pic:blipFill>
                        <pic:spPr>
                          <a:xfrm>
                            <a:off x="6770894" y="663198"/>
                            <a:ext cx="591363" cy="585267"/>
                          </a:xfrm>
                          <a:prstGeom prst="rect">
                            <a:avLst/>
                          </a:prstGeom>
                        </pic:spPr>
                      </pic:pic>
                      <pic:pic xmlns:pic="http://schemas.openxmlformats.org/drawingml/2006/picture">
                        <pic:nvPicPr>
                          <pic:cNvPr id="2074270201" name="Picture 2074270201"/>
                          <pic:cNvPicPr>
                            <a:picLocks noChangeAspect="1"/>
                          </pic:cNvPicPr>
                        </pic:nvPicPr>
                        <pic:blipFill>
                          <a:blip r:embed="rId170">
                            <a:lum bright="70000" contrast="-70000"/>
                          </a:blip>
                          <a:stretch>
                            <a:fillRect/>
                          </a:stretch>
                        </pic:blipFill>
                        <pic:spPr>
                          <a:xfrm>
                            <a:off x="3461938" y="569720"/>
                            <a:ext cx="664522" cy="664522"/>
                          </a:xfrm>
                          <a:prstGeom prst="rect">
                            <a:avLst/>
                          </a:prstGeom>
                        </pic:spPr>
                      </pic:pic>
                    </wpg:wgp>
                  </a:graphicData>
                </a:graphic>
              </wp:inline>
            </w:drawing>
          </mc:Choice>
          <mc:Fallback>
            <w:pict>
              <v:group id="Group 89" o:spid="_x0000_s3022" style="width:428.9pt;height:229.15pt;mso-position-horizontal-relative:char;mso-position-vertical-relative:line" coordorigin="-182,-1472" coordsize="112080,59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">
                <v:group id="Group 2074270165" o:spid="_x0000_s3023" style="position:absolute;left:55715;top:32958;width:36612;height:25449" coordorigin="55715,32958" coordsize="36611,25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chI7&#10;zAAAAOMAAAAPAAAAAAAAAAAAAAAAAKoCAABkcnMvZG93bnJldi54bWxQSwUGAAAAAAQABAD6AAAA&#10;owMAAAAA&#10;">
                  <v:shape id="Google Shape;93;p13" o:spid="_x0000_s3024" style="position:absolute;left:55715;top:32958;width:7906;height:7826;visibility:visible;mso-wrap-style:square;v-text-anchor:top" coordsize="18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GirMoA&#10;AADjAAAADwAAAGRycy9kb3ducmV2LnhtbESPQWvCQBSE7wX/w/IKvdXdhDZqdBURhEKlUGvw+sg+&#10;k9Ds25jdavrvu0LB4zAz3zCL1WBbcaHeN441JGMFgrh0puFKw+Fr+zwF4QOywdYxafglD6vl6GGB&#10;uXFX/qTLPlQiQtjnqKEOocul9GVNFv3YdcTRO7neYoiyr6Tp8RrhtpWpUpm02HBcqLGjTU3l9/7H&#10;agi782FWfLyrY+Fep7JIbIPbVOunx2E9BxFoCPfwf/vNaEjV5CWdqCTL4PY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RoqzKAAAA4wAAAA8AAAAAAAAAAAAAAAAAmAIA&#10;AGRycy9kb3ducmV2LnhtbFBLBQYAAAAABAAEAPUAAACPAwAAAAA=&#10;" path="m176,179v,,-1,,-2,c100,142,38,81,1,6,,4,1,2,3,1,5,,7,1,8,3v36,73,97,133,170,169c180,173,181,175,180,177v-1,1,-2,2,-4,2xe" fillcolor="#575757" stroked="f">
                    <v:path arrowok="t" o:extrusionok="f"/>
                  </v:shape>
                  <v:oval id="Google Shape;89;p13" o:spid="_x0000_s3025" style="position:absolute;left:64272;top:35974;width:12573;height:1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8+xMsA&#10;AADjAAAADwAAAGRycy9kb3ducmV2LnhtbESPUUvDMBSF34X9h3AHvrlkZaxSl42tou7VOebrtbk2&#10;rU1Skmyt/nojDHw8nHO+w1ltRtOxC/nQOCthPhPAyFZONbaWcHx7ursHFiJahZ2zJOGbAmzWk5sV&#10;FsoN9pUuh1izBLGhQAk6xr7gPFSaDIaZ68km79N5gzFJX3PlcUhw0/FMiCU32Ni0oLGnUlP1dTgb&#10;CeVp8VE+79v33c+L1sPx3D76Uyvl7XTcPgCLNMb/8LW9VxIykS+yXMyXOfx9Sn+Ar3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I/z7EywAAAOMAAAAPAAAAAAAAAAAAAAAAAJgC&#10;AABkcnMvZG93bnJldi54bWxQSwUGAAAAAAQABAD1AAAAkAMAAAAA&#10;" fillcolor="#ffc000" stroked="f">
                    <v:textbox inset="2.53958mm,1.2694mm,2.53958mm,1.2694mm"/>
                  </v:oval>
                  <v:shape id="TextBox 55" o:spid="_x0000_s3026" type="#_x0000_t202" style="position:absolute;left:73431;top:45059;width:18896;height:13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kj8YA&#10;AADjAAAADwAAAGRycy9kb3ducmV2LnhtbERPy4rCMBTdD/gP4QruxsTi+KhGkRkEVw7jC9xdmmtb&#10;bG5KE23n781iYJaH816uO1uJJzW+dKxhNFQgiDNnSs41nI7b9xkIH5ANVo5Jwy95WK96b0tMjWv5&#10;h56HkIsYwj5FDUUIdSqlzwqy6IeuJo7czTUWQ4RNLk2DbQy3lUyUmkiLJceGAmv6LCi7Hx5Ww3l/&#10;u17G6jv/sh916zol2c6l1oN+t1mACNSFf/Gfe2c0JGo6TqZqNImj46f4B+Tq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Tkj8YAAADjAAAADwAAAAAAAAAAAAAAAACYAgAAZHJz&#10;L2Rvd25yZXYueG1sUEsFBgAAAAAEAAQA9QAAAIsDAAAAAA==&#10;" filled="f" stroked="f">
                    <v:textbo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تمكين الموظفين</w:t>
                          </w:r>
                        </w:p>
                      </w:txbxContent>
                    </v:textbox>
                  </v:shape>
                </v:group>
                <v:group id="Group 2074270169" o:spid="_x0000_s3027" style="position:absolute;left:15805;top:32878;width:37037;height:25519" coordorigin="15805,32878" coordsize="37036,25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T8Y&#10;Ps0AAADjAAAADwAAAAAAAAAAAAAAAACqAgAAZHJzL2Rvd25yZXYueG1sUEsFBgAAAAAEAAQA+gAA&#10;AKQDAAAAAA==&#10;">
                  <v:shape id="Google Shape;96;p13" o:spid="_x0000_s3028" style="position:absolute;left:44984;top:32878;width:7858;height:7858;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XIKMgA&#10;AADjAAAADwAAAGRycy9kb3ducmV2LnhtbESPXWvCMBSG7wf+h3AE72ZikXV0RhmioHizqSC7O2vO&#10;0tLmpDRR679fLga7fHm/eBarwbXiRn2oPWuYTRUI4tKbmq2G82n7/AoiRGSDrWfS8KAAq+XoaYGF&#10;8Xf+pNsxWpFGOBSooYqxK6QMZUUOw9R3xMn78b3DmGRvpenxnsZdKzOlXqTDmtNDhR2tKyqb49Vp&#10;kOHjYux32wyHvfw64aXZWDprPRkP728gIg3xP/zX3hkNmcrnWa5meaJITIkH5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ZcgoyAAAAOMAAAAPAAAAAAAAAAAAAAAAAJgCAABk&#10;cnMvZG93bnJldi54bWxQSwUGAAAAAAQABAD1AAAAjQMAAAAA&#10;" path="m5,180v-2,,-3,,-4,-2c,176,1,174,3,173,76,137,136,76,172,3v1,-2,3,-3,5,-2c179,2,180,5,179,7,142,81,81,143,6,180v,,-1,,-1,xe" fillcolor="#575757" stroked="f">
                    <v:path arrowok="t" o:extrusionok="f"/>
                  </v:shape>
                  <v:oval id="Google Shape;85;p13" o:spid="_x0000_s3029" style="position:absolute;left:31664;top:35974;width:12573;height:1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V9ssA&#10;AADjAAAADwAAAGRycy9kb3ducmV2LnhtbESPUUvDMBSF34X9h3AHvrmkZdhRlw2tqHt1G/M1Ntem&#10;tbkpSbZWf70RBB8P55zvcNbbyfbsgj60jiRkCwEMqXa6pUbC8fB0swIWoiKtekco4QsDbDezq7Uq&#10;tRvpFS/72LAEoVAqCSbGoeQ81AatCgs3ICXvw3mrYpK+4dqrMcFtz3MhbrlVLaUFowasDNaf+7OV&#10;UJ2W79Xzrnt7+H4xZjyeu0d/6qS8nk/3d8AiTvE//NfeaQm5KJZ5IbIig99P6Q/w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g5X2ywAAAOMAAAAPAAAAAAAAAAAAAAAAAJgC&#10;AABkcnMvZG93bnJldi54bWxQSwUGAAAAAAQABAD1AAAAkAMAAAAA&#10;" fillcolor="#ffc000" stroked="f">
                    <v:textbox inset="2.53958mm,1.2694mm,2.53958mm,1.2694mm"/>
                  </v:oval>
                  <v:shape id="TextBox 59" o:spid="_x0000_s3030" type="#_x0000_t202" style="position:absolute;left:15805;top:44366;width:18895;height:14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FuMoA&#10;AADjAAAADwAAAGRycy9kb3ducmV2LnhtbESPT2vCQBTE7wW/w/IK3uquwTZtdBVRBE8W0z/g7ZF9&#10;JqHZtyG7mvTbu4WCx2FmfsMsVoNtxJU6XzvWMJ0oEMSFMzWXGj4/dk+vIHxANtg4Jg2/5GG1HD0s&#10;MDOu5yNd81CKCGGfoYYqhDaT0hcVWfQT1xJH7+w6iyHKrpSmwz7CbSMTpV6kxZrjQoUtbSoqfvKL&#10;1fB1OJ++Z+q93NrntneDkmzfpNbjx2E9BxFoCPfwf3tvNCQqnSWpmqYJ/H2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81RbjKAAAA4wAAAA8AAAAAAAAAAAAAAAAAmAIA&#10;AGRycy9kb3ducmV2LnhtbFBLBQYAAAAABAAEAPUAAACPAwAAAAA=&#10;" filled="f" stroked="f">
                    <v:textbo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تقييم وتحسين العمليات</w:t>
                          </w:r>
                        </w:p>
                      </w:txbxContent>
                    </v:textbox>
                  </v:shape>
                </v:group>
                <v:group id="Group 2074270173" o:spid="_x0000_s3031" style="position:absolute;left:-182;top:19638;width:31148;height:25280" coordorigin="-182,19638" coordsize="31148,252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lDrkJ&#10;zAAAAOMAAAAPAAAAAAAAAAAAAAAAAKoCAABkcnMvZG93bnJldi54bWxQSwUGAAAAAAQABAD6AAAA&#10;owMAAAAA&#10;">
                  <v:shape id="Google Shape;97;p13" o:spid="_x0000_s3032" style="position:absolute;left:23108;top:32958;width:7858;height:7826;visibility:visible;mso-wrap-style:square;v-text-anchor:top" coordsize="180,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wN48oA&#10;AADjAAAADwAAAGRycy9kb3ducmV2LnhtbESPzWrDMBCE74G8g9hCL6GRYkwd3CghBArtIYfm77xY&#10;W9uttXIkNXHfPioUchxm5htmsRpsJy7kQ+tYw2yqQBBXzrRcazjsX5/mIEJENtg5Jg2/FGC1HI8W&#10;WBp35Q+67GItEoRDiRqaGPtSylA1ZDFMXU+cvE/nLcYkfS2Nx2uC205mSj1Liy2nhQZ72jRUfe9+&#10;rIacj/XJbOyattKf95OvLM7fT1o/PgzrFxCRhngP/7ffjIZMFXlWqFmRw9+n9Afk8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QcDePKAAAA4wAAAA8AAAAAAAAAAAAAAAAAmAIA&#10;AGRycy9kb3ducmV2LnhtbFBLBQYAAAAABAAEAPUAAACPAwAAAAA=&#10;" path="m176,179v-1,,-1,,-2,c99,142,38,81,1,6,,4,1,2,3,1,5,,7,1,8,3v36,73,96,133,170,169c180,173,180,175,179,177v,1,-2,2,-3,2xe" fillcolor="#575757" stroked="f">
                    <v:path arrowok="t" o:extrusionok="f"/>
                  </v:shape>
                  <v:oval id="Google Shape;86;p13" o:spid="_x0000_s3033" style="position:absolute;left:15297;top:19638;width:12605;height:12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7f8wA&#10;AADjAAAADwAAAGRycy9kb3ducmV2LnhtbESPUUvDMBSF3wf+h3AFX8QlK9NKt2wMQdhABafI9nbX&#10;3LXF5KY06Vb/vRGEPR7OOd/hzJeDs+JEXWg8a5iMFQji0puGKw2fH893jyBCRDZoPZOGHwqwXFyN&#10;5lgYf+Z3Om1jJRKEQ4Ea6hjbQspQ1uQwjH1LnLyj7xzGJLtKmg7PCe6szJR6kA4bTgs1tvRUU/m9&#10;7Z0Ge9ioVXzdv/RvO2Lb3vZfu3Wv9c31sJqBiDTES/i/vTYaMpVPs1xN8nv4+5T+gFz8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nt7f8wAAADjAAAADwAAAAAAAAAAAAAAAACY&#10;AgAAZHJzL2Rvd25yZXYueG1sUEsFBgAAAAAEAAQA9QAAAJEDAAAAAA==&#10;" fillcolor="#a5a5a5" stroked="f">
                    <v:textbox inset="2.53958mm,1.2694mm,2.53958mm,1.2694mm"/>
                  </v:oval>
                  <v:shape id="TextBox 63" o:spid="_x0000_s3034" type="#_x0000_t202" style="position:absolute;left:-182;top:21452;width:16909;height:23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5Du8kA&#10;AADjAAAADwAAAGRycy9kb3ducmV2LnhtbESPQWvCQBSE70L/w/IK3nTXYE0bXUUUoaeW2ir09sg+&#10;k2D2bciuJv57t1DwOMzMN8xi1dtaXKn1lWMNk7ECQZw7U3Gh4ed7N3oF4QOywdoxabiRh9XyabDA&#10;zLiOv+i6D4WIEPYZaihDaDIpfV6SRT92DXH0Tq61GKJsC2la7CLc1jJRaiYtVhwXSmxoU1J+3l+s&#10;hsPH6fc4VZ/F1r40neuVZPsmtR4+9+s5iEB9eIT/2+9GQ6LSaZKqSTqDv0/xD8jl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A5Du8kAAADjAAAADwAAAAAAAAAAAAAAAACYAgAA&#10;ZHJzL2Rvd25yZXYueG1sUEsFBgAAAAAEAAQA9QAAAI4DAAAAAA==&#10;" filled="f" stroked="f">
                    <v:textbo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الاعتراف بالمجهودات</w:t>
                          </w:r>
                        </w:p>
                      </w:txbxContent>
                    </v:textbox>
                  </v:shape>
                </v:group>
                <v:group id="Group 2074270177" o:spid="_x0000_s3035" style="position:absolute;left:15113;top:-1472;width:29124;height:20396" coordorigin="15113,-1472" coordsize="29124,20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Nb8K&#10;zAAAAOMAAAAPAAAAAAAAAAAAAAAAAKoCAABkcnMvZG93bnJldi54bWxQSwUGAAAAAAQABAD6AAAA&#10;owMAAAAA&#10;">
                  <v:shape id="Google Shape;98;p13" o:spid="_x0000_s3036" style="position:absolute;left:23060;top:11066;width:7858;height:7858;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PELscA&#10;AADjAAAADwAAAGRycy9kb3ducmV2LnhtbERPz2vCMBS+D/wfwhO8zcQi6+iMMkRB8bKpILu9NW9p&#10;afNSmqj1v18Ogx0/vt+L1eBacaM+1J41zKYKBHHpTc1Ww/m0fX4FESKywdYzaXhQgNVy9LTAwvg7&#10;f9LtGK1IIRwK1FDF2BVShrIih2HqO+LE/fjeYUywt9L0eE/hrpWZUi/SYc2pocKO1hWVzfHqNMjw&#10;cTH2u22Gw15+nfDSbCydtZ6Mh/c3EJGG+C/+c++Mhkzl8yxXszyNTp/SH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TxC7HAAAA4wAAAA8AAAAAAAAAAAAAAAAAmAIAAGRy&#10;cy9kb3ducmV2LnhtbFBLBQYAAAAABAAEAPUAAACMAwAAAAA=&#10;" path="m5,180v-1,,-2,,-2,-1c1,179,,176,1,174,37,99,99,38,173,1v2,-1,5,,6,2c180,5,179,7,177,8,104,44,44,104,8,178v-1,1,-2,2,-3,2xe" fillcolor="#575757" stroked="f">
                    <v:path arrowok="t" o:extrusionok="f"/>
                  </v:shape>
                  <v:oval id="Google Shape;87;p13" o:spid="_x0000_s3037" style="position:absolute;left:31664;top:3240;width:12573;height:12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csoA&#10;AADjAAAADwAAAGRycy9kb3ducmV2LnhtbESPQUsDMRSE74L/ITzBm026imvXpmURK148bC3Y42Pz&#10;zC5uXtYkttt/b4SCx2FmvmGW68kN4kAh9p41zGcKBHHrTc9Ww+59c/MAIiZkg4Nn0nCiCOvV5cUS&#10;K+OP3NBhm6zIEI4VauhSGispY9uRwzjzI3H2Pn1wmLIMVpqAxwx3gyyUupcOe84LHY701FH7tf1x&#10;Gr53z+PQ3EZ++di82f0p2Fg3tdbXV1P9CCLRlP7D5/ar0VCo8q4o1bxcwN+n/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AHvnLKAAAA4wAAAA8AAAAAAAAAAAAAAAAAmAIA&#10;AGRycy9kb3ducmV2LnhtbFBLBQYAAAAABAAEAPUAAACPAwAAAAA=&#10;" fillcolor="#3d8e92" stroked="f">
                    <v:textbox inset="2.53958mm,1.2694mm,2.53958mm,1.2694mm"/>
                  </v:oval>
                  <v:shape id="TextBox 67" o:spid="_x0000_s3038" type="#_x0000_t202" style="position:absolute;left:15113;top:-1472;width:18895;height:13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4Oc8cA&#10;AADjAAAADwAAAGRycy9kb3ducmV2LnhtbESPyWrDMBCG74W8g5hAb40Uk9W1EkJKIaeGZoPcBmu8&#10;UGtkLDV23746FHr8+Te+bDvYRjyo87VjDdOJAkGcO1NzqeFyfn9ZgfAB2WDjmDT8kIftZvSUYWpc&#10;z5/0OIVSxBH2KWqoQmhTKX1ekUU/cS1x9ArXWQxRdqU0HfZx3DYyUWohLdYcHypsaV9R/nX6thqu&#10;H8X9NlPH8s3O294NSrJdS62fx8PuFUSgIfyH/9oHoyFRy1myVNNVpIhMkQf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DnPHAAAA4wAAAA8AAAAAAAAAAAAAAAAAmAIAAGRy&#10;cy9kb3ducmV2LnhtbFBLBQYAAAAABAAEAPUAAACMAwAAAAA=&#10;" filled="f" stroked="f">
                    <v:textbo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تعزيز التعاون</w:t>
                          </w:r>
                        </w:p>
                      </w:txbxContent>
                    </v:textbox>
                  </v:shape>
                </v:group>
                <v:group id="Group 2074270181" o:spid="_x0000_s3039" style="position:absolute;left:44639;top:3585;width:18934;height:28626" coordorigin="44639,3585" coordsize="18934,28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RfLC&#10;zAAAAOMAAAAPAAAAAAAAAAAAAAAAAKoCAABkcnMvZG93bnJldi54bWxQSwUGAAAAAAQABAD6AAAA&#10;owMAAAAA&#10;">
                  <v:shape id="Google Shape;94;p13" o:spid="_x0000_s3040" style="position:absolute;left:55715;top:11066;width:7858;height:7858;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6D48kA&#10;AADjAAAADwAAAGRycy9kb3ducmV2LnhtbESPQWsCMRSE7wX/Q3iCt5q4SJWtUYooKF5aFaS3181r&#10;dtnNy7KJuv77plDocZiZb5jFqneNuFEXKs8aJmMFgrjwpmKr4XzaPs9BhIhssPFMGh4UYLUcPC0w&#10;N/7OH3Q7RisShEOOGsoY21zKUJTkMIx9S5y8b985jEl2VpoO7wnuGpkp9SIdVpwWSmxpXVJRH69O&#10;gwzvF2O/mro/7OXnCS/1xtJZ69Gwf3sFEamP/+G/9s5oyNRsms3UZJ7B76f0B+Ty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S6D48kAAADjAAAADwAAAAAAAAAAAAAAAACYAgAA&#10;ZHJzL2Rvd25yZXYueG1sUEsFBgAAAAAEAAQA9QAAAI4DAAAAAA==&#10;" path="m5,180v-1,,-1,,-2,-1c1,179,,176,1,174,38,99,99,38,174,1v2,-1,4,,5,2c180,5,179,7,177,8,104,44,44,104,8,178v,1,-2,2,-3,2xe" fillcolor="#575757" stroked="f">
                    <v:path arrowok="t" o:extrusionok="f"/>
                  </v:shape>
                  <v:group id="Group 2074270183" o:spid="_x0000_s3041" style="position:absolute;left:44639;top:3585;width:18895;height:28626" coordorigin="44639,3585" coordsize="18895,28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Q28ku&#10;zAAAAOMAAAAPAAAAAAAAAAAAAAAAAKoCAABkcnMvZG93bnJldi54bWxQSwUGAAAAAAQABAD6AAAA&#10;owMAAAAA&#10;">
                    <v:shape id="Google Shape;99;p13" o:spid="_x0000_s3042" style="position:absolute;left:44888;top:11018;width:7906;height:7827;visibility:visible;mso-wrap-style:square;v-text-anchor:top" coordsize="18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N/usoA&#10;AADjAAAADwAAAGRycy9kb3ducmV2LnhtbESPQWvCQBSE7wX/w/IKvdXdBFtjdBURBMFSqDV4fWSf&#10;SWj2bcxuNf333ULB4zAz3zCL1WBbcaXeN441JGMFgrh0puFKw/Fz+5yB8AHZYOuYNPyQh9Vy9LDA&#10;3Lgbf9D1ECoRIexz1FCH0OVS+rImi37sOuLonV1vMUTZV9L0eItw28pUqVdpseG4UGNHm5rKr8O3&#10;1RDeLsdZ8b5Xp8K9ZLJIbIPbVOunx2E9BxFoCPfwf3tnNKRqOkmnKskm8Pcp/gG5/A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BDf7rKAAAA4wAAAA8AAAAAAAAAAAAAAAAAmAIA&#10;AGRycy9kb3ducmV2LnhtbFBLBQYAAAAABAAEAPUAAACPAwAAAAA=&#10;" path="m176,179v-1,,-2,-1,-3,-2c137,104,76,44,3,8,1,7,,5,1,3,2,1,5,,7,1,81,37,143,99,180,173v1,2,,5,-2,6c178,179,177,179,176,179xe" fillcolor="#575757" stroked="f">
                      <v:path arrowok="t" o:extrusionok="f"/>
                    </v:shape>
                    <v:oval id="Google Shape;91;p13" o:spid="_x0000_s3043" style="position:absolute;left:47984;top:19638;width:12589;height:12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1CLcgA&#10;AADjAAAADwAAAGRycy9kb3ducmV2LnhtbESPQUvDQBSE74L/YXmCN7uboG2J3ZYqBLxJW0WPj+wz&#10;G8y+DdlnGv+9Kwgeh5n5htns5tCricbURbZQLAwo4ia6jlsLL6f6Zg0qCbLDPjJZ+KYEu+3lxQYr&#10;F898oOkorcoQThVa8CJDpXVqPAVMizgQZ+8jjgEly7HVbsRzhodel8YsdcCO84LHgR49NZ/Hr2Dh&#10;+SH4qVsefP0q/Fa/7wsZsLb2+mre34MSmuU//Nd+chZKs7otV6ZY38H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LUItyAAAAOMAAAAPAAAAAAAAAAAAAAAAAJgCAABk&#10;cnMvZG93bnJldi54bWxQSwUGAAAAAAQABAD1AAAAjQMAAAAA&#10;" fillcolor="#9fcfd1" stroked="f">
                      <v:textbox inset="2.53958mm,1.2694mm,2.53958mm,1.2694mm"/>
                    </v:oval>
                    <v:shape id="TextBox 73" o:spid="_x0000_s3044" type="#_x0000_t202" style="position:absolute;left:44639;top:3585;width:18895;height:13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sznMoA&#10;AADjAAAADwAAAGRycy9kb3ducmV2LnhtbESPW2vCQBSE3wX/w3KEvumuwXqJriKWQp9a6g18O2SP&#10;STB7NmS3Jv57t1Do4zAz3zCrTWcrcafGl441jEcKBHHmTMm5huPhfTgH4QOywcoxaXiQh82631th&#10;alzL33Tfh1xECPsUNRQh1KmUPivIoh+5mjh6V9dYDFE2uTQNthFuK5koNZUWS44LBda0Kyi77X+s&#10;htPn9XKeqK/8zb7WreuUZLuQWr8Muu0SRKAu/If/2h9GQ6Jmk2SmxvMp/H6Kf0Cu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XbM5zKAAAA4wAAAA8AAAAAAAAAAAAAAAAAmAIA&#10;AGRycy9kb3ducmV2LnhtbFBLBQYAAAAABAAEAPUAAACPAwAAAAA=&#10;" filled="f" stroked="f">
                      <v:textbo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القيادة الداعمة</w:t>
                            </w:r>
                          </w:p>
                        </w:txbxContent>
                      </v:textbox>
                    </v:shape>
                  </v:group>
                </v:group>
                <v:group id="Group 2074270187" o:spid="_x0000_s3045" style="position:absolute;left:77591;top:19638;width:34307;height:21098" coordorigin="77591,19638" coordsize="34307,21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4M8t&#10;zAAAAOMAAAAPAAAAAAAAAAAAAAAAAKoCAABkcnMvZG93bnJldi54bWxQSwUGAAAAAAQABAD6AAAA&#10;owMAAAAA&#10;">
                  <v:shape id="Google Shape;92;p13" o:spid="_x0000_s3046" style="position:absolute;left:77591;top:32878;width:7858;height:7858;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0CccA&#10;AADjAAAADwAAAGRycy9kb3ducmV2LnhtbERPz2vCMBS+D/wfwhN2WxOLqHRGkbGBY5dNheLtrXmm&#10;pc1LaTLt/ntzGOz48f1eb0fXiSsNofGsYZYpEMSVNw1bDafj29MKRIjIBjvPpOGXAmw3k4c1Fsbf&#10;+Iuuh2hFCuFQoIY6xr6QMlQ1OQyZ74kTd/GDw5jgYKUZ8JbCXSdzpRbSYcOpocaeXmqq2sOP0yDD&#10;Z2nsd9eOH+/yfMSyfbV00vpxOu6eQUQa47/4z703GnK1nOdLNVul0elT+gNyc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GtAnHAAAA4wAAAA8AAAAAAAAAAAAAAAAAmAIAAGRy&#10;cy9kb3ducmV2LnhtbFBLBQYAAAAABAAEAPUAAACMAwAAAAA=&#10;" path="m5,180v-2,,-3,,-4,-2c,176,1,174,3,173,76,137,136,76,172,3v1,-2,3,-3,5,-2c179,2,180,5,179,7,143,81,81,143,7,180v-1,,-2,,-2,xe" fillcolor="#575757" stroked="f">
                    <v:path arrowok="t" o:extrusionok="f"/>
                  </v:shape>
                  <v:oval id="Google Shape;88;p13" o:spid="_x0000_s3047" style="position:absolute;left:80607;top:19638;width:12605;height:12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BXcwA&#10;AADjAAAADwAAAGRycy9kb3ducmV2LnhtbESPUUvDMBSF3wX/Q7iCL+KSFXFb13QMQZigA6fI9nbX&#10;XNticlOadKv/3giCj4dzznc4xWp0VpyoD61nDdOJAkFcedNyreH97fF2DiJEZIPWM2n4pgCr8vKi&#10;wNz4M7/SaRdrkSAcctTQxNjlUoaqIYdh4jvi5H363mFMsq+l6fGc4M7KTKl76bDltNBgRw8NVV+7&#10;wWmwxye1ji+H52G7J7bdzfCx3wxaX1+N6yWISGP8D/+1N0ZDpmZ32UxN5wv4/ZT+gCx/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uMBXcwAAADjAAAADwAAAAAAAAAAAAAAAACY&#10;AgAAZHJzL2Rvd25yZXYueG1sUEsFBgAAAAAEAAQA9QAAAJEDAAAAAA==&#10;" fillcolor="#a5a5a5" stroked="f">
                    <v:textbox inset="2.53958mm,1.2694mm,2.53958mm,1.2694mm"/>
                  </v:oval>
                  <v:shape id="TextBox 77" o:spid="_x0000_s3048" type="#_x0000_t202" style="position:absolute;left:93003;top:23095;width:18895;height:13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eYrsgA&#10;AADjAAAADwAAAGRycy9kb3ducmV2LnhtbESPzWrCQBSF90LfYbgFdzpjsFVTRykVoSuLUQvdXTLX&#10;JDRzJ2RGE9/eWQguD+ePb7nubS2u1PrKsYbJWIEgzp2puNBwPGxHcxA+IBusHZOGG3lYr14GS0yN&#10;63hP1ywUIo6wT1FDGUKTSunzkiz6sWuIo3d2rcUQZVtI02IXx20tE6XepcWK40OJDX2VlP9nF6vh&#10;tDv//U7VT7Gxb03neiXZLqTWw9f+8wNEoD48w4/2t9GQqNk0manJIlJEpsgDcn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p5iuyAAAAOMAAAAPAAAAAAAAAAAAAAAAAJgCAABk&#10;cnMvZG93bnJldi54bWxQSwUGAAAAAAQABAD1AAAAjQMAAAAA&#10;" filled="f" stroked="f">
                    <v:textbo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التواصل الفعّال</w:t>
                          </w:r>
                        </w:p>
                      </w:txbxContent>
                    </v:textbox>
                  </v:shape>
                </v:group>
                <v:group id="Group 2074270191" o:spid="_x0000_s3049" style="position:absolute;left:64272;top:-682;width:28707;height:23465" coordorigin="64272,-682" coordsize="28707,23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KnGQf&#10;zAAAAOMAAAAPAAAAAAAAAAAAAAAAAKoCAABkcnMvZG93bnJldi54bWxQSwUGAAAAAAQABAD6AAAA&#10;owMAAAAA&#10;">
                  <v:shape id="Google Shape;95;p13" o:spid="_x0000_s3050" style="position:absolute;left:77543;top:11018;width:7858;height:7827;visibility:visible;mso-wrap-style:square;v-text-anchor:top" coordsize="180,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XW9soA&#10;AADjAAAADwAAAGRycy9kb3ducmV2LnhtbESPQWsCMRSE74X+h/AKXkpNDKJ2axQRCu2hB7X1/Ni8&#10;7q5uXrZJ1PXfm0Khx2FmvmHmy9614kwhNp4NjIYKBHHpbcOVgc/d69MMREzIFlvPZOBKEZaL+7s5&#10;FtZfeEPnbapEhnAs0ECdUldIGcuaHMah74iz9+2Dw5RlqKQNeMlw10qt1EQ6bDgv1NjRuqbyuD05&#10;A2P+qvZ27Vb0IcPP7vGg0+x9b8zgoV+9gEjUp//wX/vNGtBqOtZTNXrW8Psp/wG5u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S11vbKAAAA4wAAAA8AAAAAAAAAAAAAAAAAmAIA&#10;AGRycy9kb3ducmV2LnhtbFBLBQYAAAAABAAEAPUAAACPAwAAAAA=&#10;" path="m176,179v-2,,-3,-1,-4,-2c136,104,76,44,2,8,,7,,5,1,3,1,1,4,,6,1,81,37,142,99,179,173v1,2,,5,-2,6c177,179,176,179,176,179xe" fillcolor="#575757" stroked="f">
                    <v:path arrowok="t" o:extrusionok="f"/>
                  </v:shape>
                  <v:oval id="Google Shape;90;p13" o:spid="_x0000_s3051" style="position:absolute;left:64272;top:3240;width:12573;height:12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vYssA&#10;AADjAAAADwAAAGRycy9kb3ducmV2LnhtbESPQUsDMRSE70L/Q3gFbzbpVqyuTctSrHjxsLWgx8fm&#10;mV3cvGyT2G7/vREEj8PMfMOsNqPrxYlC7DxrmM8UCOLGm46thsPb7uYeREzIBnvPpOFCETbrydUK&#10;S+PPXNNpn6zIEI4lamhTGkopY9OSwzjzA3H2Pn1wmLIMVpqA5wx3vSyUupMOO84LLQ60ban52n87&#10;DcfD09DXi8jP77tX+3EJNlZ1pfX1dKweQSQa03/4r/1iNBRqeVss1fxhAb+f8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x429iywAAAOMAAAAPAAAAAAAAAAAAAAAAAJgC&#10;AABkcnMvZG93bnJldi54bWxQSwUGAAAAAAQABAD1AAAAkAMAAAAA&#10;" fillcolor="#3d8e92" stroked="f">
                    <v:textbox inset="2.53958mm,1.2694mm,2.53958mm,1.2694mm"/>
                  </v:oval>
                  <v:shape id="TextBox 81" o:spid="_x0000_s3052" type="#_x0000_t202" style="position:absolute;left:74084;top:-682;width:18895;height:2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yerckA&#10;AADjAAAADwAAAGRycy9kb3ducmV2LnhtbESPQWvCQBSE7wX/w/KE3uquIVaNriJKoaeWWhW8PbLP&#10;JJh9G7JbE/99t1DwOMzMN8xy3dta3Kj1lWMN45ECQZw7U3Gh4fD99jID4QOywdoxabiTh/Vq8LTE&#10;zLiOv+i2D4WIEPYZaihDaDIpfV6SRT9yDXH0Lq61GKJsC2la7CLc1jJR6lVarDgulNjQtqT8uv+x&#10;Go4fl/MpVZ/Fzk6azvVKsp1LrZ+H/WYBIlAfHuH/9rvRkKhpmkzVeJ7C36f4B+Tq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5yerckAAADjAAAADwAAAAAAAAAAAAAAAACYAgAA&#10;ZHJzL2Rvd25yZXYueG1sUEsFBgAAAAAEAAQA9QAAAI4DAAAAAA==&#10;" filled="f" stroked="f">
                    <v:textbox>
                      <w:txbxContent>
                        <w:p w:rsidR="00FD5841" w:rsidRPr="000F71A4" w:rsidRDefault="00FD5841" w:rsidP="000F71A4">
                          <w:pPr>
                            <w:jc w:val="center"/>
                            <w:rPr>
                              <w:rFonts w:eastAsia="Calibri" w:hAnsi="Adobe Arabic" w:cs="Adobe Arabic"/>
                              <w:kern w:val="24"/>
                              <w:sz w:val="32"/>
                              <w:szCs w:val="32"/>
                              <w:lang w:bidi="ar-EG"/>
                            </w:rPr>
                          </w:pPr>
                          <w:r w:rsidRPr="000F71A4">
                            <w:rPr>
                              <w:rFonts w:eastAsia="Calibri" w:hAnsi="Adobe Arabic" w:cs="Adobe Arabic"/>
                              <w:kern w:val="24"/>
                              <w:sz w:val="32"/>
                              <w:szCs w:val="32"/>
                              <w:rtl/>
                              <w:lang w:bidi="ar-EG"/>
                            </w:rPr>
                            <w:t>تحديد الرؤية والقيم</w:t>
                          </w:r>
                        </w:p>
                      </w:txbxContent>
                    </v:textbox>
                  </v:shape>
                </v:group>
                <v:shape id="Picture 2074270195" o:spid="_x0000_s3053" type="#_x0000_t75" style="position:absolute;left:33546;top:38359;width:7819;height:78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PolSMcwAAADjAAAADwAAAAAA&#10;AAAAAAAAAACfAgAAZHJzL2Rvd25yZXYueG1sUEsFBgAAAAAEAAQA9wAAAJgDAAAAAA==&#10;">
                  <v:imagedata r:id="rId171" o:title="" grayscale="t" bilevel="t"/>
                  <v:path arrowok="t"/>
                </v:shape>
                <v:shape id="Picture 2074270196" o:spid="_x0000_s3054" type="#_x0000_t75" style="position:absolute;left:66629;top:38644;width:7858;height:7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64GvKAAAA4wAAAA8AAABkcnMvZG93bnJldi54bWxEj0FrwkAUhO8F/8PyhN7qrqFGG11FCgWh&#10;gjQqXl+zzySYfRuyW5P++26h0OMwM98wq81gG3GnzteONUwnCgRx4UzNpYbT8e1pAcIHZIONY9Lw&#10;TR4269HDCjPjev6gex5KESHsM9RQhdBmUvqiIot+4lri6F1dZzFE2ZXSdNhHuG1kolQqLdYcFyps&#10;6bWi4pZ/WQ2fRIdZyu/9ed+o/e5wSmaX3Gr9OB62SxCBhvAf/mvvjIZEzZ+TuZq+pPD7Kf4Buf4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t64GvKAAAA4wAAAA8AAAAAAAAA&#10;AAAAAAAAnwIAAGRycy9kb3ducmV2LnhtbFBLBQYAAAAABAAEAPcAAACWAwAAAAA=&#10;">
                  <v:imagedata r:id="rId144" o:title=""/>
                  <v:path arrowok="t"/>
                </v:shape>
                <v:shape id="Rounded Rectangle 5" o:spid="_x0000_s3055" style="position:absolute;left:84770;top:23915;width:4854;height:4005;flip:x;visibility:visible;mso-wrap-style:square;v-text-anchor:middle" coordsize="3217557,2654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5QY8sA&#10;AADjAAAADwAAAGRycy9kb3ducmV2LnhtbESPQUsDMRSE70L/Q3gFbzbpIl27Ni0iCPYgattLb6/J&#10;c7O6eVk22Xb990YQPA4z8w2z2oy+FWfqYxNYw3ymQBCbYBuuNRz2Tzd3IGJCttgGJg3fFGGznlyt&#10;sLLhwu903qVaZAjHCjW4lLpKymgceYyz0BFn7yP0HlOWfS1tj5cM960slFpIjw3nBYcdPToyX7vB&#10;a9iejsv9y2JIb5/N8dVtazP41mh9PR0f7kEkGtN/+K/9bDUUqrwtSjVflvD7Kf8Buf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eXlBjywAAAOMAAAAPAAAAAAAAAAAAAAAAAJgC&#10;AABkcnMvZG93bnJldi54bWxQSwUGAAAAAAQABAD1AAAAkAMAAAAA&#10;" path="m1384251,661544v104832,,189816,84984,189816,189816c1574067,956192,1489083,1041176,1384251,1041176v-104832,,-189816,-84984,-189816,-189816c1194435,746528,1279419,661544,1384251,661544xm1993421,661544v104832,,189816,84984,189816,189816c2183237,956192,2098253,1041176,1993421,1041176v-104832,,-189816,-84984,-189816,-189816c1803605,746528,1888589,661544,1993421,661544xm2602591,661544v104832,,189816,84984,189816,189816c2792407,956192,2707423,1041176,2602591,1041176v-104832,,-189816,-84984,-189816,-189816c2412775,746528,2497759,661544,2602591,661544xm677114,569491r-346198,c148156,569491,,717647,,900407l,1952009v,182760,148156,330916,330916,330916l711670,2282925v-71944,111461,-64569,192619,-436593,371357c900998,2583693,998412,2552618,1294529,2282925r822827,c2251554,2282925,2367095,2203043,2418395,2087951v-212857,-64976,-385454,-155368,-587538,-288604l1008030,1799347v-182760,,-330916,-148156,-330916,-330916l677114,569491xm2886641,l1100201,c917441,,769285,148156,769285,330916r,1051602c769285,1565278,917441,1713434,1100201,1713434r822827,c2301032,1962656,2453037,2007378,3078958,2077967,2713759,1878758,2673367,1899957,2505887,1713434r380754,c3069401,1713434,3217557,1565278,3217557,1382518r,-1051602c3217557,148156,3069401,,2886641,xe" fillcolor="white [3212]" stroked="f" strokeweight="1pt">
                  <v:stroke joinstyle="miter"/>
                  <v:path arrowok="t" o:connecttype="custom" o:connectlocs="208863,99817;237504,128458;208863,157098;180223,128458;208863,99817;300778,99817;329418,128458;300778,157098;272137,128458;300778,99817;392693,99817;421333,128458;392693,157098;364052,128458;392693,99817;102167,85928;49930,85928;0,135858;0,294530;49930,344461;107381,344461;41505,400493;195325,344461;319478,344461;364900,315042;276249,271496;152097,271496;102167,221565;102167,85928;435552,0;166004,0;116074,49930;116074,208602;166004,258533;290157,258533;464569,313535;378101,258533;435552,258533;485482,208602;485482,49930;435552,0" o:connectangles="0,0,0,0,0,0,0,0,0,0,0,0,0,0,0,0,0,0,0,0,0,0,0,0,0,0,0,0,0,0,0,0,0,0,0,0,0,0,0,0,0"/>
                </v:shape>
                <v:shape id="Picture 2074270198" o:spid="_x0000_s3056" type="#_x0000_t75" style="position:absolute;left:17796;top:22159;width:6950;height:6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6GTDGAAAA4wAAAA8AAABkcnMvZG93bnJldi54bWxET01LxDAQvQv+hzCCNzdpKVbrZhcVBFFc&#10;sC54HZOxKTaTksTd+u/NQfD4eN/r7eIncaCYxsAaqpUCQWyCHXnQsH97uLgCkTKyxSkwafihBNvN&#10;6ckaOxuO/EqHPg+ihHDqUIPLee6kTMaRx7QKM3HhPkP0mAuMg7QRjyXcT7JW6lJ6HLk0OJzp3pH5&#10;6r+9hl3jUt/GlxbvqsbUTx/KvD/vtT4/W25vQGRa8r/4z/1oNdSqbepWVddldPlU/oDc/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noZMMYAAADjAAAADwAAAAAAAAAAAAAA&#10;AACfAgAAZHJzL2Rvd25yZXYueG1sUEsFBgAAAAAEAAQA9wAAAJIDAAAAAA==&#10;">
                  <v:imagedata r:id="rId164" o:title="" gain="19661f" blacklevel="22938f"/>
                  <v:path arrowok="t"/>
                </v:shape>
                <v:shape id="Picture 2074270199" o:spid="_x0000_s3057" type="#_x0000_t75" style="position:absolute;left:51398;top:22159;width:5761;height:57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">
                  <v:imagedata r:id="rId172" o:title="" grayscale="t" bilevel="t"/>
                  <v:path arrowok="t"/>
                </v:shape>
                <v:shape id="Picture 2074270200" o:spid="_x0000_s3058" type="#_x0000_t75" style="position:absolute;left:67708;top:6631;width:5914;height:5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X4k7JAAAA4wAAAA8AAABkcnMvZG93bnJldi54bWxEj0FrAjEUhO8F/0N4Qm812VVUVqOUgqVe&#10;SnU9eHxsnruLm5clSXX77xuh0OMwM98w6+1gO3EjH1rHGrKJAkFcOdNyreFU7l6WIEJENtg5Jg0/&#10;FGC7GT2tsTDuzge6HWMtEoRDgRqaGPtCylA1ZDFMXE+cvIvzFmOSvpbG4z3BbSdzpebSYstpocGe&#10;3hqqrsdvqyGoWfZ19ftp1qmz382n7+VnabV+Hg+vKxCRhvgf/mt/GA25WszyhUpgeHxKf0Bu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tfiTskAAADjAAAADwAAAAAAAAAA&#10;AAAAAACfAgAAZHJzL2Rvd25yZXYueG1sUEsFBgAAAAAEAAQA9wAAAJUDAAAAAA==&#10;">
                  <v:imagedata r:id="rId173" o:title="" gain="19661f" blacklevel="22938f"/>
                  <v:path arrowok="t"/>
                </v:shape>
                <v:shape id="Picture 2074270201" o:spid="_x0000_s3059" type="#_x0000_t75" style="position:absolute;left:34619;top:5697;width:6645;height:6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9xXfLAAAA4wAAAA8AAABkcnMvZG93bnJldi54bWxEj19LwzAUxd+FfYdwB765ZGW4WpeNURiI&#10;oLg/oo+X5toUm5uuiWv99kYQfDyc8zuHs9qMrhUX6kPjWcN8pkAQV940XGs4HXc3OYgQkQ22nknD&#10;NwXYrCdXKyyMH3hPl0OsRSrhUKAGG2NXSBkqSw7DzHfEyfvwvcOYZF9L0+OQyl0rM6VupcOG04LF&#10;jkpL1efhy2nITotyfHt8uiuH88t7/pxvj6920Pp6Om7vQUQa43/4j34wiVPLRbZUmZrD76f0B+T6&#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XfcV3ywAAAOMAAAAPAAAAAAAA&#10;AAAAAAAAAJ8CAABkcnMvZG93bnJldi54bWxQSwUGAAAAAAQABAD3AAAAlwMAAAAA&#10;">
                  <v:imagedata r:id="rId174" o:title="" gain="19661f" blacklevel="22938f"/>
                  <v:path arrowok="t"/>
                </v:shape>
                <w10:wrap anchorx="page"/>
                <w10:anchorlock/>
              </v:group>
            </w:pict>
          </mc:Fallback>
        </mc:AlternateContent>
      </w:r>
    </w:p>
    <w:p w:rsidR="00D75CDD" w:rsidRPr="00B86B7B" w:rsidRDefault="001A1818" w:rsidP="002B74A4">
      <w:pPr>
        <w:pageBreakBefore/>
        <w:rPr>
          <w:rFonts w:ascii="Sakkal Majalla" w:hAnsi="Sakkal Majalla"/>
          <w:b/>
          <w:bCs/>
          <w:sz w:val="32"/>
          <w:szCs w:val="32"/>
        </w:rPr>
      </w:pPr>
      <w:r w:rsidRPr="002A078C">
        <w:rPr>
          <w:rFonts w:ascii="Sakkal Majalla" w:hAnsi="Sakkal Majalla"/>
          <w:noProof/>
          <w:sz w:val="34"/>
        </w:rPr>
        <w:lastRenderedPageBreak/>
        <mc:AlternateContent>
          <mc:Choice Requires="wpg">
            <w:drawing>
              <wp:inline distT="0" distB="0" distL="0" distR="0" wp14:anchorId="55209C89" wp14:editId="772FE1E9">
                <wp:extent cx="5731510" cy="892088"/>
                <wp:effectExtent l="0" t="0" r="2540" b="22860"/>
                <wp:docPr id="20742690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39" name="مجموعة 47"/>
                        <wpg:cNvGrpSpPr/>
                        <wpg:grpSpPr>
                          <a:xfrm>
                            <a:off x="0" y="0"/>
                            <a:ext cx="5731510" cy="895351"/>
                            <a:chOff x="0" y="0"/>
                            <a:chExt cx="5878196" cy="918845"/>
                          </a:xfrm>
                        </wpg:grpSpPr>
                        <wpg:grpSp>
                          <wpg:cNvPr id="2074269040" name="مجموعة 48"/>
                          <wpg:cNvGrpSpPr/>
                          <wpg:grpSpPr>
                            <a:xfrm>
                              <a:off x="0" y="0"/>
                              <a:ext cx="5878196" cy="918845"/>
                              <a:chOff x="0" y="0"/>
                              <a:chExt cx="6240348" cy="919070"/>
                            </a:xfrm>
                          </wpg:grpSpPr>
                          <wpg:grpSp>
                            <wpg:cNvPr id="2074269041" name="مجموعة 49"/>
                            <wpg:cNvGrpSpPr/>
                            <wpg:grpSpPr>
                              <a:xfrm>
                                <a:off x="0" y="169208"/>
                                <a:ext cx="5433072" cy="580613"/>
                                <a:chOff x="0" y="169208"/>
                                <a:chExt cx="5433072" cy="580613"/>
                              </a:xfrm>
                            </wpg:grpSpPr>
                            <wps:wsp>
                              <wps:cNvPr id="20742690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45"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تحديد الرؤية والقيم</w:t>
                                </w:r>
                              </w:p>
                            </w:txbxContent>
                          </wps:txbx>
                          <wps:bodyPr wrap="square" rtlCol="1">
                            <a:spAutoFit/>
                          </wps:bodyPr>
                        </wps:wsp>
                      </wpg:grpSp>
                      <pic:pic xmlns:pic="http://schemas.openxmlformats.org/drawingml/2006/picture">
                        <pic:nvPicPr>
                          <pic:cNvPr id="207426904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npqb3g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B2empv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06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6yJm&#10;zAAAAOMAAAAPAAAAAAAAAAAAAAAAAKoCAABkcnMvZG93bnJldi54bWxQSwUGAAAAAAQABAD6AAAA&#10;owMAAAAA&#10;">
                  <v:group id="مجموعة 48" o:spid="_x0000_s306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PX+IbL&#10;AAAA4wAAAA8AAAAAAAAAAAAAAAAAqgIAAGRycy9kb3ducmV2LnhtbFBLBQYAAAAABAAEAPoAAACi&#10;AwAAAAA=&#10;">
                    <v:group id="مجموعة 49" o:spid="_x0000_s306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8m10d&#10;zAAAAOMAAAAPAAAAAAAAAAAAAAAAAKoCAABkcnMvZG93bnJldi54bWxQSwUGAAAAAAQABAD6AAAA&#10;owMAAAAA&#10;">
                      <v:shape id="شكل حر 50" o:spid="_x0000_s306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acoA&#10;AADjAAAADwAAAGRycy9kb3ducmV2LnhtbESPQWvCQBSE7wX/w/IEb3W3UdM2dRURBBEPmrb0+si+&#10;JqHZtyG7avz3riD0OMzMN8x82dtGnKnztWMNL2MFgrhwpuZSw9fn5vkNhA/IBhvHpOFKHpaLwdMc&#10;M+MufKRzHkoRIewz1FCF0GZS+qIii37sWuLo/brOYoiyK6Xp8BLhtpGJUqm0WHNcqLCldUXFX36y&#10;GtLd7OdwKDazY76d7D1Z821c0Ho07FcfIAL14T/8aG+NhkS9TpP0XU0TuH+Kf0Au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qfnG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6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xRUMkA&#10;AADjAAAADwAAAGRycy9kb3ducmV2LnhtbESPQWsCMRSE7wX/Q3hCL1ITt2p1NUppKfRYtfT83Dyz&#10;i5uX7SZdt//eFIQeh5n5hllve1eLjtpQedYwGSsQxIU3FVsNn4e3hwWIEJEN1p5Jwy8F2G4Gd2vM&#10;jb/wjrp9tCJBOOSooYyxyaUMRUkOw9g3xMk7+dZhTLK10rR4SXBXy0ypuXRYcVoosaGXkorz/sdp&#10;wG/38XX00YfuaO3raNb0IzPT+n7YP69AROrjf/jWfjcaMvU0zeZLNX2Ev0/pD8jN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UxRUMkAAADjAAAADwAAAAAAAAAAAAAAAACYAgAA&#10;ZHJzL2Rvd25yZXYueG1sUEsFBgAAAAAEAAQA9QAAAI4DAAAAAA==&#10;" fillcolor="#a5a5a5 [2092]" stroked="f" strokeweight="1pt">
                        <v:stroke joinstyle="miter"/>
                      </v:roundrect>
                    </v:group>
                    <v:oval id="شكل بيضاوي 52" o:spid="_x0000_s306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RkMoA&#10;AADjAAAADwAAAGRycy9kb3ducmV2LnhtbESPUUvDMBSF34X9h3CFvbnEUKp2y8ZQBgoK2umeL81d&#10;W9bclCau3b83guDj4ZzzHc5qM7lOnGkIrWcDtwsFgrjytuXawOd+d3MPIkRki51nMnChAJv17GqF&#10;hfUjf9C5jLVIEA4FGmhi7AspQ9WQw7DwPXHyjn5wGJMcamkHHBPcdVIrlUuHLaeFBnt6bKg6ld/O&#10;wPvp+HU5vLyqt9qPZT66J63t3pj59bRdgog0xf/wX/vZGtDqLtP5g8oy+P2U/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E5kZDKAAAA4wAAAA8AAAAAAAAAAAAAAAAAmAIA&#10;AGRycy9kb3ducmV2LnhtbFBLBQYAAAAABAAEAPUAAACPAwAAAAA=&#10;" filled="f" strokecolor="#168489" strokeweight="1pt">
                      <v:stroke joinstyle="miter"/>
                    </v:oval>
                  </v:group>
                  <v:shape id="مربع نص 41" o:spid="_x0000_s306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yb8kA&#10;AADjAAAADwAAAGRycy9kb3ducmV2LnhtbESPQUvDQBSE74L/YXlCb3a3oa0auy1FK/TgxRrvj+wz&#10;G8y+Ddlnk/57VxA8DjPzDbPZTaFTZxpSG9nCYm5AEdfRtdxYqN5fbu9BJUF22EUmCxdKsNteX22w&#10;dHHkNzqfpFEZwqlEC16kL7VOtaeAaR574ux9xiGgZDk02g04ZnjodGHMWgdsOS947OnJU/11+g4W&#10;RNx+cakOIR0/ptfn0Zt6hZW1s5tp/whKaJL/8F/76CwU5m5ZrB/McgW/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ANyb8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تحديد الرؤية والقيم</w:t>
                          </w:r>
                        </w:p>
                      </w:txbxContent>
                    </v:textbox>
                  </v:shape>
                </v:group>
                <v:shape id="صورة 54" o:spid="_x0000_s306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GpbjMAAAA4wAAAA8AAABkcnMvZG93bnJldi54bWxEj09PAjEUxO8mfofmkXiTlpUssFKIGkxM&#10;OMEK8fjcPndX+mdtK6zfnpKQeJzMzG8y82VvNDuSD62zEkZDAYxs5VRrawnv5ev9FFiIaBVqZ0nC&#10;HwVYLm5v5lgod7IbOm5jzRLEhgIlNDF2BeehashgGLqObPK+nDcYk/Q1Vx5PCW40z4TIucHWpoUG&#10;O3ppqDpsf42EtX/+/J6Ve13+bD5WU/0w2R1WaynvBv3TI7BIffwPX9tvSkImJuMsn4lxDp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aluM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وضوح الرؤية: توضيح كيف تساهم الحوكمة الرقمية في تحقيق الأهداف.</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القيم: التركيز على الابتكار، التعاون، والشفافية.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590887C" wp14:editId="682DA3C2">
                <wp:extent cx="5731510" cy="892088"/>
                <wp:effectExtent l="0" t="0" r="2540" b="22860"/>
                <wp:docPr id="20742690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48" name="مجموعة 47"/>
                        <wpg:cNvGrpSpPr/>
                        <wpg:grpSpPr>
                          <a:xfrm>
                            <a:off x="0" y="0"/>
                            <a:ext cx="5731510" cy="895351"/>
                            <a:chOff x="0" y="0"/>
                            <a:chExt cx="5878196" cy="918845"/>
                          </a:xfrm>
                        </wpg:grpSpPr>
                        <wpg:grpSp>
                          <wpg:cNvPr id="2074269049" name="مجموعة 48"/>
                          <wpg:cNvGrpSpPr/>
                          <wpg:grpSpPr>
                            <a:xfrm>
                              <a:off x="0" y="0"/>
                              <a:ext cx="5878196" cy="918845"/>
                              <a:chOff x="0" y="0"/>
                              <a:chExt cx="6240348" cy="919070"/>
                            </a:xfrm>
                          </wpg:grpSpPr>
                          <wpg:grpSp>
                            <wpg:cNvPr id="2074269050" name="مجموعة 49"/>
                            <wpg:cNvGrpSpPr/>
                            <wpg:grpSpPr>
                              <a:xfrm>
                                <a:off x="0" y="169208"/>
                                <a:ext cx="5433072" cy="580613"/>
                                <a:chOff x="0" y="169208"/>
                                <a:chExt cx="5433072" cy="580613"/>
                              </a:xfrm>
                            </wpg:grpSpPr>
                            <wps:wsp>
                              <wps:cNvPr id="20742690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54"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207426905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KHje2T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07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tofSAyQAA&#10;AOMAAAAPAAAAAAAAAAAAAAAAAKoCAABkcnMvZG93bnJldi54bWxQSwUGAAAAAAQABAD6AAAAoAMA&#10;AAAA&#10;">
                  <v:group id="مجموعة 48" o:spid="_x0000_s307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wu1R&#10;G80AAADjAAAADwAAAAAAAAAAAAAAAACqAgAAZHJzL2Rvd25yZXYueG1sUEsFBgAAAAAEAAQA+gAA&#10;AKQDAAAAAA==&#10;">
                    <v:group id="مجموعة 49" o:spid="_x0000_s307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YOblvL&#10;AAAA4wAAAA8AAAAAAAAAAAAAAAAAqgIAAGRycy9kb3ducmV2LnhtbFBLBQYAAAAABAAEAPoAAACi&#10;AwAAAAA=&#10;">
                      <v:shape id="شكل حر 50" o:spid="_x0000_s307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SUw8oA&#10;AADjAAAADwAAAGRycy9kb3ducmV2LnhtbESPQWvCQBSE74X+h+UVvNVdo0lt6ipFEKT0oLHS6yP7&#10;moRm34bsqvHfdwuCx2FmvmEWq8G24ky9bxxrmIwVCOLSmYYrDV+HzfMchA/IBlvHpOFKHlbLx4cF&#10;5sZdeE/nIlQiQtjnqKEOocul9GVNFv3YdcTR+3G9xRBlX0nT4yXCbSsTpTJpseG4UGNH65rK3+Jk&#10;NWQf6fduV27SfbGdfnqy5mhc0Hr0NLy/gQg0hHv41t4aDYl6mSXZq0on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UlM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7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liFskA&#10;AADjAAAADwAAAGRycy9kb3ducmV2LnhtbESPQWsCMRSE7wX/Q3hCL6JJF1fr1iilpeCxVen5uXlm&#10;l25etpt0Xf+9KRR6HGbmG2a9HVwjeupC7VnDw0yBIC69qdlqOB7epo8gQkQ22HgmDVcKsN2M7tZY&#10;GH/hD+r30YoE4VCghirGtpAylBU5DDPfEifv7DuHMcnOStPhJcFdIzOlFtJhzWmhwpZeKiq/9j9O&#10;A36798+Tjz70J2tfJ3k7TEyu9f14eH4CEWmI/+G/9s5oyNRyni1WKs/g91P6A3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9liFskAAADjAAAADwAAAAAAAAAAAAAAAACYAgAA&#10;ZHJzL2Rvd25yZXYueG1sUEsFBgAAAAAEAAQA9QAAAI4DAAAAAA==&#10;" fillcolor="#a5a5a5 [2092]" stroked="f" strokeweight="1pt">
                        <v:stroke joinstyle="miter"/>
                      </v:roundrect>
                    </v:group>
                    <v:oval id="شكل بيضاوي 52" o:spid="_x0000_s307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fOcsA&#10;AADjAAAADwAAAGRycy9kb3ducmV2LnhtbESPUUvDMBSF3wX/Q7iCby5Z1G7rlg1RBIUJ2umeL81d&#10;W9bclCau3b83guDj4ZzzHc5qM7pWnKgPjWcD04kCQVx623Bl4HP3fDMHESKyxdYzGThTgM368mKF&#10;ufUDf9CpiJVIEA45Gqhj7HIpQ1mTwzDxHXHyDr53GJPsK2l7HBLctVIrlUmHDaeFGjt6rKk8Ft/O&#10;wPvx8HXev27VW+WHIhvck9Z2Z8z11fiwBBFpjP/hv/aLNaDV7E5nC3V/C7+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LCZ85ywAAAOMAAAAPAAAAAAAAAAAAAAAAAJgC&#10;AABkcnMvZG93bnJldi54bWxQSwUGAAAAAAQABAD1AAAAkAMAAAAA&#10;" filled="f" strokecolor="#168489" strokeweight="1pt">
                      <v:stroke joinstyle="miter"/>
                    </v:oval>
                  </v:group>
                  <v:shape id="مربع نص 41" o:spid="_x0000_s307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ZBKckA&#10;AADjAAAADwAAAGRycy9kb3ducmV2LnhtbESPQUvDQBSE74L/YXlCb3a3oa0auy1FK/TgxRrvj+wz&#10;G8y+Ddlnk/57VxA8DjPzDbPZTaFTZxpSG9nCYm5AEdfRtdxYqN5fbu9BJUF22EUmCxdKsNteX22w&#10;dHHkNzqfpFEZwqlEC16kL7VOtaeAaR574ux9xiGgZDk02g04ZnjodGHMWgdsOS947OnJU/11+g4W&#10;RNx+cakOIR0/ptfn0Zt6hZW1s5tp/whKaJL/8F/76CwU5m5ZrB/Magm/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pZBKc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التواصل الفعّال</w:t>
                          </w:r>
                        </w:p>
                      </w:txbxContent>
                    </v:textbox>
                  </v:shape>
                </v:group>
                <v:shape id="صورة 54" o:spid="_x0000_s307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NrRLMAAAA4wAAAA8AAABkcnMvZG93bnJldi54bWxEj09LAzEUxO+C3yE8wZtNXO2/tWlRqSD0&#10;1K6Kx+fmubs2eVmT2K7f3giCx2FmfsMsVoOz4kAhdp41XI4UCOLam44bDU/Vw8UMREzIBq1n0vBN&#10;EVbL05MFlsYfeUuHXWpEhnAsUUObUl9KGeuWHMaR74mz9+6Dw5RlaKQJeMxwZ2Wh1EQ67DgvtNjT&#10;fUv1fvflNGzC3dvHvHqx1ef2dT2zV9Pn/Xqj9fnZcHsDItGQ/sN/7UejoVDT62IyV+Mx/H7Kf0Au&#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ig2tEs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نشر الوعي: توعية الموظفين بأهمية التحول الرقمي ومزاياه.</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التواصل المستمر: استخدام قنوات فعالة لنقل الرسائل والتحديثات.</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B3CACFA" wp14:editId="0E3D713B">
                <wp:extent cx="5731510" cy="892088"/>
                <wp:effectExtent l="0" t="0" r="2540" b="22860"/>
                <wp:docPr id="207426905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57" name="مجموعة 47"/>
                        <wpg:cNvGrpSpPr/>
                        <wpg:grpSpPr>
                          <a:xfrm>
                            <a:off x="0" y="0"/>
                            <a:ext cx="5731510" cy="895351"/>
                            <a:chOff x="0" y="0"/>
                            <a:chExt cx="5878196" cy="918845"/>
                          </a:xfrm>
                        </wpg:grpSpPr>
                        <wpg:grpSp>
                          <wpg:cNvPr id="2074269058" name="مجموعة 48"/>
                          <wpg:cNvGrpSpPr/>
                          <wpg:grpSpPr>
                            <a:xfrm>
                              <a:off x="0" y="0"/>
                              <a:ext cx="5878196" cy="918845"/>
                              <a:chOff x="0" y="0"/>
                              <a:chExt cx="6240348" cy="919070"/>
                            </a:xfrm>
                          </wpg:grpSpPr>
                          <wpg:grpSp>
                            <wpg:cNvPr id="2074269059" name="مجموعة 49"/>
                            <wpg:cNvGrpSpPr/>
                            <wpg:grpSpPr>
                              <a:xfrm>
                                <a:off x="0" y="169208"/>
                                <a:ext cx="5433072" cy="580613"/>
                                <a:chOff x="0" y="169208"/>
                                <a:chExt cx="5433072" cy="580613"/>
                              </a:xfrm>
                            </wpg:grpSpPr>
                            <wps:wsp>
                              <wps:cNvPr id="20742690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63" name="مربع نص 41"/>
                          <wps:cNvSpPr txBox="1"/>
                          <wps:spPr>
                            <a:xfrm>
                              <a:off x="204466" y="256739"/>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تمكين الموظفين</w:t>
                                </w:r>
                              </w:p>
                            </w:txbxContent>
                          </wps:txbx>
                          <wps:bodyPr wrap="square" rtlCol="1">
                            <a:spAutoFit/>
                          </wps:bodyPr>
                        </wps:wsp>
                      </wpg:grpSp>
                      <pic:pic xmlns:pic="http://schemas.openxmlformats.org/drawingml/2006/picture">
                        <pic:nvPicPr>
                          <pic:cNvPr id="207426906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k2bH2w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OiTZsf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07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5/Yv&#10;zAAAAOMAAAAPAAAAAAAAAAAAAAAAAKoCAABkcnMvZG93bnJldi54bWxQSwUGAAAAAAQABAD6AAAA&#10;owMAAAAA&#10;">
                  <v:group id="مجموعة 48" o:spid="_x0000_s308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eGJdyQAA&#10;AOMAAAAPAAAAAAAAAAAAAAAAAKoCAABkcnMvZG93bnJldi54bWxQSwUGAAAAAAQABAD6AAAAoAMA&#10;AAAA&#10;">
                    <v:group id="مجموعة 49" o:spid="_x0000_s308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HNMfG&#10;zAAAAOMAAAAPAAAAAAAAAAAAAAAAAKoCAABkcnMvZG93bnJldi54bWxQSwUGAAAAAAQABAD6AAAA&#10;owMAAAAA&#10;">
                      <v:shape id="شكل حر 50" o:spid="_x0000_s308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T75cgA&#10;AADjAAAADwAAAGRycy9kb3ducmV2LnhtbESPzWrCQBSF90LfYbiF7nSmqUYbHaUUBCkuNCpuL5nb&#10;JJi5EzJTjW/fWQguD+ePb7HqbSOu1PnasYb3kQJBXDhTc6nheFgPZyB8QDbYOCYNd/KwWr4MFpgZ&#10;d+M9XfNQijjCPkMNVQhtJqUvKrLoR64ljt6v6yyGKLtSmg5vcdw2MlEqlRZrjg8VtvRdUXHJ/6yG&#10;9Gdy3u2K9WSfbz62nqw5GRe0fnvtv+YgAvXhGX60N0ZDoqbjJP1UaaSITJEH5P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Pvl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8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23MoA&#10;AADjAAAADwAAAGRycy9kb3ducmV2LnhtbESPzWrDMBCE74W+g9hCLyGRYhoncaOE0hDosfkh5421&#10;lU2tlWupjvv2VaGQ4zAz3zCrzeAa0VMXas8aphMFgrj0pmar4XTcjRcgQkQ22HgmDT8UYLO+v1th&#10;YfyV99QfohUJwqFADVWMbSFlKCtyGCa+JU7eh+8cxiQ7K02H1wR3jcyUyqXDmtNChS29VlR+Hr6d&#10;Bvxy7+eLjz70F2u3o1k7jMxM68eH4eUZRKQh3sL/7TejIVPzpyxfqnwKf5/SH5D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lnNtzKAAAA4wAAAA8AAAAAAAAAAAAAAAAAmAIA&#10;AGRycy9kb3ducmV2LnhtbFBLBQYAAAAABAAEAPUAAACPAwAAAAA=&#10;" fillcolor="#a5a5a5 [2092]" stroked="f" strokeweight="1pt">
                        <v:stroke joinstyle="miter"/>
                      </v:roundrect>
                    </v:group>
                    <v:oval id="شكل بيضاوي 52" o:spid="_x0000_s308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nwH8oA&#10;AADjAAAADwAAAGRycy9kb3ducmV2LnhtbESPUUvDMBSF34X9h3AHvrlkQerslo0xERQUtk59vjR3&#10;bVlzU5q4dv/eCIKPh3POdzirzehacaE+NJ4NzGcKBHHpbcOVgY/j890CRIjIFlvPZOBKATbryc0K&#10;c+sHPtCliJVIEA45Gqhj7HIpQ1mTwzDzHXHyTr53GJPsK2l7HBLctVIrlUmHDaeFGjva1VSei29n&#10;YH8+fV6/Xt/Ue+WHIhvck9b2aMztdNwuQUQa43/4r/1iDWj1cK+zR5Vp+P2U/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p8B/KAAAA4wAAAA8AAAAAAAAAAAAAAAAAmAIA&#10;AGRycy9kb3ducmV2LnhtbFBLBQYAAAAABAAEAPUAAACPAwAAAAA=&#10;" filled="f" strokecolor="#168489" strokeweight="1pt">
                      <v:stroke joinstyle="miter"/>
                    </v:oval>
                  </v:group>
                  <v:shape id="مربع نص 41" o:spid="_x0000_s308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T4MkA&#10;AADjAAAADwAAAGRycy9kb3ducmV2LnhtbESPzU7DMBCE70i8g7VI3KjdAAFC3ariR+qhF0q4r+Il&#10;jojXUbw06dtjJCSOo5n5RrPazKFXRxpTF9nCcmFAETfRddxaqN9fr+5BJUF22EcmCydKsFmfn62w&#10;cnHiNzoepFUZwqlCC15kqLROjaeAaREH4ux9xjGgZDm22o04ZXjodWFMqQN2nBc8DvTkqfk6fAcL&#10;Im67PNUvIe0+5v3z5E1zi7W1lxfz9hGU0Cz/4b/2zlkozN1NUT6Y8hp+P+U/o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xMT4M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تمكين الموظفين</w:t>
                          </w:r>
                        </w:p>
                      </w:txbxContent>
                    </v:textbox>
                  </v:shape>
                </v:group>
                <v:shape id="صورة 54" o:spid="_x0000_s308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twjTMAAAA4wAAAA8AAABkcnMvZG93bnJldi54bWxEj09PAjEUxO8mfofmkXiTlpUssFKIGkxM&#10;OMEK8fjcPndX+mdtK6zfnpKQeJzMzG8y82VvNDuSD62zEkZDAYxs5VRrawnv5ev9FFiIaBVqZ0nC&#10;HwVYLm5v5lgod7IbOm5jzRLEhgIlNDF2BeehashgGLqObPK+nDcYk/Q1Vx5PCW40z4TIucHWpoUG&#10;O3ppqDpsf42EtX/+/J6Ve13+bD5WU/0w2R1WaynvBv3TI7BIffwPX9tvSkImJuMsn4l8DJ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y3CNM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التدريب والتطوير: توفير برامج تدريبية لتطوير المهارات الرقمية.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تشجيع المبادرة: تحفيز الموظفين على تقديم أفكار جديدة والمشاركة في التحسينات.</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D0D862" wp14:editId="5224B5A5">
                <wp:extent cx="5731510" cy="892088"/>
                <wp:effectExtent l="0" t="0" r="2540" b="22860"/>
                <wp:docPr id="20742690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66" name="مجموعة 47"/>
                        <wpg:cNvGrpSpPr/>
                        <wpg:grpSpPr>
                          <a:xfrm>
                            <a:off x="0" y="0"/>
                            <a:ext cx="5731510" cy="895351"/>
                            <a:chOff x="0" y="0"/>
                            <a:chExt cx="5878196" cy="918845"/>
                          </a:xfrm>
                        </wpg:grpSpPr>
                        <wpg:grpSp>
                          <wpg:cNvPr id="2074269067" name="مجموعة 48"/>
                          <wpg:cNvGrpSpPr/>
                          <wpg:grpSpPr>
                            <a:xfrm>
                              <a:off x="0" y="0"/>
                              <a:ext cx="5878196" cy="918845"/>
                              <a:chOff x="0" y="0"/>
                              <a:chExt cx="6240348" cy="919070"/>
                            </a:xfrm>
                          </wpg:grpSpPr>
                          <wpg:grpSp>
                            <wpg:cNvPr id="2074269068" name="مجموعة 49"/>
                            <wpg:cNvGrpSpPr/>
                            <wpg:grpSpPr>
                              <a:xfrm>
                                <a:off x="0" y="169208"/>
                                <a:ext cx="5433072" cy="580613"/>
                                <a:chOff x="0" y="169208"/>
                                <a:chExt cx="5433072" cy="580613"/>
                              </a:xfrm>
                            </wpg:grpSpPr>
                            <wps:wsp>
                              <wps:cNvPr id="20742690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72"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القيادة الداعمة</w:t>
                                </w:r>
                              </w:p>
                            </w:txbxContent>
                          </wps:txbx>
                          <wps:bodyPr wrap="square" rtlCol="1">
                            <a:spAutoFit/>
                          </wps:bodyPr>
                        </wps:wsp>
                      </wpg:grpSp>
                      <pic:pic xmlns:pic="http://schemas.openxmlformats.org/drawingml/2006/picture">
                        <pic:nvPicPr>
                          <pic:cNvPr id="207426907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aFahP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08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x5kJ&#10;zAAAAOMAAAAPAAAAAAAAAAAAAAAAAKoCAABkcnMvZG93bnJldi54bWxQSwUGAAAAAAQABAD6AAAA&#10;owMAAAAA&#10;">
                  <v:group id="مجموعة 48" o:spid="_x0000_s308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izyS&#10;zAAAAOMAAAAPAAAAAAAAAAAAAAAAAKoCAABkcnMvZG93bnJldi54bWxQSwUGAAAAAAQABAD6AAAA&#10;owMAAAAA&#10;">
                    <v:group id="مجموعة 49" o:spid="_x0000_s309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mFKjgyQAA&#10;AOMAAAAPAAAAAAAAAAAAAAAAAKoCAABkcnMvZG93bnJldi54bWxQSwUGAAAAAAQABAD6AAAAoAMA&#10;AAAA&#10;">
                      <v:shape id="شكل حر 50" o:spid="_x0000_s309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5SeMoA&#10;AADjAAAADwAAAGRycy9kb3ducmV2LnhtbESPQWvCQBSE7wX/w/KE3uquaY2auooUBJEeNCq9PrKv&#10;SWj2bchuNf33bkHwOMzMN8xi1dtGXKjztWMN45ECQVw4U3Op4XTcvMxA+IBssHFMGv7Iw2o5eFpg&#10;ZtyVD3TJQykihH2GGqoQ2kxKX1Rk0Y9cSxy9b9dZDFF2pTQdXiPcNjJRKpUWa44LFbb0UVHxk/9a&#10;Delu8rXfF5vJId++fnqy5mxc0Pp52K/fQQTqwyN8b2+NhkRN35J0rtI5/H+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Un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9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FmsgA&#10;AADjAAAADwAAAGRycy9kb3ducmV2LnhtbESPy2oCMRSG94W+QziCG9GkQ72NRimWgsvWFtfHyTEz&#10;ODmZTtJxfHuzELr8+W98623vatFRGyrPGl4mCgRx4U3FVsPP98d4ASJEZIO1Z9JwowDbzfPTGnPj&#10;r/xF3SFakUY45KihjLHJpQxFSQ7DxDfEyTv71mFMsrXStHhN466WmVIz6bDi9FBiQ7uSisvhz2nA&#10;X/d5PPnoQ3ey9n00bfqRmWo9HPRvKxCR+vgffrT3RkOm5q/ZbKnmiSIxJR6Qm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8gWayAAAAOMAAAAPAAAAAAAAAAAAAAAAAJgCAABk&#10;cnMvZG93bnJldi54bWxQSwUGAAAAAAQABAD1AAAAjQMAAAAA&#10;" fillcolor="#a5a5a5 [2092]" stroked="f" strokeweight="1pt">
                        <v:stroke joinstyle="miter"/>
                      </v:roundrect>
                    </v:group>
                    <v:oval id="شكل بيضاوي 52" o:spid="_x0000_s309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L4tcoA&#10;AADjAAAADwAAAGRycy9kb3ducmV2LnhtbESPUUvDMBSF3wX/Q7gD31yyIJ12y4YogoKD2bk9X5q7&#10;tqy5KU1cu39vBoKPh3POdzjL9ehacaY+NJ4NzKYKBHHpbcOVge/d2/0jiBCRLbaeycCFAqxXtzdL&#10;zK0f+IvORaxEgnDI0UAdY5dLGcqaHIap74iTd/S9w5hkX0nb45DgrpVaqUw6bDgt1NjRS03lqfhx&#10;Bran4/5y+PhUm8oPRTa4V63tzpi7yfi8ABFpjP/hv/a7NaDV/EFnT2o+g+u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8i+LXKAAAA4wAAAA8AAAAAAAAAAAAAAAAAmAIA&#10;AGRycy9kb3ducmV2LnhtbFBLBQYAAAAABAAEAPUAAACPAwAAAAA=&#10;" filled="f" strokecolor="#168489" strokeweight="1pt">
                      <v:stroke joinstyle="miter"/>
                    </v:oval>
                  </v:group>
                  <v:shape id="مربع نص 41" o:spid="_x0000_s309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YgpskA&#10;AADjAAAADwAAAGRycy9kb3ducmV2LnhtbESPzU7DMBCE70i8g7VI3KjdCFpI61YVP1IPXFrCfRVv&#10;44h4HcVLk749RkLiOJqZbzTr7RQ6daYhtZEtzGcGFHEdXcuNherj7e4RVBJkh11ksnChBNvN9dUa&#10;SxdHPtD5KI3KEE4lWvAifal1qj0FTLPYE2fvFIeAkuXQaDfgmOGh04UxCx2w5bzgsadnT/XX8TtY&#10;EHG7+aV6DWn/Ob2/jN7UD1hZe3sz7VaghCb5D/+1985CYZb3xeLJLA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YYgps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القيادة الداعمة</w:t>
                          </w:r>
                        </w:p>
                      </w:txbxContent>
                    </v:textbox>
                  </v:shape>
                </v:group>
                <v:shape id="صورة 54" o:spid="_x0000_s309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dzJ3MAAAA4wAAAA8AAABkcnMvZG93bnJldi54bWxEj09PAjEUxO8mfofmkXiTlsWwsFKIGkxM&#10;OMEK8fjcPndX+mdtK6zfnpKQeJzMzG8y82VvNDuSD62zEkZDAYxs5VRrawnv5ev9FFiIaBVqZ0nC&#10;HwVYLm5v5lgod7IbOm5jzRLEhgIlNDF2BeehashgGLqObPK+nDcYk/Q1Vx5PCW40z4SYcIOtTQsN&#10;dvTSUHXY/hoJa//8+T0r97r82Xyspnqc7w6rtZR3g/7pEVikPv6Hr+03JSET+UM2mYl8DJ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IR3Mnc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القدوة الحسنة: يجب أن تكون الإدارة قدوة في تبني التكنولوجيا.</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4800E1">
        <w:rPr>
          <w:rFonts w:ascii="Sakkal Majalla" w:hAnsi="Sakkal Majalla" w:cs="Sakkal Majalla"/>
          <w:sz w:val="32"/>
          <w:szCs w:val="32"/>
          <w:rtl/>
        </w:rPr>
        <w:t>الدعم المستمر: تقديم الدعم اللازم للفرق في تنفيذ المبادرات الرقمية.</w:t>
      </w:r>
    </w:p>
    <w:p w:rsidR="001A1818" w:rsidRPr="00A37760"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A67EEFD" wp14:editId="4868B3FB">
                <wp:extent cx="5731510" cy="892088"/>
                <wp:effectExtent l="0" t="0" r="2540" b="22860"/>
                <wp:docPr id="20742690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75" name="مجموعة 47"/>
                        <wpg:cNvGrpSpPr/>
                        <wpg:grpSpPr>
                          <a:xfrm>
                            <a:off x="0" y="0"/>
                            <a:ext cx="5731510" cy="895351"/>
                            <a:chOff x="0" y="0"/>
                            <a:chExt cx="5878196" cy="918845"/>
                          </a:xfrm>
                        </wpg:grpSpPr>
                        <wpg:grpSp>
                          <wpg:cNvPr id="2074269076" name="مجموعة 48"/>
                          <wpg:cNvGrpSpPr/>
                          <wpg:grpSpPr>
                            <a:xfrm>
                              <a:off x="0" y="0"/>
                              <a:ext cx="5878196" cy="918845"/>
                              <a:chOff x="0" y="0"/>
                              <a:chExt cx="6240348" cy="919070"/>
                            </a:xfrm>
                          </wpg:grpSpPr>
                          <wpg:grpSp>
                            <wpg:cNvPr id="2074269077" name="مجموعة 49"/>
                            <wpg:cNvGrpSpPr/>
                            <wpg:grpSpPr>
                              <a:xfrm>
                                <a:off x="0" y="169208"/>
                                <a:ext cx="5433072" cy="580613"/>
                                <a:chOff x="0" y="169208"/>
                                <a:chExt cx="5433072" cy="580613"/>
                              </a:xfrm>
                            </wpg:grpSpPr>
                            <wps:wsp>
                              <wps:cNvPr id="20742690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81"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تعزيز التعاون</w:t>
                                </w:r>
                              </w:p>
                            </w:txbxContent>
                          </wps:txbx>
                          <wps:bodyPr wrap="square" rtlCol="1">
                            <a:spAutoFit/>
                          </wps:bodyPr>
                        </wps:wsp>
                      </wpg:grpSp>
                      <pic:pic xmlns:pic="http://schemas.openxmlformats.org/drawingml/2006/picture">
                        <pic:nvPicPr>
                          <pic:cNvPr id="207426908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0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aCChj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09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zJGj&#10;zAAAAOMAAAAPAAAAAAAAAAAAAAAAAKoCAABkcnMvZG93bnJldi54bWxQSwUGAAAAAAQABAD6AAAA&#10;owMAAAAA&#10;">
                  <v:group id="مجموعة 48" o:spid="_x0000_s309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9Hg/U&#10;zAAAAOMAAAAPAAAAAAAAAAAAAAAAAKoCAABkcnMvZG93bnJldi54bWxQSwUGAAAAAAQABAD6AAAA&#10;owMAAAAA&#10;">
                    <v:group id="مجموعة 49" o:spid="_x0000_s309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UqpP&#10;zAAAAOMAAAAPAAAAAAAAAAAAAAAAAKoCAABkcnMvZG93bnJldi54bWxQSwUGAAAAAAQABAD6AAAA&#10;owMAAAAA&#10;">
                      <v:shape id="شكل حر 50" o:spid="_x0000_s310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thPscA&#10;AADjAAAADwAAAGRycy9kb3ducmV2LnhtbERPz2vCMBS+D/Y/hDfwNpNVra4aZQiCjB20Kl4fzVtb&#10;bF5KE7X+98th4PHj+71Y9bYRN+p87VjDx1CBIC6cqbnUcDxs3mcgfEA22DgmDQ/ysFq+viwwM+7O&#10;e7rloRQxhH2GGqoQ2kxKX1Rk0Q9dSxy5X9dZDBF2pTQd3mO4bWSiVCot1hwbKmxpXVFxya9WQ/o9&#10;Oe92xWayz7ejH0/WnIwLWg/e+q85iEB9eIr/3VujIVHTcZJ+qmkcHT/FP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bYT7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0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sB8kA&#10;AADjAAAADwAAAGRycy9kb3ducmV2LnhtbESPQWsCMRSE7wX/Q3hCL1ITl6p1NYooQo+tSs/PzWt2&#10;cfOybtJ1+++bQqHHYWa+YVab3tWiozZUnjVMxgoEceFNxVbD+XR4egERIrLB2jNp+KYAm/XgYYW5&#10;8Xd+p+4YrUgQDjlqKGNscilDUZLDMPYNcfI+feswJtlaaVq8J7irZabUTDqsOC2U2NCupOJ6/HIa&#10;8ObePi4++tBdrN2Ppk0/MlOtH4f9dgkiUh//w3/tV6MhU/PnbLZQ8wX8fkp/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sisB8kAAADjAAAADwAAAAAAAAAAAAAAAACYAgAA&#10;ZHJzL2Rvd25yZXYueG1sUEsFBgAAAAAEAAQA9QAAAI4DAAAAAA==&#10;" fillcolor="#a5a5a5 [2092]" stroked="f" strokeweight="1pt">
                        <v:stroke joinstyle="miter"/>
                      </v:roundrect>
                    </v:group>
                    <v:oval id="شكل بيضاوي 52" o:spid="_x0000_s310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stCcgA&#10;AADjAAAADwAAAGRycy9kb3ducmV2LnhtbESPXUvDMBSG7wf+h3AE71xikFprsyGKoKAwO/X60Jx+&#10;sOakNHHt/r25EHb58n7xlNvFDeJIU+g9G7hZKxDEtbc9twa+9i/XOYgQkS0OnsnAiQJsNxerEgvr&#10;Z/6kYxVbkUY4FGigi3EspAx1Rw7D2o/EyWv85DAmObXSTjincTdIrVQmHfacHjoc6amj+lD9OgO7&#10;Q/N9+nl7Vx+tn6tsds9a270xV5fL4wOISEs8h//br9aAVne3OrtXeaJITIkH5O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uy0JyAAAAOMAAAAPAAAAAAAAAAAAAAAAAJgCAABk&#10;cnMvZG93bnJldi54bWxQSwUGAAAAAAQABAD1AAAAjQMAAAAA&#10;" filled="f" strokecolor="#168489" strokeweight="1pt">
                      <v:stroke joinstyle="miter"/>
                    </v:oval>
                  </v:group>
                  <v:shape id="مربع نص 41" o:spid="_x0000_s310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HO9skA&#10;AADjAAAADwAAAGRycy9kb3ducmV2LnhtbESPzU7DMBCE70i8g7VI3KidCEoJdauKH6kHLi3hvoqX&#10;OCJeR/HSpG+PkZA4jmbmG816O4denWhMXWQLxcKAIm6i67i1UL+/3qxAJUF22EcmC2dKsN1cXqyx&#10;cnHiA52O0qoM4VShBS8yVFqnxlPAtIgDcfY+4xhQshxb7UacMjz0ujRmqQN2nBc8DvTkqfk6fgcL&#10;Im5XnOuXkPYf89vz5E1zh7W111fz7hGU0Cz/4b/23lkozf1tuXwwqwJ+P+U/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IHO9s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تعزيز التعاون</w:t>
                          </w:r>
                        </w:p>
                      </w:txbxContent>
                    </v:textbox>
                  </v:shape>
                </v:group>
                <v:shape id="صورة 54" o:spid="_x0000_s310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EGSHMAAAA4wAAAA8AAABkcnMvZG93bnJldi54bWxEj0FLAzEUhO+C/yE8wZtNXKXdrk2LSgWh&#10;p3ZVPD43z921ycuaxHb990YQPA4z8w2zWI3OigOF2HvWcDlRIIgbb3puNTzVDxcliJiQDVrPpOGb&#10;IqyWpycLrIw/8pYOu9SKDOFYoYYupaGSMjYdOYwTPxBn790HhynL0EoT8JjhzspCqal02HNe6HCg&#10;+46a/e7LadiEu7ePef1i68/t67q0V7Pn/Xqj9fnZeHsDItGY/sN/7UejoVCz62I6V2UBv5/y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e4QZIc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فرق العمل المتعددة: إنشاء فرق عمل تجمع بين مختلف الأقسام لتعزيز التعاون.</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تقنيات التواصل: استخدام أدوات تقنية لتسهيل التعاون بين الفرق.</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AA5B33A" wp14:editId="487CCAB7">
                <wp:extent cx="5731510" cy="892088"/>
                <wp:effectExtent l="0" t="0" r="2540" b="22860"/>
                <wp:docPr id="20742690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84" name="مجموعة 47"/>
                        <wpg:cNvGrpSpPr/>
                        <wpg:grpSpPr>
                          <a:xfrm>
                            <a:off x="0" y="0"/>
                            <a:ext cx="5731510" cy="895351"/>
                            <a:chOff x="0" y="0"/>
                            <a:chExt cx="5878196" cy="918845"/>
                          </a:xfrm>
                        </wpg:grpSpPr>
                        <wpg:grpSp>
                          <wpg:cNvPr id="2074269085" name="مجموعة 48"/>
                          <wpg:cNvGrpSpPr/>
                          <wpg:grpSpPr>
                            <a:xfrm>
                              <a:off x="0" y="0"/>
                              <a:ext cx="5878196" cy="918845"/>
                              <a:chOff x="0" y="0"/>
                              <a:chExt cx="6240348" cy="919070"/>
                            </a:xfrm>
                          </wpg:grpSpPr>
                          <wpg:grpSp>
                            <wpg:cNvPr id="2074269086" name="مجموعة 49"/>
                            <wpg:cNvGrpSpPr/>
                            <wpg:grpSpPr>
                              <a:xfrm>
                                <a:off x="0" y="169208"/>
                                <a:ext cx="5433072" cy="580613"/>
                                <a:chOff x="0" y="169208"/>
                                <a:chExt cx="5433072" cy="580613"/>
                              </a:xfrm>
                            </wpg:grpSpPr>
                            <wps:wsp>
                              <wps:cNvPr id="20742690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90"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الاعتراف بالمجهودات</w:t>
                                </w:r>
                              </w:p>
                            </w:txbxContent>
                          </wps:txbx>
                          <wps:bodyPr wrap="square" rtlCol="1">
                            <a:spAutoFit/>
                          </wps:bodyPr>
                        </wps:wsp>
                      </wpg:grpSp>
                      <pic:pic xmlns:pic="http://schemas.openxmlformats.org/drawingml/2006/picture">
                        <pic:nvPicPr>
                          <pic:cNvPr id="207426909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A9Dg5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W5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">
                <v:group id="مجموعة 47" o:spid="_x0000_s310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11VE&#10;H80AAADjAAAADwAAAAAAAAAAAAAAAACqAgAAZHJzL2Rvd25yZXYueG1sUEsFBgAAAAAEAAQA+gAA&#10;AKQDAAAAAA==&#10;">
                  <v:group id="مجموعة 48" o:spid="_x0000_s310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4GeGE&#10;zAAAAOMAAAAPAAAAAAAAAAAAAAAAAKoCAABkcnMvZG93bnJldi54bWxQSwUGAAAAAAQABAD6AAAA&#10;owMAAAAA&#10;">
                    <v:group id="مجموعة 49" o:spid="_x0000_s310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Iy3/z&#10;zAAAAOMAAAAPAAAAAAAAAAAAAAAAAKoCAABkcnMvZG93bnJldi54bWxQSwUGAAAAAAQABAD6AAAA&#10;owMAAAAA&#10;">
                      <v:shape id="شكل حر 50" o:spid="_x0000_s310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GFa8oA&#10;AADjAAAADwAAAGRycy9kb3ducmV2LnhtbESPQWvCQBSE70L/w/IKvelu0xo1ukopCFI8aFS8PrLP&#10;JJh9G7JbTf99Vyj0OMzMN8xi1dtG3KjztWMNryMFgrhwpuZSw/GwHk5B+IBssHFMGn7Iw2r5NFhg&#10;Ztyd93TLQykihH2GGqoQ2kxKX1Rk0Y9cSxy9i+sshii7UpoO7xFuG5kolUqLNceFClv6rKi45t9W&#10;Q/o1Pu92xXq8zzdvW0/WnIwLWr889x9zEIH68B/+a2+MhkRN3pN0pqYTeHyKf0A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FRhWv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1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5u8YA&#10;AADjAAAADwAAAGRycy9kb3ducmV2LnhtbERPy2oCMRTdF/yHcAvdiCYO9TUapbQUXLYqrq+Ta2bo&#10;5GY6Scfx781C6PJw3utt72rRURsqzxomYwWCuPCmYqvhePgcLUCEiGyw9kwabhRguxk8rTE3/srf&#10;1O2jFSmEQ44ayhibXMpQlOQwjH1DnLiLbx3GBFsrTYvXFO5qmSk1kw4rTg0lNvReUvGz/3Ma8Nd9&#10;nc4++tCdrf0YTpt+aKZavzz3bysQkfr4L364d0ZDpuav2WypFml0+pT+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F5u8YAAADjAAAADwAAAAAAAAAAAAAAAACYAgAAZHJz&#10;L2Rvd25yZXYueG1sUEsFBgAAAAAEAAQA9QAAAIsDAAAAAA==&#10;" fillcolor="#a5a5a5 [2092]" stroked="f" strokeweight="1pt">
                        <v:stroke joinstyle="miter"/>
                      </v:roundrect>
                    </v:group>
                    <v:oval id="شكل بيضاوي 52" o:spid="_x0000_s311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ElMoA&#10;AADjAAAADwAAAGRycy9kb3ducmV2LnhtbESPUUvDMBSF3wX/Q7gD31yyIHXrlg1RBAWFrdM9X5q7&#10;tqy5KU1cu39vBGGPh3POdzirzehacaY+NJ4NzKYKBHHpbcOVga/96/0cRIjIFlvPZOBCATbr25sV&#10;5tYPvKNzESuRIBxyNFDH2OVShrImh2HqO+LkHX3vMCbZV9L2OCS4a6VWKpMOG04LNXb0XFN5Kn6c&#10;ge3p+H05vH+oz8oPRTa4F63t3pi7yfi0BBFpjNfwf/vNGtDq8UFnCzVfwN+n9Afk+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BhJTKAAAA4wAAAA8AAAAAAAAAAAAAAAAAmAIA&#10;AGRycy9kb3ducmV2LnhtbFBLBQYAAAAABAAEAPUAAACPAwAAAAA=&#10;" filled="f" strokecolor="#168489" strokeweight="1pt">
                      <v:stroke joinstyle="miter"/>
                    </v:oval>
                  </v:group>
                  <v:shape id="مربع نص 41" o:spid="_x0000_s311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T9sMgA&#10;AADjAAAADwAAAGRycy9kb3ducmV2LnhtbESPPU/DMBCGdyT+g3VIbNRuBIWGulVVqNSBhRL2U3zE&#10;EfE5iq9N+u/rAYnx1fulZ7WZQqfONKQ2soX5zIAirqNrubFQfe0fXkAlQXbYRSYLF0qwWd/erLB0&#10;ceRPOh+lUXmEU4kWvEhfap1qTwHTLPbE2fuJQ0DJcmi0G3DM46HThTELHbDl/OCxp52n+vd4ChZE&#10;3HZ+qd5DOnxPH2+jN/UTVtbe303bV1BCk/yH/9oHZ6Ewz4/FYmmWmSIzZR7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FP2wyAAAAOMAAAAPAAAAAAAAAAAAAAAAAJgCAABk&#10;cnMvZG93bnJldi54bWxQSwUGAAAAAAQABAD1AAAAjQM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الاعتراف بالمجهودات</w:t>
                          </w:r>
                        </w:p>
                      </w:txbxContent>
                    </v:textbox>
                  </v:shape>
                </v:group>
                <v:shape id="صورة 54" o:spid="_x0000_s311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Do8Ri8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المكافآت والتقدير: تقدير الإنجازات في مجال التحول الرقمي.</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تسليط الضوء على النجاحات: مشاركة قصص النجاح لتعزيز الروح المعنوية.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D69E8F7" wp14:editId="1F153A05">
                <wp:extent cx="5731510" cy="892088"/>
                <wp:effectExtent l="0" t="0" r="2540" b="22860"/>
                <wp:docPr id="20742690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093" name="مجموعة 47"/>
                        <wpg:cNvGrpSpPr/>
                        <wpg:grpSpPr>
                          <a:xfrm>
                            <a:off x="0" y="0"/>
                            <a:ext cx="5731510" cy="895351"/>
                            <a:chOff x="0" y="0"/>
                            <a:chExt cx="5878196" cy="918845"/>
                          </a:xfrm>
                        </wpg:grpSpPr>
                        <wpg:grpSp>
                          <wpg:cNvPr id="2074269094" name="مجموعة 48"/>
                          <wpg:cNvGrpSpPr/>
                          <wpg:grpSpPr>
                            <a:xfrm>
                              <a:off x="0" y="0"/>
                              <a:ext cx="5878196" cy="918845"/>
                              <a:chOff x="0" y="0"/>
                              <a:chExt cx="6240348" cy="919070"/>
                            </a:xfrm>
                          </wpg:grpSpPr>
                          <wpg:grpSp>
                            <wpg:cNvPr id="2074269095" name="مجموعة 49"/>
                            <wpg:cNvGrpSpPr/>
                            <wpg:grpSpPr>
                              <a:xfrm>
                                <a:off x="0" y="169208"/>
                                <a:ext cx="5433072" cy="580613"/>
                                <a:chOff x="0" y="169208"/>
                                <a:chExt cx="5433072" cy="580613"/>
                              </a:xfrm>
                            </wpg:grpSpPr>
                            <wps:wsp>
                              <wps:cNvPr id="20742690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0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099"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وتحسين العمليات</w:t>
                                </w:r>
                              </w:p>
                            </w:txbxContent>
                          </wps:txbx>
                          <wps:bodyPr wrap="square" rtlCol="1">
                            <a:spAutoFit/>
                          </wps:bodyPr>
                        </wps:wsp>
                      </wpg:grpSp>
                      <pic:pic xmlns:pic="http://schemas.openxmlformats.org/drawingml/2006/picture">
                        <pic:nvPicPr>
                          <pic:cNvPr id="207426910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Wi0J4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U7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61otCe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11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dZUq2&#10;zAAAAOMAAAAPAAAAAAAAAAAAAAAAAKoCAABkcnMvZG93bnJldi54bWxQSwUGAAAAAAQABAD6AAAA&#10;owMAAAAA&#10;">
                  <v:group id="مجموعة 48" o:spid="_x0000_s311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UozS&#10;ws0AAADjAAAADwAAAAAAAAAAAAAAAACqAgAAZHJzL2Rvd25yZXYueG1sUEsFBgAAAAAEAAQA+gAA&#10;AKQDAAAAAA==&#10;">
                    <v:group id="مجموعة 49" o:spid="_x0000_s311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9wHdZ&#10;zAAAAOMAAAAPAAAAAAAAAAAAAAAAAKoCAABkcnMvZG93bnJldi54bWxQSwUGAAAAAAQABAD6AAAA&#10;owMAAAAA&#10;">
                      <v:shape id="شكل حر 50" o:spid="_x0000_s311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2LcoA&#10;AADjAAAADwAAAGRycy9kb3ducmV2LnhtbESPQWvCQBSE7wX/w/KE3uquaY2auooUBJEeNCq9PrKv&#10;SWj2bchuNf33bkHwOMzMN8xi1dtGXKjztWMN45ECQVw4U3Op4XTcvMxA+IBssHFMGv7Iw2o5eFpg&#10;ZtyVD3TJQykihH2GGqoQ2kxKX1Rk0Y9cSxy9b9dZDFF2pTQdXiPcNjJRKpUWa44LFbb0UVHxk/9a&#10;Delu8rXfF5vJId++fnqy5mxc0Pp52K/fQQTqwyN8b2+NhkRN35J0ruYp/H+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vEti3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1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7FMkA&#10;AADjAAAADwAAAGRycy9kb3ducmV2LnhtbESPQWsCMRSE7wX/Q3hCL1ITl6p1NYooQo+tSs/PzWt2&#10;cfOybtJ1+++bQqHHYWa+YVab3tWiozZUnjVMxgoEceFNxVbD+XR4egERIrLB2jNp+KYAm/XgYYW5&#10;8Xd+p+4YrUgQDjlqKGNscilDUZLDMPYNcfI+feswJtlaaVq8J7irZabUTDqsOC2U2NCupOJ6/HIa&#10;8ObePi4++tBdrN2Ppk0/MlOtH4f9dgkiUh//w3/tV6MhU/PnbLZQizn8fkp/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Bd7FMkAAADjAAAADwAAAAAAAAAAAAAAAACYAgAA&#10;ZHJzL2Rvd25yZXYueG1sUEsFBgAAAAAEAAQA9QAAAI4DAAAAAA==&#10;" fillcolor="#a5a5a5 [2092]" stroked="f" strokeweight="1pt">
                        <v:stroke joinstyle="miter"/>
                      </v:roundrect>
                    </v:group>
                    <v:oval id="شكل بيضاوي 52" o:spid="_x0000_s312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S30scA&#10;AADjAAAADwAAAGRycy9kb3ducmV2LnhtbERPW0vDMBR+H/gfwhF8s4lBqqvNhiiCgsLs1OdDc3ph&#10;zUlp4tr9e/Mg7PHju5fbxQ3iSFPoPRu4yRQI4trbnlsDX/uX63sQISJbHDyTgRMF2G4uViUW1s/8&#10;SccqtiKFcCjQQBfjWEgZ6o4chsyPxIlr/OQwJji10k44p3A3SK1ULh32nBo6HOmpo/pQ/ToDu0Pz&#10;ffp5e1cfrZ+rfHbPWtu9MVeXy+MDiEhLPIv/3a/WgFZ3tzpfq3UanT6lP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Ut9LHAAAA4wAAAA8AAAAAAAAAAAAAAAAAmAIAAGRy&#10;cy9kb3ducmV2LnhtbFBLBQYAAAAABAAEAPUAAACMAwAAAAA=&#10;" filled="f" strokecolor="#168489" strokeweight="1pt">
                      <v:stroke joinstyle="miter"/>
                    </v:oval>
                  </v:group>
                  <v:shape id="مربع نص 41" o:spid="_x0000_s312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5ULckA&#10;AADjAAAADwAAAGRycy9kb3ducmV2LnhtbESPzU7DMBCE70i8g7VI3KjdCAoJdauKH6kHLi3hvoqX&#10;OCJeR/HSpG+PkZA4jmbmG816O4denWhMXWQLy4UBRdxE13FroX5/vXkAlQTZYR+ZLJwpwXZzebHG&#10;ysWJD3Q6SqsyhFOFFrzIUGmdGk8B0yIOxNn7jGNAyXJstRtxyvDQ68KYlQ7YcV7wONCTp+br+B0s&#10;iLjd8ly/hLT/mN+eJ2+aO6ytvb6ad4+ghGb5D/+1985CYe5vi1VpyhJ+P+U/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y5ULc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وتحسين العمليات</w:t>
                          </w:r>
                        </w:p>
                      </w:txbxContent>
                    </v:textbox>
                  </v:shape>
                </v:group>
                <v:shape id="صورة 54" o:spid="_x0000_s312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oLgrLAAAA4wAAAA8AAABkcnMvZG93bnJldi54bWxEj8tKAzEUhveC7xCO4M4mHaWXsWlRqSB0&#10;1Y5Kl6eT48zY5GRMYju+vVkILn/+G99iNTgrThRi51nDeKRAENfedNxoeK2eb2YgYkI2aD2Thh+K&#10;sFpeXiywNP7MWzrtUiPyCMcSNbQp9aWUsW7JYRz5njh7Hz44TFmGRpqA5zzurCyUmkiHHeeHFnt6&#10;aqk+7r6dhk14PHzOq3dbfW3365m9nb4d1xutr6+Gh3sQiYb0H/5rvxgNhZreFZP5WGWKzJR5QC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KC4KywAAAOMAAAAPAAAAAAAA&#10;AAAAAAAAAJ8CAABkcnMvZG93bnJldi54bWxQSwUGAAAAAAQABAD3AAAAlwM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التقييم الدوري: مراقبة التقدم وتقييم الفاعلية.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التحسين المستمر: إدخال التحسينات بناءً على التغذية الراجعة والتغيرات في البيئة.</w:t>
      </w:r>
    </w:p>
    <w:p w:rsidR="00D75CDD" w:rsidRDefault="00D75CDD" w:rsidP="004800E1">
      <w:pPr>
        <w:spacing w:line="360" w:lineRule="auto"/>
        <w:rPr>
          <w:rFonts w:ascii="Sakkal Majalla" w:hAnsi="Sakkal Majalla"/>
          <w:sz w:val="32"/>
          <w:szCs w:val="32"/>
          <w:rtl/>
        </w:rPr>
      </w:pPr>
      <w:r w:rsidRPr="004800E1">
        <w:rPr>
          <w:rFonts w:ascii="Sakkal Majalla" w:hAnsi="Sakkal Majalla"/>
          <w:color w:val="C00000"/>
          <w:sz w:val="32"/>
          <w:szCs w:val="32"/>
          <w:rtl/>
        </w:rPr>
        <w:t xml:space="preserve"> خلاصة</w:t>
      </w:r>
      <w:r w:rsidRPr="004800E1">
        <w:rPr>
          <w:rFonts w:ascii="Sakkal Majalla" w:hAnsi="Sakkal Majalla" w:hint="cs"/>
          <w:color w:val="C00000"/>
          <w:sz w:val="32"/>
          <w:szCs w:val="32"/>
          <w:rtl/>
        </w:rPr>
        <w:t xml:space="preserve"> القول: </w:t>
      </w:r>
      <w:r>
        <w:rPr>
          <w:rFonts w:ascii="Sakkal Majalla" w:hAnsi="Sakkal Majalla" w:hint="cs"/>
          <w:sz w:val="32"/>
          <w:szCs w:val="32"/>
          <w:rtl/>
        </w:rPr>
        <w:t xml:space="preserve">إن </w:t>
      </w:r>
      <w:r w:rsidRPr="00A37760">
        <w:rPr>
          <w:rFonts w:ascii="Sakkal Majalla" w:hAnsi="Sakkal Majalla"/>
          <w:sz w:val="32"/>
          <w:szCs w:val="32"/>
          <w:rtl/>
        </w:rPr>
        <w:t>بناء ثقافة تنظيمية داعمة للحوكمة الرقمية يتطلب تحديد الرؤية، التواصل الفعال، وتمكين الموظفين. من خلال قيادة داعمة وتعاون فعّال، يمكن للمؤسسات تحقيق التحول الرقمي بنجاح والاستفادة من مزاياه العديدة.</w:t>
      </w:r>
    </w:p>
    <w:p w:rsidR="007D2351" w:rsidRDefault="007D2351" w:rsidP="00D75CDD">
      <w:pPr>
        <w:rPr>
          <w:rFonts w:ascii="Sakkal Majalla" w:hAnsi="Sakkal Majalla"/>
          <w:sz w:val="32"/>
          <w:szCs w:val="32"/>
          <w:rtl/>
        </w:rPr>
      </w:pPr>
    </w:p>
    <w:p w:rsidR="007D2351" w:rsidRDefault="007D2351" w:rsidP="00D75CDD">
      <w:pPr>
        <w:rPr>
          <w:rFonts w:ascii="Sakkal Majalla" w:hAnsi="Sakkal Majalla"/>
          <w:sz w:val="32"/>
          <w:szCs w:val="32"/>
          <w:rtl/>
        </w:rPr>
      </w:pPr>
    </w:p>
    <w:tbl>
      <w:tblPr>
        <w:tblStyle w:val="TableGrid"/>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7D2351" w:rsidTr="00FD5841">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7D2351" w:rsidRPr="00280E55" w:rsidRDefault="007D2351" w:rsidP="00FD5841">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lastRenderedPageBreak/>
              <w:drawing>
                <wp:inline distT="0" distB="0" distL="0" distR="0" wp14:anchorId="48010B76" wp14:editId="3B2DEB9C">
                  <wp:extent cx="485140" cy="485140"/>
                  <wp:effectExtent l="0" t="0" r="0" b="0"/>
                  <wp:docPr id="2074268784" name="Picture 207426878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7D2351" w:rsidRPr="00280E55" w:rsidRDefault="007D2351" w:rsidP="00FD5841">
            <w:pPr>
              <w:pStyle w:val="NoSpacing"/>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7D2351" w:rsidRDefault="007D2351" w:rsidP="00FD5841">
            <w:pPr>
              <w:jc w:val="center"/>
              <w:rPr>
                <w:rFonts w:ascii="Adobe Arabic" w:eastAsia="Times New Roman" w:hAnsi="Adobe Arabic" w:cs="Adobe Arabic"/>
                <w:b/>
                <w:bCs/>
                <w:color w:val="168489"/>
                <w:kern w:val="24"/>
                <w:sz w:val="44"/>
                <w:szCs w:val="44"/>
                <w:lang w:bidi="ar-SY"/>
              </w:rPr>
            </w:pPr>
          </w:p>
          <w:p w:rsidR="00D13F7D" w:rsidRPr="00D13F7D" w:rsidRDefault="00D13F7D" w:rsidP="00D13F7D">
            <w:pPr>
              <w:jc w:val="center"/>
              <w:rPr>
                <w:rFonts w:ascii="Adobe Arabic" w:eastAsia="Times New Roman" w:hAnsi="Adobe Arabic" w:cs="Adobe Arabic"/>
                <w:b/>
                <w:bCs/>
                <w:noProof/>
                <w:color w:val="168489"/>
                <w:kern w:val="24"/>
                <w:sz w:val="36"/>
                <w:szCs w:val="36"/>
                <w:lang w:bidi="ar-SY"/>
              </w:rPr>
            </w:pPr>
            <w:r w:rsidRPr="00D13F7D">
              <w:rPr>
                <w:rFonts w:ascii="Adobe Arabic" w:eastAsia="Times New Roman" w:hAnsi="Adobe Arabic" w:cs="Adobe Arabic" w:hint="cs"/>
                <w:b/>
                <w:bCs/>
                <w:noProof/>
                <w:color w:val="168489"/>
                <w:kern w:val="24"/>
                <w:sz w:val="36"/>
                <w:szCs w:val="36"/>
                <w:rtl/>
                <w:lang w:bidi="ar-SY"/>
              </w:rPr>
              <w:t xml:space="preserve">ناقش مع المجموعة، </w:t>
            </w:r>
            <w:r w:rsidRPr="00D13F7D">
              <w:rPr>
                <w:rFonts w:ascii="Adobe Arabic" w:eastAsia="Times New Roman" w:hAnsi="Adobe Arabic" w:cs="Adobe Arabic"/>
                <w:b/>
                <w:bCs/>
                <w:noProof/>
                <w:color w:val="168489"/>
                <w:kern w:val="24"/>
                <w:sz w:val="36"/>
                <w:szCs w:val="36"/>
                <w:rtl/>
                <w:lang w:bidi="ar-SY"/>
              </w:rPr>
              <w:t>كيف يمكن قياس مدى تقب</w:t>
            </w:r>
            <w:r w:rsidRPr="00D13F7D">
              <w:rPr>
                <w:rFonts w:ascii="Adobe Arabic" w:eastAsia="Times New Roman" w:hAnsi="Adobe Arabic" w:cs="Adobe Arabic" w:hint="cs"/>
                <w:b/>
                <w:bCs/>
                <w:noProof/>
                <w:color w:val="168489"/>
                <w:kern w:val="24"/>
                <w:sz w:val="36"/>
                <w:szCs w:val="36"/>
                <w:rtl/>
                <w:lang w:bidi="ar-SY"/>
              </w:rPr>
              <w:t>ّ</w:t>
            </w:r>
            <w:r w:rsidRPr="00D13F7D">
              <w:rPr>
                <w:rFonts w:ascii="Adobe Arabic" w:eastAsia="Times New Roman" w:hAnsi="Adobe Arabic" w:cs="Adobe Arabic"/>
                <w:b/>
                <w:bCs/>
                <w:noProof/>
                <w:color w:val="168489"/>
                <w:kern w:val="24"/>
                <w:sz w:val="36"/>
                <w:szCs w:val="36"/>
                <w:rtl/>
                <w:lang w:bidi="ar-SY"/>
              </w:rPr>
              <w:t>ل الموظفين للثقافة التنظيمية الجديدة المرتبطة بالحوكمة الرقمية؟</w:t>
            </w:r>
          </w:p>
          <w:p w:rsidR="007D2351" w:rsidRPr="00D13F7D" w:rsidRDefault="007D2351" w:rsidP="00FD5841">
            <w:pPr>
              <w:jc w:val="center"/>
              <w:rPr>
                <w:rFonts w:ascii="Sakkal Majalla" w:hAnsi="Sakkal Majalla"/>
                <w:b/>
                <w:bCs/>
                <w:color w:val="0000CC"/>
                <w:sz w:val="32"/>
                <w:szCs w:val="32"/>
                <w:rtl/>
              </w:rPr>
            </w:pPr>
          </w:p>
        </w:tc>
      </w:tr>
    </w:tbl>
    <w:p w:rsidR="007D2351" w:rsidRPr="00873F62" w:rsidRDefault="007D2351" w:rsidP="007D2351">
      <w:pPr>
        <w:jc w:val="left"/>
        <w:rPr>
          <w:color w:val="C00000"/>
          <w:rtl/>
        </w:rPr>
      </w:pPr>
      <w:r>
        <w:rPr>
          <w:noProof/>
          <w:color w:val="auto"/>
        </w:rPr>
        <mc:AlternateContent>
          <mc:Choice Requires="wpg">
            <w:drawing>
              <wp:inline distT="0" distB="0" distL="0" distR="0" wp14:anchorId="022EC79C" wp14:editId="57AC5375">
                <wp:extent cx="4418965" cy="583957"/>
                <wp:effectExtent l="0" t="0" r="635" b="6985"/>
                <wp:docPr id="2074268749" name="Group 20742687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2074268750" name="Group 273472699"/>
                        <wpg:cNvGrpSpPr>
                          <a:grpSpLocks/>
                        </wpg:cNvGrpSpPr>
                        <wpg:grpSpPr bwMode="auto">
                          <a:xfrm>
                            <a:off x="38039" y="0"/>
                            <a:ext cx="6149" cy="5450"/>
                            <a:chOff x="38039" y="0"/>
                            <a:chExt cx="6148" cy="5450"/>
                          </a:xfrm>
                        </wpg:grpSpPr>
                        <pic:pic xmlns:pic="http://schemas.openxmlformats.org/drawingml/2006/picture">
                          <pic:nvPicPr>
                            <pic:cNvPr id="2074268751" name="Picture 273472700" descr="Activity "/>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752"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753"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280E55" w:rsidRDefault="00FD5841"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w:pict>
              <v:group id="Group 2074268749" o:spid="_x0000_s3123"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&#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">
                <v:group id="Group 273472699" o:spid="_x0000_s3124" style="position:absolute;left:38039;width:6149;height:5450" coordorigin="38039" coordsize="6148,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9Yh8oA&#10;AADjAAAADwAAAAAAAAAAAAAAAACqAgAAZHJzL2Rvd25yZXYueG1sUEsFBgAAAAAEAAQA+gAAAKED&#10;AAAAAA==&#10;">
                  <v:shape id="Picture 273472700" o:spid="_x0000_s3125" type="#_x0000_t75" alt="Activity " style="position:absolute;left:39867;top:564;width:4321;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ax3bKAAAA4wAAAA8AAABkcnMvZG93bnJldi54bWxEj0FLAzEUhO+C/yE8wZtNdq1tWZsWFQte&#10;PLSKpbfH5rlZ3LzEJLbrvzeC4HGYmW+Y5Xp0gzhSTL1nDdVEgSBuvem50/D6srlagEgZ2eDgmTR8&#10;U4L16vxsiY3xJ97ScZc7USCcGtRgcw6NlKm15DBNfCAu3ruPDnORsZMm4qnA3SBrpWbSYc9lwWKg&#10;B0vtx+7LacBpHa8t98+BD/vPx7f7jeJQaX15Md7dgsg05v/wX/vJaKjVfFrPFvObCn4/lT8gVz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uax3bKAAAA4wAAAA8AAAAAAAAA&#10;AAAAAAAAnwIAAGRycy9kb3ducmV2LnhtbFBLBQYAAAAABAAEAPcAAACWAwAAAAA=&#10;">
                    <v:imagedata r:id="rId127" o:title="Activity "/>
                  </v:shape>
                  <v:roundrect id="Rectangle: Rounded Corners 273472701" o:spid="_x0000_s3126" style="position:absolute;left:38039;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09coA&#10;AADjAAAADwAAAGRycy9kb3ducmV2LnhtbESPQUvDQBSE70L/w/IK3uyuUZsSuy1tQa3HRgs9PrPP&#10;bEj2bciubfz3riB4HGbmG2a5Hl0nzjSExrOG25kCQVx503Ct4f3t6WYBIkRkg51n0vBNAdarydUS&#10;C+MvfKBzGWuRIBwK1GBj7AspQ2XJYZj5njh5n35wGJMcamkGvCS462Sm1Fw6bDgtWOxpZ6lqyy+n&#10;of3Yt+PrMc+fX6xTh7vdicqt1/p6Om4eQUQa43/4r703GjKV32fzRf6Qwe+n9Afk6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lgtPXKAAAA4wAAAA8AAAAAAAAAAAAAAAAAmAIA&#10;AGRycy9kb3ducmV2LnhtbFBLBQYAAAAABAAEAPUAAACPAwAAAAA=&#10;" fillcolor="#7a8696" strokecolor="#7a8696" strokeweight="1pt">
                    <v:stroke joinstyle="miter"/>
                  </v:roundrect>
                </v:group>
                <v:shape id="TextBox 17" o:spid="_x0000_s3127" type="#_x0000_t202" style="position:absolute;top:1108;width:35984;height:4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7vgckA&#10;AADjAAAADwAAAGRycy9kb3ducmV2LnhtbESPS0/DMBCE70j8B2uRuFG7gT4U6lYVD6kHLi3hvoqX&#10;OCJeR/HSpP8eIyFxHM3MN5rNbgqdOtOQ2sgW5jMDiriOruXGQvX+ercGlQTZYReZLFwowW57fbXB&#10;0sWRj3Q+SaMyhFOJFrxIX2qdak8B0yz2xNn7jENAyXJotBtwzPDQ6cKYpQ7Ycl7w2NOTp/rr9B0s&#10;iLj9/FK9hHT4mN6eR2/qBVbW3t5M+0dQQpP8h//aB2ehMKuHYrleLe7h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Q7vgckAAADjAAAADwAAAAAAAAAAAAAAAACYAgAA&#10;ZHJzL2Rvd25yZXYueG1sUEsFBgAAAAAEAAQA9QAAAI4DAAAAAA==&#10;" filled="f" stroked="f">
                  <v:textbox style="mso-fit-shape-to-text:t">
                    <w:txbxContent>
                      <w:p w:rsidR="00FD5841" w:rsidRPr="00280E55" w:rsidRDefault="00FD5841"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wrap anchorx="page"/>
                <w10:anchorlock/>
              </v:group>
            </w:pict>
          </mc:Fallback>
        </mc:AlternateContent>
      </w:r>
    </w:p>
    <w:p w:rsidR="00D13F7D" w:rsidRDefault="00D13F7D" w:rsidP="007D2351">
      <w:pPr>
        <w:pStyle w:val="a1"/>
        <w:jc w:val="left"/>
        <w:rPr>
          <w:noProof/>
          <w:rtl/>
        </w:rPr>
      </w:pPr>
      <w:r w:rsidRPr="00D13F7D">
        <w:rPr>
          <w:rFonts w:ascii="Sakkal Majalla" w:eastAsia="Times New Roman" w:hAnsi="Sakkal Majalla" w:cs="Sakkal Majalla"/>
          <w:b w:val="0"/>
          <w:color w:val="000000" w:themeColor="text1"/>
          <w:kern w:val="2"/>
          <w:sz w:val="34"/>
          <w:szCs w:val="34"/>
          <w:rtl/>
        </w:rPr>
        <w:t>قياس مدى التقبّل</w:t>
      </w:r>
      <w:r w:rsidR="007D2351">
        <w:rPr>
          <w:rFonts w:ascii="Sakkal Majalla" w:eastAsia="Times New Roman" w:hAnsi="Sakkal Majalla" w:cs="Sakkal Majalla" w:hint="cs"/>
          <w:b w:val="0"/>
          <w:color w:val="000000" w:themeColor="text1"/>
          <w:kern w:val="2"/>
          <w:sz w:val="34"/>
          <w:szCs w:val="34"/>
          <w:rtl/>
        </w:rPr>
        <w:t>.</w:t>
      </w:r>
      <w:r w:rsidR="007D2351" w:rsidRPr="00853909">
        <w:rPr>
          <w:noProof/>
        </w:rPr>
        <w:t xml:space="preserve"> </w:t>
      </w:r>
    </w:p>
    <w:p w:rsidR="007D2351" w:rsidRPr="008D39CE" w:rsidRDefault="007D2351" w:rsidP="007D2351">
      <w:pPr>
        <w:pStyle w:val="a1"/>
        <w:jc w:val="left"/>
      </w:pPr>
      <w:r>
        <w:rPr>
          <w:noProof/>
        </w:rPr>
        <mc:AlternateContent>
          <mc:Choice Requires="wpg">
            <w:drawing>
              <wp:inline distT="0" distB="0" distL="0" distR="0" wp14:anchorId="090A9AA8" wp14:editId="76DBDFC4">
                <wp:extent cx="4406900" cy="586640"/>
                <wp:effectExtent l="0" t="0" r="0" b="4445"/>
                <wp:docPr id="2074268754" name="Group 2074268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2074268755" name="Group 975925184"/>
                        <wpg:cNvGrpSpPr>
                          <a:grpSpLocks/>
                        </wpg:cNvGrpSpPr>
                        <wpg:grpSpPr bwMode="auto">
                          <a:xfrm>
                            <a:off x="37976" y="0"/>
                            <a:ext cx="6090" cy="5450"/>
                            <a:chOff x="37976" y="0"/>
                            <a:chExt cx="6090" cy="5450"/>
                          </a:xfrm>
                        </wpg:grpSpPr>
                        <pic:pic xmlns:pic="http://schemas.openxmlformats.org/drawingml/2006/picture">
                          <pic:nvPicPr>
                            <pic:cNvPr id="2074268756" name="Picture 975925185" descr="Clock "/>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757"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074268758"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280E55" w:rsidRDefault="00FD5841"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w:pict>
              <v:group id="Group 2074268754" o:spid="_x0000_s3128"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">
                <v:group id="Group 975925184" o:spid="_x0000_s3129" style="position:absolute;left:37976;width:6090;height:5450" coordorigin="37976" coordsize="609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uCPsf&#10;zAAAAOMAAAAPAAAAAAAAAAAAAAAAAKoCAABkcnMvZG93bnJldi54bWxQSwUGAAAAAAQABAD6AAAA&#10;owMAAAAA&#10;">
                  <v:shape id="Picture 975925185" o:spid="_x0000_s3130" type="#_x0000_t75" alt="Clock " style="position:absolute;left:39746;top:112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MswFjNAAAA4wAAAA8AAAAA&#10;AAAAAAAAAAAAnwIAAGRycy9kb3ducmV2LnhtbFBLBQYAAAAABAAEAPcAAACZAwAAAAA=&#10;">
                    <v:imagedata r:id="rId129" o:title="Clock "/>
                  </v:shape>
                  <v:roundrect id="Rectangle: Rounded Corners 975925186" o:spid="_x0000_s3131"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XbcoA&#10;AADjAAAADwAAAGRycy9kb3ducmV2LnhtbESPQUsDMRSE74L/ITzBm01ctSlr06IFtR67WujxuXlu&#10;lt28LJvYrv/eCILHYWa+YZbryffiSGNsAxu4nikQxHWwLTcG3t+erhYgYkK22AcmA98UYb06P1ti&#10;acOJd3SsUiMyhGOJBlxKQyllrB15jLMwEGfvM4weU5ZjI+2Ipwz3vSyUmkuPLecFhwNtHNVd9eUN&#10;dB/bbnrda/384rza3WwOVD0GYy4vpod7EImm9B/+a2+tgULp22K+0Hcafj/lPyB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kXF23KAAAA4wAAAA8AAAAAAAAAAAAAAAAAmAIA&#10;AGRycy9kb3ducmV2LnhtbFBLBQYAAAAABAAEAPUAAACPAwAAAAA=&#10;" fillcolor="#7a8696" strokecolor="#7a8696" strokeweight="1pt">
                    <v:stroke joinstyle="miter"/>
                  </v:roundrect>
                </v:group>
                <v:shape id="TextBox 19" o:spid="_x0000_s3132" type="#_x0000_t202" style="position:absolute;top:1136;width:35983;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p98MYA&#10;AADjAAAADwAAAGRycy9kb3ducmV2LnhtbERPO0/DMBDekfgP1iGxUbsRfSjUrSqgUgcW2rCf4iOO&#10;iM9RfDTpv68HJMZP33uzm0KnLjSkNrKF+cyAIq6ja7mxUJ0PT2tQSZAddpHJwpUS7Lb3dxssXRz5&#10;ky4naVQO4VSiBS/Sl1qn2lPANIs9cea+4xBQMhwa7QYcc3jodGHMUgdsOTd47OnVU/1z+g0WRNx+&#10;fq3eQzp+TR9vozf1AitrHx+m/QsooUn+xX/uo7NQmNVzsVyvFnl0/pT/gN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p98MYAAADjAAAADwAAAAAAAAAAAAAAAACYAgAAZHJz&#10;L2Rvd25yZXYueG1sUEsFBgAAAAAEAAQA9QAAAIsDAAAAAA==&#10;" filled="f" stroked="f">
                  <v:textbox style="mso-fit-shape-to-text:t">
                    <w:txbxContent>
                      <w:p w:rsidR="00FD5841" w:rsidRPr="00280E55" w:rsidRDefault="00FD5841"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wrap anchorx="page"/>
                <w10:anchorlock/>
              </v:group>
            </w:pict>
          </mc:Fallback>
        </mc:AlternateContent>
      </w:r>
    </w:p>
    <w:p w:rsidR="007D2351" w:rsidRPr="001A2196" w:rsidRDefault="007D2351" w:rsidP="007D2351">
      <w:pPr>
        <w:pStyle w:val="a2"/>
        <w:jc w:val="left"/>
        <w:rPr>
          <w:rFonts w:eastAsia="Times New Roman"/>
          <w:kern w:val="2"/>
          <w:rtl/>
          <w14:ligatures w14:val="none"/>
        </w:rPr>
      </w:pPr>
      <w:r w:rsidRPr="001A2196">
        <w:rPr>
          <w:rFonts w:eastAsia="Times New Roman"/>
          <w:kern w:val="2"/>
          <w:rtl/>
          <w14:ligatures w14:val="none"/>
        </w:rPr>
        <w:t>20 دقيقة</w:t>
      </w:r>
    </w:p>
    <w:p w:rsidR="007D2351" w:rsidRDefault="007D2351" w:rsidP="007D2351">
      <w:pPr>
        <w:pStyle w:val="a2"/>
        <w:jc w:val="left"/>
        <w:rPr>
          <w:rtl/>
          <w:lang w:bidi="ar-EG"/>
        </w:rPr>
      </w:pPr>
      <w:r>
        <w:rPr>
          <w:noProof/>
        </w:rPr>
        <mc:AlternateContent>
          <mc:Choice Requires="wpg">
            <w:drawing>
              <wp:inline distT="0" distB="0" distL="0" distR="0" wp14:anchorId="6C246001" wp14:editId="169A5EA7">
                <wp:extent cx="4380230" cy="618465"/>
                <wp:effectExtent l="0" t="0" r="1270" b="0"/>
                <wp:docPr id="2074268759" name="Group 20742687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2074268760" name="Picture 1579856930" descr="Translate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2074268761"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762"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1A2196" w:rsidRDefault="00FD5841" w:rsidP="007D2351">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id="Group 2074268759" o:spid="_x0000_s3133"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">
                <v:shape id="Picture 1579856930" o:spid="_x0000_s3134" type="#_x0000_t75" alt="Translate " style="position:absolute;left:39479;top:991;width:4321;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pu7/JAAAA4wAAAA8AAABkcnMvZG93bnJldi54bWxEj81qwkAUhfeFvsNwC+7qpEGiRCdiC4K4&#10;KEQFt9fMNROSuZNmRk379J1FocvD+eNbrUfbiTsNvnGs4G2agCCunG64VnA6bl8XIHxA1tg5JgXf&#10;5GFdPD+tMNfuwSXdD6EWcYR9jgpMCH0upa8MWfRT1xNH7+oGiyHKoZZ6wEcct51MkySTFhuODwZ7&#10;+jBUtYebVeAc+cu5RWv48/KT9sev8r3cKzV5GTdLEIHG8B/+a++0gjSZz9JsMc8iRWSKPC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am7v8kAAADjAAAADwAAAAAAAAAA&#10;AAAAAACfAgAAZHJzL2Rvd25yZXYueG1sUEsFBgAAAAAEAAQA9wAAAJUDAAAAAA==&#10;">
                  <v:imagedata r:id="rId131" o:title="Translate "/>
                </v:shape>
                <v:roundrect id="Rectangle: Rounded Corners 1579856931" o:spid="_x0000_s3135" style="position:absolute;left:37707;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7gP8oA&#10;AADjAAAADwAAAGRycy9kb3ducmV2LnhtbESPQUvDQBSE70L/w/IK3uxuoyQldltqQa3HRgWPz+xr&#10;NiT7NmTXNv57VxA8DjPzDbPeTq4XZxpD61nDcqFAENfetNxoeHt9vFmBCBHZYO+ZNHxTgO1mdrXG&#10;0vgLH+lcxUYkCIcSNdgYh1LKUFtyGBZ+IE7eyY8OY5JjI82IlwR3vcyUyqXDltOCxYH2luqu+nIa&#10;us9DN728F8XTs3XqeLv/oOrBa309n3b3ICJN8T/81z4YDZkq7rJ8VeRL+P2U/oDc/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fe4D/KAAAA4wAAAA8AAAAAAAAAAAAAAAAAmAIA&#10;AGRycy9kb3ducmV2LnhtbFBLBQYAAAAABAAEAPUAAACPAwAAAAA=&#10;" fillcolor="#7a8696" strokecolor="#7a8696" strokeweight="1pt">
                  <v:stroke joinstyle="miter"/>
                </v:roundrect>
                <v:shape id="TextBox 21" o:spid="_x0000_s3136" type="#_x0000_t202" style="position:absolute;top:1454;width:35990;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6Ap8kA&#10;AADjAAAADwAAAGRycy9kb3ducmV2LnhtbESPzWrDMBCE74W+g9hCb40U0zrBjRJCfyCHXpq498Xa&#10;WqbWyljb2Hn7qlDocZiZb5jNbg69OtOYusgWlgsDiriJruPWQn16vVuDSoLssI9MFi6UYLe9vtpg&#10;5eLE73Q+SqsyhFOFFrzIUGmdGk8B0yIOxNn7jGNAyXJstRtxyvDQ68KYUgfsOC94HOjJU/N1/A4W&#10;RNx+ealfQjp8zG/PkzfNA9bW3t7M+0dQQrP8h//aB2ehMKv7olyvyg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C6Ap8kAAADjAAAADwAAAAAAAAAAAAAAAACYAgAA&#10;ZHJzL2Rvd25yZXYueG1sUEsFBgAAAAAEAAQA9QAAAI4DAAAAAA==&#10;" filled="f" stroked="f">
                  <v:textbox style="mso-fit-shape-to-text:t">
                    <w:txbxContent>
                      <w:p w:rsidR="00FD5841" w:rsidRPr="001A2196" w:rsidRDefault="00FD5841" w:rsidP="007D2351">
                        <w:pPr>
                          <w:jc w:val="left"/>
                          <w:rPr>
                            <w:rFonts w:ascii="Adobe Arabic" w:eastAsia="Times New Roman" w:hAnsi="Adobe Arabic" w:cs="Adobe Arabic"/>
                            <w:b/>
                            <w:bCs/>
                            <w:color w:val="168489"/>
                            <w:kern w:val="24"/>
                            <w:sz w:val="48"/>
                            <w:szCs w:val="48"/>
                            <w:lang w:bidi="ar-SY"/>
                          </w:rPr>
                        </w:pPr>
                        <w:r w:rsidRPr="001A2196">
                          <w:rPr>
                            <w:rFonts w:ascii="Adobe Arabic" w:eastAsia="Times New Roman" w:hAnsi="Adobe Arabic" w:cs="Adobe Arabic"/>
                            <w:b/>
                            <w:bCs/>
                            <w:color w:val="168489"/>
                            <w:kern w:val="24"/>
                            <w:sz w:val="48"/>
                            <w:szCs w:val="48"/>
                            <w:rtl/>
                            <w:lang w:bidi="ar-SY"/>
                          </w:rPr>
                          <w:t>نوع النشاط:</w:t>
                        </w:r>
                      </w:p>
                    </w:txbxContent>
                  </v:textbox>
                </v:shape>
                <w10:wrap anchorx="page"/>
                <w10:anchorlock/>
              </v:group>
            </w:pict>
          </mc:Fallback>
        </mc:AlternateContent>
      </w:r>
    </w:p>
    <w:p w:rsidR="00D13F7D" w:rsidRDefault="00D13F7D" w:rsidP="007D2351">
      <w:pPr>
        <w:pStyle w:val="a1"/>
        <w:jc w:val="left"/>
        <w:rPr>
          <w:rFonts w:ascii="Sakkal Majalla" w:hAnsi="Sakkal Majalla"/>
          <w:sz w:val="32"/>
          <w:szCs w:val="32"/>
          <w:rtl/>
        </w:rPr>
      </w:pPr>
      <w:r w:rsidRPr="00D13F7D">
        <w:rPr>
          <w:rFonts w:ascii="Sakkal Majalla" w:eastAsia="Times New Roman" w:hAnsi="Sakkal Majalla" w:cs="Sakkal Majalla"/>
          <w:b w:val="0"/>
          <w:color w:val="000000" w:themeColor="text1"/>
          <w:kern w:val="2"/>
          <w:sz w:val="34"/>
          <w:szCs w:val="34"/>
          <w:rtl/>
        </w:rPr>
        <w:t>نشاط تفاعلي تعاوني</w:t>
      </w:r>
      <w:r>
        <w:rPr>
          <w:rFonts w:ascii="Sakkal Majalla" w:hAnsi="Sakkal Majalla"/>
          <w:sz w:val="32"/>
          <w:szCs w:val="32"/>
          <w:rtl/>
        </w:rPr>
        <w:t xml:space="preserve"> </w:t>
      </w:r>
    </w:p>
    <w:p w:rsidR="007D2351" w:rsidRPr="008D39CE" w:rsidRDefault="007D2351" w:rsidP="007D2351">
      <w:pPr>
        <w:pStyle w:val="a1"/>
        <w:jc w:val="left"/>
      </w:pPr>
      <w:r>
        <w:rPr>
          <w:noProof/>
        </w:rPr>
        <mc:AlternateContent>
          <mc:Choice Requires="wpg">
            <w:drawing>
              <wp:inline distT="0" distB="0" distL="0" distR="0" wp14:anchorId="45DA3BF9" wp14:editId="603BAAE7">
                <wp:extent cx="4434840" cy="544925"/>
                <wp:effectExtent l="0" t="0" r="3810" b="26670"/>
                <wp:docPr id="2074268763" name="Group 20742687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2074268764" name="Picture 975925189" descr="Goal "/>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2074268765"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2074268766"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Pr="00280E55" w:rsidRDefault="00FD5841"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w:pict>
              <v:group id="Group 2074268763" o:spid="_x0000_s313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">
                <v:shape id="Picture 975925189" o:spid="_x0000_s3138" type="#_x0000_t75" alt="Goal " style="position:absolute;left:40030;top:56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Gve5qywAAAOMAAAAPAAAAAAAA&#10;AAAAAAAAAJ8CAABkcnMvZG93bnJldi54bWxQSwUGAAAAAAQABAD3AAAAlwMAAAAA&#10;">
                  <v:imagedata r:id="rId133" o:title="Goal "/>
                </v:shape>
                <v:roundrect id="Rectangle: Rounded Corners 975925190" o:spid="_x0000_s3139" style="position:absolute;left:38333;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XmPMoA&#10;AADjAAAADwAAAGRycy9kb3ducmV2LnhtbESPQUvDQBSE70L/w/IK3uyuUZMSuy1aUOuxaQWPz+wz&#10;G5J9G7JrG/+9Kwgeh5n5hlltJteLE42h9azheqFAENfetNxoOB6erpYgQkQ22HsmDd8UYLOeXayw&#10;NP7MezpVsREJwqFEDTbGoZQy1JYchoUfiJP36UeHMcmxkWbEc4K7XmZK5dJhy2nB4kBbS3VXfTkN&#10;3ceum17fiuL5xTq1v9m+U/Xotb6cTw/3ICJN8T/8194ZDZkqbrN8WeR38Psp/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jl5jzKAAAA4wAAAA8AAAAAAAAAAAAAAAAAmAIA&#10;AGRycy9kb3ducmV2LnhtbFBLBQYAAAAABAAEAPUAAACPAwAAAAA=&#10;" fillcolor="#7a8696" strokecolor="#7a8696" strokeweight="1pt">
                  <v:stroke joinstyle="miter"/>
                </v:roundrect>
                <v:shape id="TextBox 23" o:spid="_x0000_s3140" type="#_x0000_t202" style="position:absolute;top:642;width:36006;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WGpMkA&#10;AADjAAAADwAAAGRycy9kb3ducmV2LnhtbESPzWrDMBCE74W+g9hCb40U0zrBjRJCfyCHXpq498Xa&#10;WqbWyljb2Hn7qlDocZiZb5jNbg69OtOYusgWlgsDiriJruPWQn16vVuDSoLssI9MFi6UYLe9vtpg&#10;5eLE73Q+SqsyhFOFFrzIUGmdGk8B0yIOxNn7jGNAyXJstRtxyvDQ68KYUgfsOC94HOjJU/N1/A4W&#10;RNx+ealfQjp8zG/PkzfNA9bW3t7M+0dQQrP8h//aB2ehMKv7olyvyh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xWGpMkAAADjAAAADwAAAAAAAAAAAAAAAACYAgAA&#10;ZHJzL2Rvd25yZXYueG1sUEsFBgAAAAAEAAQA9QAAAI4DAAAAAA==&#10;" filled="f" stroked="f">
                  <v:textbox style="mso-fit-shape-to-text:t">
                    <w:txbxContent>
                      <w:p w:rsidR="00FD5841" w:rsidRPr="00280E55" w:rsidRDefault="00FD5841" w:rsidP="007D235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wrap anchorx="page"/>
                <w10:anchorlock/>
              </v:group>
            </w:pict>
          </mc:Fallback>
        </mc:AlternateContent>
      </w:r>
    </w:p>
    <w:p w:rsidR="00D13F7D" w:rsidRPr="00D13F7D" w:rsidRDefault="00D13F7D" w:rsidP="00D13F7D">
      <w:pPr>
        <w:rPr>
          <w:rFonts w:ascii="Sakkal Majalla" w:eastAsia="Times New Roman" w:hAnsi="Sakkal Majalla"/>
          <w:kern w:val="2"/>
          <w:sz w:val="34"/>
        </w:rPr>
      </w:pPr>
      <w:r w:rsidRPr="00D13F7D">
        <w:rPr>
          <w:rFonts w:ascii="Sakkal Majalla" w:eastAsia="Times New Roman" w:hAnsi="Sakkal Majalla"/>
          <w:kern w:val="2"/>
          <w:sz w:val="34"/>
          <w:rtl/>
        </w:rPr>
        <w:t xml:space="preserve">1. قياس مدى تقبّل الموظفين للثقافة التنظيمية الجديدة. </w:t>
      </w:r>
    </w:p>
    <w:p w:rsidR="00D13F7D" w:rsidRPr="00D13F7D" w:rsidRDefault="00D13F7D" w:rsidP="00D13F7D">
      <w:pPr>
        <w:rPr>
          <w:rFonts w:ascii="Sakkal Majalla" w:eastAsia="Times New Roman" w:hAnsi="Sakkal Majalla"/>
          <w:kern w:val="2"/>
          <w:sz w:val="34"/>
          <w:rtl/>
        </w:rPr>
      </w:pPr>
      <w:r w:rsidRPr="00D13F7D">
        <w:rPr>
          <w:rFonts w:ascii="Sakkal Majalla" w:eastAsia="Times New Roman" w:hAnsi="Sakkal Majalla"/>
          <w:kern w:val="2"/>
          <w:sz w:val="34"/>
          <w:rtl/>
        </w:rPr>
        <w:t>2. تحديد نقاط القوة والضعف في برامج التكيف مع الثقافة الجديدة.</w:t>
      </w:r>
    </w:p>
    <w:p w:rsidR="00D13F7D" w:rsidRPr="00D13F7D" w:rsidRDefault="00D13F7D" w:rsidP="00D13F7D">
      <w:pPr>
        <w:rPr>
          <w:rFonts w:ascii="Sakkal Majalla" w:eastAsia="Times New Roman" w:hAnsi="Sakkal Majalla"/>
          <w:kern w:val="2"/>
          <w:sz w:val="34"/>
          <w:rtl/>
        </w:rPr>
      </w:pPr>
      <w:r w:rsidRPr="00D13F7D">
        <w:rPr>
          <w:rFonts w:ascii="Sakkal Majalla" w:eastAsia="Times New Roman" w:hAnsi="Sakkal Majalla"/>
          <w:kern w:val="2"/>
          <w:sz w:val="34"/>
          <w:rtl/>
        </w:rPr>
        <w:t>3. صياغة توصيات لتعزيز قبول الثقافة الجديدة.</w:t>
      </w:r>
    </w:p>
    <w:p w:rsidR="00716BE5" w:rsidRDefault="00716BE5" w:rsidP="001A1818">
      <w:pPr>
        <w:rPr>
          <w:rFonts w:ascii="Sakkal Majalla" w:eastAsia="Times New Roman" w:hAnsi="Sakkal Majalla"/>
          <w:kern w:val="2"/>
          <w:sz w:val="34"/>
          <w:rtl/>
        </w:rPr>
      </w:pPr>
    </w:p>
    <w:p w:rsidR="002714C1" w:rsidRDefault="002714C1" w:rsidP="002714C1">
      <w:pPr>
        <w:ind w:left="-897"/>
        <w:rPr>
          <w:rFonts w:ascii="Sakkal Majalla" w:eastAsia="Times New Roman" w:hAnsi="Sakkal Majalla"/>
          <w:kern w:val="2"/>
          <w:sz w:val="34"/>
          <w:rtl/>
        </w:rPr>
      </w:pPr>
      <w:r>
        <w:rPr>
          <w:noProof/>
        </w:rPr>
        <w:lastRenderedPageBreak/>
        <mc:AlternateContent>
          <mc:Choice Requires="wps">
            <w:drawing>
              <wp:inline distT="0" distB="0" distL="0" distR="0" wp14:anchorId="60354F22" wp14:editId="140F6311">
                <wp:extent cx="6861810" cy="7245350"/>
                <wp:effectExtent l="0" t="0" r="15240" b="12700"/>
                <wp:docPr id="65492220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810" cy="724535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141" style="width:540.3pt;height:57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7D2351" w:rsidRPr="00F212B0" w:rsidRDefault="007D2351" w:rsidP="007D2351">
      <w:pPr>
        <w:pStyle w:val="ListParagraph"/>
        <w:spacing w:line="278" w:lineRule="auto"/>
        <w:ind w:left="3600"/>
        <w:jc w:val="both"/>
        <w:rPr>
          <w:rFonts w:ascii="Sakkal Majalla" w:eastAsia="Times New Roman" w:hAnsi="Sakkal Majalla" w:cs="Sakkal Majalla"/>
          <w:kern w:val="2"/>
          <w:sz w:val="32"/>
          <w:szCs w:val="32"/>
          <w:rtl/>
        </w:rPr>
      </w:pPr>
      <w:r>
        <w:rPr>
          <w:noProof/>
        </w:rPr>
        <w:drawing>
          <wp:inline distT="0" distB="0" distL="0" distR="0" wp14:anchorId="3CAC456A" wp14:editId="37EFC39B">
            <wp:extent cx="1180214" cy="1180214"/>
            <wp:effectExtent l="0" t="0" r="1270" b="1270"/>
            <wp:docPr id="2074268785" name="Picture 2074268785"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13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84022" cy="1184022"/>
                    </a:xfrm>
                    <a:prstGeom prst="rect">
                      <a:avLst/>
                    </a:prstGeom>
                    <a:noFill/>
                    <a:ln>
                      <a:noFill/>
                    </a:ln>
                  </pic:spPr>
                </pic:pic>
              </a:graphicData>
            </a:graphic>
          </wp:inline>
        </w:drawing>
      </w:r>
    </w:p>
    <w:p w:rsidR="00D75CDD" w:rsidRPr="00BA05D9" w:rsidRDefault="001A1818"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397B1CBE" wp14:editId="3DF261AF">
                <wp:extent cx="5731510" cy="895350"/>
                <wp:effectExtent l="0" t="0" r="21590" b="19050"/>
                <wp:docPr id="207426882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23"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24" name="مجموعة 39"/>
                        <wpg:cNvGrpSpPr/>
                        <wpg:grpSpPr>
                          <a:xfrm>
                            <a:off x="0" y="0"/>
                            <a:ext cx="5731510" cy="895350"/>
                            <a:chOff x="0" y="0"/>
                            <a:chExt cx="5878196" cy="918845"/>
                          </a:xfrm>
                        </wpg:grpSpPr>
                        <wpg:grpSp>
                          <wpg:cNvPr id="2074268825" name="مجموعة 40"/>
                          <wpg:cNvGrpSpPr/>
                          <wpg:grpSpPr>
                            <a:xfrm>
                              <a:off x="0" y="0"/>
                              <a:ext cx="5878196" cy="918845"/>
                              <a:chOff x="0" y="0"/>
                              <a:chExt cx="6240348" cy="919070"/>
                            </a:xfrm>
                          </wpg:grpSpPr>
                          <wpg:grpSp>
                            <wpg:cNvPr id="2074268826" name="مجموعة 41"/>
                            <wpg:cNvGrpSpPr/>
                            <wpg:grpSpPr>
                              <a:xfrm>
                                <a:off x="0" y="169208"/>
                                <a:ext cx="5433072" cy="580613"/>
                                <a:chOff x="0" y="169208"/>
                                <a:chExt cx="5433072" cy="580613"/>
                              </a:xfrm>
                            </wpg:grpSpPr>
                            <wps:wsp>
                              <wps:cNvPr id="20742688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30" name="مربع نص 41"/>
                          <wps:cNvSpPr txBox="1"/>
                          <wps:spPr>
                            <a:xfrm>
                              <a:off x="204484" y="257055"/>
                              <a:ext cx="4616071" cy="387740"/>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تدريب وتأهيل الكوادر على ممارسات الحوكمة الرقمية</w:t>
                                </w:r>
                              </w:p>
                            </w:txbxContent>
                          </wps:txbx>
                          <wps:bodyPr wrap="square" rtlCol="1">
                            <a:spAutoFit/>
                          </wps:bodyPr>
                        </wps:wsp>
                      </wpg:grpSp>
                    </wpg:wgp>
                  </a:graphicData>
                </a:graphic>
              </wp:inline>
            </w:drawing>
          </mc:Choice>
          <mc:Fallback>
            <w:pict>
              <v:group id="_x0000_s314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T7SrsegHAACk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314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s3QXKAAAA4wAAAA8AAABkcnMvZG93bnJldi54bWxEj0FrwkAUhO9C/8PyCr3pponYkLqKiIVe&#10;xBoLvT6yr9nQ7Ns0u43x37tCweMwM98wy/VoWzFQ7xvHCp5nCQjiyumGawWfp7dpDsIHZI2tY1Jw&#10;IQ/r1cNkiYV2Zz7SUIZaRAj7AhWYELpCSl8ZsuhnriOO3rfrLYYo+1rqHs8RbluZJslCWmw4Lhjs&#10;aGuo+in/rIJsN4y7bHvY+y/TnX5Lu2n88UOpp8dx8woi0Bju4f/2u1aQJi/zdJHnaQa3T/EPyNUV&#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Lbs3QXKAAAA4wAAAA8AAAAAAAAA&#10;AAAAAAAAnwIAAGRycy9kb3ducmV2LnhtbFBLBQYAAAAABAAEAPcAAACWAwAAAAA=&#10;">
                  <v:imagedata r:id="rId56" o:title=""/>
                </v:shape>
                <v:group id="مجموعة 39" o:spid="_x0000_s314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9rmv&#10;zAAAAOMAAAAPAAAAAAAAAAAAAAAAAKoCAABkcnMvZG93bnJldi54bWxQSwUGAAAAAAQABAD6AAAA&#10;owMAAAAA&#10;">
                  <v:group id="مجموعة 40" o:spid="_x0000_s314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ocNM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TZA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uhw0&#10;zAAAAOMAAAAPAAAAAAAAAAAAAAAAAKoCAABkcnMvZG93bnJldi54bWxQSwUGAAAAAAQABAD6AAAA&#10;owMAAAAA&#10;">
                    <v:group id="مجموعة 41" o:spid="_x0000_s314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iCQ8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S1K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aIJD&#10;zAAAAOMAAAAPAAAAAAAAAAAAAAAAAKoCAABkcnMvZG93bnJldi54bWxQSwUGAAAAAAQABAD6AAAA&#10;owMAAAAA&#10;">
                      <v:shape id="شكل حر 42" o:spid="_x0000_s314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SVckA&#10;AADjAAAADwAAAGRycy9kb3ducmV2LnhtbESPwW7CMBBE75X6D9ZW6q3YpBGJUgyqEFU5cCn0A1bx&#10;Nk6J12lsIPw9RkLqcTQzbzTz5eg6caIhtJ41TCcKBHHtTcuNhu/9x0sJIkRkg51n0nChAMvF48Mc&#10;K+PP/EWnXWxEgnCoUIONsa+kDLUlh2Hie+Lk/fjBYUxyaKQZ8JzgrpOZUjPpsOW0YLGnlaX6sDs6&#10;DUbla5cXnwWt/rZW/U5NPLwarZ+fxvc3EJHG+B++tzdGQ6aKPJuVZVbA7VP6A3Jx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65SVc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4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Hq1cgA&#10;AADjAAAADwAAAGRycy9kb3ducmV2LnhtbERPW0vDMBR+F/wP4Qi+ucQgXanLxhQmoj64C+710Jy1&#10;xeSkNNla/715EHz8+O6L1eSduNAQu8AG7mcKBHEdbMeNgcN+c1eCiAnZogtMBn4owmp5fbXAyoaR&#10;t3TZpUbkEI4VGmhT6ispY92SxzgLPXHmTmHwmDIcGmkHHHO4d1IrVUiPHeeGFnt6bqn+3p29gfnn&#10;5jzGl2L/9vTlPjrljmv9zsbc3kzrRxCJpvQv/nO/WgNazR90UZY6j86f8h+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oerVyAAAAOMAAAAPAAAAAAAAAAAAAAAAAJgCAABk&#10;cnMvZG93bnJldi54bWxQSwUGAAAAAAQABAD1AAAAjQMAAAAA&#10;" fillcolor="#168489" stroked="f" strokeweight="1pt">
                        <v:stroke joinstyle="miter"/>
                      </v:roundrect>
                    </v:group>
                    <v:oval id="شكل بيضاوي 44" o:spid="_x0000_s314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zd+soA&#10;AADjAAAADwAAAGRycy9kb3ducmV2LnhtbESPUWvCMBSF3wf7D+EO9jZTy9BajTKEMRkMMe4HXJtr&#10;U9fc1CbT7t8vA2GPh3POdziL1eBacaE+NJ4VjEcZCOLKm4ZrBZ/716cCRIjIBlvPpOCHAqyW93cL&#10;LI2/8o4uOtYiQTiUqMDG2JVShsqSwzDyHXHyjr53GJPsa2l6vCa4a2WeZRPpsOG0YLGjtaXqS387&#10;BXrY6+3bsZb+Q9v3w/jkz263UerxYXiZg4g0xP/wrb0xCvJs+pxPiiKfwd+n9Afk8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6M3frKAAAA4wAAAA8AAAAAAAAAAAAAAAAAmAIA&#10;AGRycy9kb3ducmV2LnhtbFBLBQYAAAAABAAEAPUAAACPAwAAAAA=&#10;" filled="f" strokecolor="#a5a5a5 [2092]" strokeweight="1pt">
                      <v:stroke joinstyle="miter"/>
                    </v:oval>
                  </v:group>
                  <v:shape id="مربع نص 41" o:spid="_x0000_s3150"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AAMgA&#10;AADjAAAADwAAAGRycy9kb3ducmV2LnhtbESPy07DMBBF90j8gzVI7KjdAG0U6lYVD6kLNpR0P4qH&#10;OCIeR/HQpH+PF0gsr+5LZ7ObQ6/ONKYusoXlwoAibqLruLVQf77dlaCSIDvsI5OFCyXYba+vNli5&#10;OPEHnY/SqjzCqUILXmSotE6Np4BpEQfi7H3FMaBkObbajTjl8dDrwpiVDthxfvA40LOn5vv4EyyI&#10;uP3yUr+GdDjN7y+TN80j1tbe3sz7J1BCs/yH/9oHZ6Ew64diVZb3mSIzZR7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twAAyAAAAOMAAAAPAAAAAAAAAAAAAAAAAJgCAABk&#10;cnMvZG93bnJldi54bWxQSwUGAAAAAAQABAD1AAAAjQM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تدريب وتأهيل الكوادر على ممارسات الحوكمة الرقمية</w:t>
                          </w:r>
                        </w:p>
                      </w:txbxContent>
                    </v:textbox>
                  </v:shape>
                </v:group>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ي</w:t>
      </w:r>
      <w:r w:rsidRPr="004800E1">
        <w:rPr>
          <w:rFonts w:ascii="Sakkal Majalla" w:hAnsi="Sakkal Majalla" w:cs="Sakkal Majalla" w:hint="cs"/>
          <w:sz w:val="32"/>
          <w:szCs w:val="32"/>
          <w:rtl/>
        </w:rPr>
        <w:t>ُ</w:t>
      </w:r>
      <w:r w:rsidRPr="004800E1">
        <w:rPr>
          <w:rFonts w:ascii="Sakkal Majalla" w:hAnsi="Sakkal Majalla" w:cs="Sakkal Majalla"/>
          <w:sz w:val="32"/>
          <w:szCs w:val="32"/>
          <w:rtl/>
        </w:rPr>
        <w:t>عد تدريب وتأهيل الكوادر على ممارسات الحوكمة الرقمية خطوة حاسمة لضمان نجاح التحول الرقمي في المؤسسات. يساعد هذا التدريب في تطوير المهارات اللازمة للتعامل مع التقنيات الحديثة وتحقيق الأهداف الاستراتيجية بكفاءة.</w:t>
      </w:r>
    </w:p>
    <w:p w:rsidR="00D75CDD" w:rsidRPr="004800E1" w:rsidRDefault="00D75CDD" w:rsidP="004800E1">
      <w:pPr>
        <w:spacing w:line="360" w:lineRule="auto"/>
        <w:rPr>
          <w:rFonts w:ascii="Sakkal Majalla" w:hAnsi="Sakkal Majalla"/>
          <w:b/>
          <w:bCs/>
          <w:color w:val="C00000"/>
          <w:sz w:val="32"/>
          <w:szCs w:val="32"/>
        </w:rPr>
      </w:pPr>
      <w:r w:rsidRPr="004800E1">
        <w:rPr>
          <w:rFonts w:ascii="Sakkal Majalla" w:hAnsi="Sakkal Majalla"/>
          <w:b/>
          <w:bCs/>
          <w:color w:val="C00000"/>
          <w:sz w:val="32"/>
          <w:szCs w:val="32"/>
          <w:rtl/>
        </w:rPr>
        <w:t xml:space="preserve"> أهمية تدريب الكوادر</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تعزيز الكفاءة التشغيلية: تحسين أداء الموظفين وزيادة الإنتاجية.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زيادة الوعي الرقمي: تمكين الموظفين من فهم التقنيات الحديثة وتطبيقها بفعالية.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تحسين الامتثال: ضمان الالتزام بالسياسات والإجراءات الرقمية.</w:t>
      </w:r>
    </w:p>
    <w:p w:rsidR="00D75CDD" w:rsidRDefault="001A1818" w:rsidP="00D75CDD">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65DAE78F" wp14:editId="0AC4E0D7">
                <wp:extent cx="5731510" cy="895350"/>
                <wp:effectExtent l="0" t="0" r="21590" b="19050"/>
                <wp:docPr id="207426883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32"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33" name="مجموعة 39"/>
                        <wpg:cNvGrpSpPr/>
                        <wpg:grpSpPr>
                          <a:xfrm>
                            <a:off x="0" y="0"/>
                            <a:ext cx="5731510" cy="895350"/>
                            <a:chOff x="0" y="0"/>
                            <a:chExt cx="5878196" cy="918845"/>
                          </a:xfrm>
                        </wpg:grpSpPr>
                        <wpg:grpSp>
                          <wpg:cNvPr id="2074268834" name="مجموعة 40"/>
                          <wpg:cNvGrpSpPr/>
                          <wpg:grpSpPr>
                            <a:xfrm>
                              <a:off x="0" y="0"/>
                              <a:ext cx="5878196" cy="918845"/>
                              <a:chOff x="0" y="0"/>
                              <a:chExt cx="6240348" cy="919070"/>
                            </a:xfrm>
                          </wpg:grpSpPr>
                          <wpg:grpSp>
                            <wpg:cNvPr id="2074268835" name="مجموعة 41"/>
                            <wpg:cNvGrpSpPr/>
                            <wpg:grpSpPr>
                              <a:xfrm>
                                <a:off x="0" y="169208"/>
                                <a:ext cx="5433072" cy="580613"/>
                                <a:chOff x="0" y="169208"/>
                                <a:chExt cx="5433072" cy="580613"/>
                              </a:xfrm>
                            </wpg:grpSpPr>
                            <wps:wsp>
                              <wps:cNvPr id="20742688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3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39" name="مربع نص 41"/>
                          <wps:cNvSpPr txBox="1"/>
                          <wps:spPr>
                            <a:xfrm>
                              <a:off x="204484" y="256918"/>
                              <a:ext cx="4616071" cy="387739"/>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تدريب وتأهيل الكوادر</w:t>
                                </w:r>
                              </w:p>
                            </w:txbxContent>
                          </wps:txbx>
                          <wps:bodyPr wrap="square" rtlCol="1">
                            <a:spAutoFit/>
                          </wps:bodyPr>
                        </wps:wsp>
                      </wpg:grpSp>
                    </wpg:wgp>
                  </a:graphicData>
                </a:graphic>
              </wp:inline>
            </w:drawing>
          </mc:Choice>
          <mc:Fallback>
            <w:pict>
              <v:group id="_x0000_s315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">
                <v:shape id="صورة 38" o:spid="_x0000_s315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57kPKAAAA4wAAAA8AAABkcnMvZG93bnJldi54bWxEj0FrwkAUhO9C/8PyCr3pponYkLqKiIVe&#10;xBoLvT6yr9nQ7Ns0u43x37tCweMwM98wy/VoWzFQ7xvHCp5nCQjiyumGawWfp7dpDsIHZI2tY1Jw&#10;IQ/r1cNkiYV2Zz7SUIZaRAj7AhWYELpCSl8ZsuhnriOO3rfrLYYo+1rqHs8RbluZJslCWmw4Lhjs&#10;aGuo+in/rIJsN4y7bHvY+y/TnX5Lu2n88UOpp8dx8woi0Bju4f/2u1aQJi/zdJHnWQq3T/EPyNUV&#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x57kPKAAAA4wAAAA8AAAAAAAAA&#10;AAAAAAAAnwIAAGRycy9kb3ducmV2LnhtbFBLBQYAAAAABAAEAPcAAACWAwAAAAA=&#10;">
                  <v:imagedata r:id="rId56" o:title=""/>
                </v:shape>
                <v:group id="مجموعة 39" o:spid="_x0000_s315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lxrcG&#10;zAAAAOMAAAAPAAAAAAAAAAAAAAAAAKoCAABkcnMvZG93bnJldi54bWxQSwUGAAAAAAQABAD6AAAA&#10;owMAAAAA&#10;">
                  <v:group id="مجموعة 40" o:spid="_x0000_s315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qLy9y&#10;zAAAAOMAAAAPAAAAAAAAAAAAAAAAAKoCAABkcnMvZG93bnJldi54bWxQSwUGAAAAAAQABAD6AAAA&#10;owMAAAAA&#10;">
                    <v:group id="مجموعة 41" o:spid="_x0000_s315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FY4rp&#10;zAAAAOMAAAAPAAAAAAAAAAAAAAAAAKoCAABkcnMvZG93bnJldi54bWxQSwUGAAAAAAQABAD6AAAA&#10;owMAAAAA&#10;">
                      <v:shape id="شكل حر 42" o:spid="_x0000_s315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hE8oA&#10;AADjAAAADwAAAGRycy9kb3ducmV2LnhtbESPwWrDMBBE74X8g9hAb40Ux9jGjRJCaGgPvTTtByzW&#10;1nJirVxLSdy/rwqFHoeZecOst5PrxZXG0HnWsFwoEMSNNx23Gj7eDw8ViBCRDfaeScM3BdhuZndr&#10;rI2/8Rtdj7EVCcKhRg02xqGWMjSWHIaFH4iT9+lHhzHJsZVmxFuCu15mShXSYcdpweJAe0vN+Xhx&#10;GozKn1xePpe0/3q16rQ08bwyWt/Pp90jiEhT/A//tV+MhkyVeVZU1aqA30/pD8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E7YRP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5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oessA&#10;AADjAAAADwAAAGRycy9kb3ducmV2LnhtbESPQUvDQBSE70L/w/IK3uyuUZIQuy2tUBH1oK3o9ZF9&#10;JqG7b0N228R/7wqCx2FmvmGW68lZcaYhdJ41XC8UCOLam44bDe+H3VUJIkRkg9YzafimAOvV7GKJ&#10;lfEjv9F5HxuRIBwq1NDG2FdShrolh2Hhe+LkffnBYUxyaKQZcExwZ2WmVC4ddpwWWuzpvqX6uD85&#10;DcXr7jSGh/zwtP2wL52yn5vsmbW+nE+bOxCRpvgf/ms/Gg2ZKm6zvCxvCvj9lP6AXP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z5+h6ywAAAOMAAAAPAAAAAAAAAAAAAAAAAJgC&#10;AABkcnMvZG93bnJldi54bWxQSwUGAAAAAAQABAD1AAAAkAMAAAAA&#10;" fillcolor="#168489" stroked="f" strokeweight="1pt">
                        <v:stroke joinstyle="miter"/>
                      </v:roundrect>
                    </v:group>
                    <v:oval id="شكل بيضاوي 44" o:spid="_x0000_s315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nuvMcA&#10;AADjAAAADwAAAGRycy9kb3ducmV2LnhtbERP3WrCMBS+H+wdwhl4N1OraKlGGYMxGcgw7gHOmmNT&#10;15x0Tab17c3FwMuP73+1GVwrztSHxrOCyTgDQVx503Ct4Ovw9lyACBHZYOuZFFwpwGb9+LDC0vgL&#10;7+msYy1SCIcSFdgYu1LKUFlyGMa+I07c0fcOY4J9LU2PlxTuWpln2Vw6bDg1WOzo1VL1o/+cAj0c&#10;9Of7sZZ+p+3H9+Tkf91+q9ToaXhZgog0xLv43701CvJsMcvnRTFNo9On9Afk+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Z7rzHAAAA4wAAAA8AAAAAAAAAAAAAAAAAmAIAAGRy&#10;cy9kb3ducmV2LnhtbFBLBQYAAAAABAAEAPUAAACMAwAAAAA=&#10;" filled="f" strokecolor="#a5a5a5 [2092]" strokeweight="1pt">
                      <v:stroke joinstyle="miter"/>
                    </v:oval>
                  </v:group>
                  <v:shape id="مربع نص 41" o:spid="_x0000_s3159"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2pnckA&#10;AADjAAAADwAAAGRycy9kb3ducmV2LnhtbESPzU7DMBCE70i8g7VI3KjdACWEulXFj9QDF0q4r+Il&#10;jojXUbw06dtjJCSOo5n5RrPezqFXRxpTF9nCcmFAETfRddxaqN9frkpQSZAd9pHJwokSbDfnZ2us&#10;XJz4jY4HaVWGcKrQghcZKq1T4ylgWsSBOHufcQwoWY6tdiNOGR56XRiz0gE7zgseB3r01HwdvoMF&#10;EbdbnurnkPYf8+vT5E1zi7W1lxfz7gGU0Cz/4b/23lkozN1NsSrL63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42pnc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خطوات تدريب وتأهيل الكوادر</w:t>
                          </w:r>
                        </w:p>
                      </w:txbxContent>
                    </v:textbox>
                  </v:shape>
                </v:group>
                <w10:wrap anchorx="page"/>
                <w10:anchorlock/>
              </v:group>
            </w:pict>
          </mc:Fallback>
        </mc:AlternateContent>
      </w:r>
    </w:p>
    <w:p w:rsidR="0008579B" w:rsidRPr="00A37760" w:rsidRDefault="0008579B" w:rsidP="0008579B">
      <w:pPr>
        <w:rPr>
          <w:rFonts w:ascii="Sakkal Majalla" w:hAnsi="Sakkal Majalla"/>
          <w:sz w:val="32"/>
          <w:szCs w:val="32"/>
        </w:rPr>
      </w:pPr>
      <w:r w:rsidRPr="0008579B">
        <w:rPr>
          <w:rFonts w:ascii="Sakkal Majalla" w:hAnsi="Sakkal Majalla"/>
          <w:noProof/>
          <w:sz w:val="32"/>
          <w:szCs w:val="32"/>
        </w:rPr>
        <mc:AlternateContent>
          <mc:Choice Requires="wpg">
            <w:drawing>
              <wp:inline distT="0" distB="0" distL="0" distR="0" wp14:anchorId="238156E5" wp14:editId="57397CE6">
                <wp:extent cx="6003235" cy="2041803"/>
                <wp:effectExtent l="0" t="0" r="0" b="0"/>
                <wp:docPr id="2074269726" name="Group 53"/>
                <wp:cNvGraphicFramePr/>
                <a:graphic xmlns:a="http://schemas.openxmlformats.org/drawingml/2006/main">
                  <a:graphicData uri="http://schemas.microsoft.com/office/word/2010/wordprocessingGroup">
                    <wpg:wgp>
                      <wpg:cNvGrpSpPr/>
                      <wpg:grpSpPr>
                        <a:xfrm>
                          <a:off x="0" y="0"/>
                          <a:ext cx="6003235" cy="2041803"/>
                          <a:chOff x="0" y="0"/>
                          <a:chExt cx="9581777" cy="3259979"/>
                        </a:xfrm>
                      </wpg:grpSpPr>
                      <wpg:grpSp>
                        <wpg:cNvPr id="2074269727" name="Group 2074269727"/>
                        <wpg:cNvGrpSpPr/>
                        <wpg:grpSpPr>
                          <a:xfrm>
                            <a:off x="5195589" y="26565"/>
                            <a:ext cx="2622607" cy="1646627"/>
                            <a:chOff x="5195589" y="26565"/>
                            <a:chExt cx="2622607" cy="1646627"/>
                          </a:xfrm>
                        </wpg:grpSpPr>
                        <wps:wsp>
                          <wps:cNvPr id="2074269728" name="Google Shape;1422;p49"/>
                          <wps:cNvSpPr/>
                          <wps:spPr>
                            <a:xfrm>
                              <a:off x="5641433" y="650847"/>
                              <a:ext cx="1731962" cy="866775"/>
                            </a:xfrm>
                            <a:custGeom>
                              <a:avLst/>
                              <a:gdLst/>
                              <a:ahLst/>
                              <a:cxnLst/>
                              <a:rect l="l" t="t" r="r" b="b"/>
                              <a:pathLst>
                                <a:path w="502" h="251" extrusionOk="0">
                                  <a:moveTo>
                                    <a:pt x="251" y="0"/>
                                  </a:moveTo>
                                  <a:cubicBezTo>
                                    <a:pt x="112" y="0"/>
                                    <a:pt x="0" y="112"/>
                                    <a:pt x="0" y="251"/>
                                  </a:cubicBezTo>
                                  <a:cubicBezTo>
                                    <a:pt x="502" y="251"/>
                                    <a:pt x="502" y="251"/>
                                    <a:pt x="502" y="251"/>
                                  </a:cubicBezTo>
                                  <a:cubicBezTo>
                                    <a:pt x="502" y="112"/>
                                    <a:pt x="389" y="0"/>
                                    <a:pt x="251" y="0"/>
                                  </a:cubicBezTo>
                                  <a:close/>
                                </a:path>
                              </a:pathLst>
                            </a:custGeom>
                            <a:solidFill>
                              <a:srgbClr val="168489"/>
                            </a:solidFill>
                            <a:ln>
                              <a:noFill/>
                            </a:ln>
                          </wps:spPr>
                          <wps:bodyPr spcFirstLastPara="1" wrap="square" lIns="91425" tIns="45700" rIns="91425" bIns="45700" anchor="t" anchorCtr="0">
                            <a:noAutofit/>
                          </wps:bodyPr>
                        </wps:wsp>
                        <wps:wsp>
                          <wps:cNvPr id="2074269729" name="TextBox 35"/>
                          <wps:cNvSpPr txBox="1"/>
                          <wps:spPr>
                            <a:xfrm>
                              <a:off x="5195589" y="26565"/>
                              <a:ext cx="2622607" cy="544280"/>
                            </a:xfrm>
                            <a:prstGeom prst="rect">
                              <a:avLst/>
                            </a:prstGeom>
                            <a:noFill/>
                          </wps:spPr>
                          <wps:txb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تصميم البرامج التدريبية</w:t>
                                </w:r>
                              </w:p>
                            </w:txbxContent>
                          </wps:txbx>
                          <wps:bodyPr wrap="square">
                            <a:noAutofit/>
                          </wps:bodyPr>
                        </wps:wsp>
                        <wps:wsp>
                          <wps:cNvPr id="2074269730" name="TextBox 36"/>
                          <wps:cNvSpPr txBox="1"/>
                          <wps:spPr>
                            <a:xfrm>
                              <a:off x="6054911" y="822469"/>
                              <a:ext cx="904694" cy="850723"/>
                            </a:xfrm>
                            <a:prstGeom prst="rect">
                              <a:avLst/>
                            </a:prstGeom>
                            <a:noFill/>
                          </wps:spPr>
                          <wps:txb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02</w:t>
                                </w:r>
                              </w:p>
                            </w:txbxContent>
                          </wps:txbx>
                          <wps:bodyPr wrap="square" rtlCol="0">
                            <a:noAutofit/>
                          </wps:bodyPr>
                        </wps:wsp>
                      </wpg:grpSp>
                      <wpg:grpSp>
                        <wpg:cNvPr id="2074269731" name="Group 2074269731"/>
                        <wpg:cNvGrpSpPr/>
                        <wpg:grpSpPr>
                          <a:xfrm>
                            <a:off x="3471938" y="1517622"/>
                            <a:ext cx="2623522" cy="1709698"/>
                            <a:chOff x="3471938" y="1517622"/>
                            <a:chExt cx="2623522" cy="1709698"/>
                          </a:xfrm>
                        </wpg:grpSpPr>
                        <wps:wsp>
                          <wps:cNvPr id="2074269732" name="Google Shape;1421;p49"/>
                          <wps:cNvSpPr/>
                          <wps:spPr>
                            <a:xfrm>
                              <a:off x="3909471" y="1517622"/>
                              <a:ext cx="1731962" cy="866775"/>
                            </a:xfrm>
                            <a:custGeom>
                              <a:avLst/>
                              <a:gdLst/>
                              <a:ahLst/>
                              <a:cxnLst/>
                              <a:rect l="l" t="t" r="r" b="b"/>
                              <a:pathLst>
                                <a:path w="502" h="251" extrusionOk="0">
                                  <a:moveTo>
                                    <a:pt x="251" y="251"/>
                                  </a:moveTo>
                                  <a:cubicBezTo>
                                    <a:pt x="389" y="251"/>
                                    <a:pt x="502" y="138"/>
                                    <a:pt x="502" y="0"/>
                                  </a:cubicBezTo>
                                  <a:cubicBezTo>
                                    <a:pt x="0" y="0"/>
                                    <a:pt x="0" y="0"/>
                                    <a:pt x="0" y="0"/>
                                  </a:cubicBezTo>
                                  <a:cubicBezTo>
                                    <a:pt x="0" y="138"/>
                                    <a:pt x="112" y="251"/>
                                    <a:pt x="251" y="251"/>
                                  </a:cubicBezTo>
                                  <a:close/>
                                </a:path>
                              </a:pathLst>
                            </a:custGeom>
                            <a:solidFill>
                              <a:srgbClr val="9FCFD1"/>
                            </a:solidFill>
                            <a:ln>
                              <a:noFill/>
                            </a:ln>
                          </wps:spPr>
                          <wps:bodyPr spcFirstLastPara="1" wrap="square" lIns="91425" tIns="45700" rIns="91425" bIns="45700" anchor="t" anchorCtr="0">
                            <a:noAutofit/>
                          </wps:bodyPr>
                        </wps:wsp>
                        <wps:wsp>
                          <wps:cNvPr id="2074269733" name="TextBox 39"/>
                          <wps:cNvSpPr txBox="1"/>
                          <wps:spPr>
                            <a:xfrm>
                              <a:off x="3471938" y="2683040"/>
                              <a:ext cx="2623522" cy="544280"/>
                            </a:xfrm>
                            <a:prstGeom prst="rect">
                              <a:avLst/>
                            </a:prstGeom>
                            <a:noFill/>
                          </wps:spPr>
                          <wps:txb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تنفيذ التدريب</w:t>
                                </w:r>
                              </w:p>
                            </w:txbxContent>
                          </wps:txbx>
                          <wps:bodyPr wrap="square">
                            <a:noAutofit/>
                          </wps:bodyPr>
                        </wps:wsp>
                        <wps:wsp>
                          <wps:cNvPr id="2074269734" name="TextBox 40"/>
                          <wps:cNvSpPr txBox="1"/>
                          <wps:spPr>
                            <a:xfrm>
                              <a:off x="4331262" y="1592953"/>
                              <a:ext cx="903780" cy="850723"/>
                            </a:xfrm>
                            <a:prstGeom prst="rect">
                              <a:avLst/>
                            </a:prstGeom>
                            <a:noFill/>
                          </wps:spPr>
                          <wps:txb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03</w:t>
                                </w:r>
                              </w:p>
                            </w:txbxContent>
                          </wps:txbx>
                          <wps:bodyPr wrap="square" rtlCol="0">
                            <a:noAutofit/>
                          </wps:bodyPr>
                        </wps:wsp>
                      </wpg:grpSp>
                      <wpg:grpSp>
                        <wpg:cNvPr id="2074269735" name="Group 2074269735"/>
                        <wpg:cNvGrpSpPr/>
                        <wpg:grpSpPr>
                          <a:xfrm>
                            <a:off x="1856691" y="0"/>
                            <a:ext cx="2622607" cy="1773931"/>
                            <a:chOff x="1856691" y="0"/>
                            <a:chExt cx="2622607" cy="1773931"/>
                          </a:xfrm>
                        </wpg:grpSpPr>
                        <wps:wsp>
                          <wps:cNvPr id="2074269736" name="Google Shape;1420;p49"/>
                          <wps:cNvSpPr/>
                          <wps:spPr>
                            <a:xfrm>
                              <a:off x="2177508" y="650847"/>
                              <a:ext cx="1731962" cy="866775"/>
                            </a:xfrm>
                            <a:custGeom>
                              <a:avLst/>
                              <a:gdLst/>
                              <a:ahLst/>
                              <a:cxnLst/>
                              <a:rect l="l" t="t" r="r" b="b"/>
                              <a:pathLst>
                                <a:path w="502" h="251" extrusionOk="0">
                                  <a:moveTo>
                                    <a:pt x="251" y="0"/>
                                  </a:moveTo>
                                  <a:cubicBezTo>
                                    <a:pt x="112" y="0"/>
                                    <a:pt x="0" y="112"/>
                                    <a:pt x="0" y="251"/>
                                  </a:cubicBezTo>
                                  <a:cubicBezTo>
                                    <a:pt x="502" y="251"/>
                                    <a:pt x="502" y="251"/>
                                    <a:pt x="502" y="251"/>
                                  </a:cubicBezTo>
                                  <a:cubicBezTo>
                                    <a:pt x="502" y="112"/>
                                    <a:pt x="390" y="0"/>
                                    <a:pt x="251" y="0"/>
                                  </a:cubicBezTo>
                                  <a:close/>
                                </a:path>
                              </a:pathLst>
                            </a:custGeom>
                            <a:solidFill>
                              <a:srgbClr val="FFCC5E"/>
                            </a:solidFill>
                            <a:ln>
                              <a:noFill/>
                            </a:ln>
                          </wps:spPr>
                          <wps:bodyPr spcFirstLastPara="1" wrap="square" lIns="91425" tIns="45700" rIns="91425" bIns="45700" anchor="t" anchorCtr="0">
                            <a:noAutofit/>
                          </wps:bodyPr>
                        </wps:wsp>
                        <wps:wsp>
                          <wps:cNvPr id="2074269737" name="TextBox 43"/>
                          <wps:cNvSpPr txBox="1"/>
                          <wps:spPr>
                            <a:xfrm>
                              <a:off x="1856691" y="0"/>
                              <a:ext cx="2622607" cy="544280"/>
                            </a:xfrm>
                            <a:prstGeom prst="rect">
                              <a:avLst/>
                            </a:prstGeom>
                            <a:noFill/>
                          </wps:spPr>
                          <wps:txb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فعالية التدريب</w:t>
                                </w:r>
                              </w:p>
                            </w:txbxContent>
                          </wps:txbx>
                          <wps:bodyPr wrap="square">
                            <a:noAutofit/>
                          </wps:bodyPr>
                        </wps:wsp>
                        <wps:wsp>
                          <wps:cNvPr id="2074269738" name="TextBox 44"/>
                          <wps:cNvSpPr txBox="1"/>
                          <wps:spPr>
                            <a:xfrm>
                              <a:off x="2622904" y="923207"/>
                              <a:ext cx="904694" cy="850724"/>
                            </a:xfrm>
                            <a:prstGeom prst="rect">
                              <a:avLst/>
                            </a:prstGeom>
                            <a:noFill/>
                          </wps:spPr>
                          <wps:txb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04</w:t>
                                </w:r>
                              </w:p>
                            </w:txbxContent>
                          </wps:txbx>
                          <wps:bodyPr wrap="square" rtlCol="0">
                            <a:noAutofit/>
                          </wps:bodyPr>
                        </wps:wsp>
                      </wpg:grpSp>
                      <wpg:grpSp>
                        <wpg:cNvPr id="2074269739" name="Group 2074269739"/>
                        <wpg:cNvGrpSpPr/>
                        <wpg:grpSpPr>
                          <a:xfrm>
                            <a:off x="0" y="1517622"/>
                            <a:ext cx="2622607" cy="1678573"/>
                            <a:chOff x="0" y="1517622"/>
                            <a:chExt cx="2622607" cy="1678573"/>
                          </a:xfrm>
                        </wpg:grpSpPr>
                        <wps:wsp>
                          <wps:cNvPr id="2074269740" name="Google Shape;1419;p49"/>
                          <wps:cNvSpPr/>
                          <wps:spPr>
                            <a:xfrm>
                              <a:off x="445546" y="1517622"/>
                              <a:ext cx="1731962" cy="866775"/>
                            </a:xfrm>
                            <a:custGeom>
                              <a:avLst/>
                              <a:gdLst/>
                              <a:ahLst/>
                              <a:cxnLst/>
                              <a:rect l="l" t="t" r="r" b="b"/>
                              <a:pathLst>
                                <a:path w="502" h="251" extrusionOk="0">
                                  <a:moveTo>
                                    <a:pt x="251" y="251"/>
                                  </a:moveTo>
                                  <a:cubicBezTo>
                                    <a:pt x="390" y="251"/>
                                    <a:pt x="502" y="138"/>
                                    <a:pt x="502" y="0"/>
                                  </a:cubicBezTo>
                                  <a:cubicBezTo>
                                    <a:pt x="0" y="0"/>
                                    <a:pt x="0" y="0"/>
                                    <a:pt x="0" y="0"/>
                                  </a:cubicBezTo>
                                  <a:cubicBezTo>
                                    <a:pt x="0" y="138"/>
                                    <a:pt x="113" y="251"/>
                                    <a:pt x="251" y="251"/>
                                  </a:cubicBezTo>
                                  <a:close/>
                                </a:path>
                              </a:pathLst>
                            </a:custGeom>
                            <a:solidFill>
                              <a:srgbClr val="3D8E92"/>
                            </a:solidFill>
                            <a:ln>
                              <a:noFill/>
                            </a:ln>
                          </wps:spPr>
                          <wps:bodyPr spcFirstLastPara="1" wrap="square" lIns="91425" tIns="45700" rIns="91425" bIns="45700" anchor="t" anchorCtr="0">
                            <a:noAutofit/>
                          </wps:bodyPr>
                        </wps:wsp>
                        <wps:wsp>
                          <wps:cNvPr id="2074269741" name="TextBox 47"/>
                          <wps:cNvSpPr txBox="1"/>
                          <wps:spPr>
                            <a:xfrm>
                              <a:off x="0" y="2651915"/>
                              <a:ext cx="2622607" cy="544280"/>
                            </a:xfrm>
                            <a:prstGeom prst="rect">
                              <a:avLst/>
                            </a:prstGeom>
                            <a:noFill/>
                          </wps:spPr>
                          <wps:txb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التطوير المستمر</w:t>
                                </w:r>
                              </w:p>
                            </w:txbxContent>
                          </wps:txbx>
                          <wps:bodyPr wrap="square">
                            <a:noAutofit/>
                          </wps:bodyPr>
                        </wps:wsp>
                        <wps:wsp>
                          <wps:cNvPr id="2074269742" name="TextBox 48"/>
                          <wps:cNvSpPr txBox="1"/>
                          <wps:spPr>
                            <a:xfrm>
                              <a:off x="859324" y="1689369"/>
                              <a:ext cx="904694" cy="850724"/>
                            </a:xfrm>
                            <a:prstGeom prst="rect">
                              <a:avLst/>
                            </a:prstGeom>
                            <a:noFill/>
                          </wps:spPr>
                          <wps:txb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05</w:t>
                                </w:r>
                              </w:p>
                            </w:txbxContent>
                          </wps:txbx>
                          <wps:bodyPr wrap="square" rtlCol="0">
                            <a:noAutofit/>
                          </wps:bodyPr>
                        </wps:wsp>
                      </wpg:grpSp>
                      <wpg:grpSp>
                        <wpg:cNvPr id="2074269743" name="Group 2074269743"/>
                        <wpg:cNvGrpSpPr/>
                        <wpg:grpSpPr>
                          <a:xfrm>
                            <a:off x="6959170" y="1549830"/>
                            <a:ext cx="2622607" cy="1710149"/>
                            <a:chOff x="6959170" y="1549830"/>
                            <a:chExt cx="2622607" cy="1710149"/>
                          </a:xfrm>
                        </wpg:grpSpPr>
                        <wps:wsp>
                          <wps:cNvPr id="2074269744" name="Google Shape;1421;p49"/>
                          <wps:cNvSpPr/>
                          <wps:spPr>
                            <a:xfrm>
                              <a:off x="7396903" y="1549830"/>
                              <a:ext cx="1731962" cy="866775"/>
                            </a:xfrm>
                            <a:custGeom>
                              <a:avLst/>
                              <a:gdLst/>
                              <a:ahLst/>
                              <a:cxnLst/>
                              <a:rect l="l" t="t" r="r" b="b"/>
                              <a:pathLst>
                                <a:path w="502" h="251" extrusionOk="0">
                                  <a:moveTo>
                                    <a:pt x="251" y="251"/>
                                  </a:moveTo>
                                  <a:cubicBezTo>
                                    <a:pt x="389" y="251"/>
                                    <a:pt x="502" y="138"/>
                                    <a:pt x="502" y="0"/>
                                  </a:cubicBezTo>
                                  <a:cubicBezTo>
                                    <a:pt x="0" y="0"/>
                                    <a:pt x="0" y="0"/>
                                    <a:pt x="0" y="0"/>
                                  </a:cubicBezTo>
                                  <a:cubicBezTo>
                                    <a:pt x="0" y="138"/>
                                    <a:pt x="112" y="251"/>
                                    <a:pt x="251" y="251"/>
                                  </a:cubicBezTo>
                                  <a:close/>
                                </a:path>
                              </a:pathLst>
                            </a:custGeom>
                            <a:solidFill>
                              <a:srgbClr val="FFCC5E"/>
                            </a:solidFill>
                            <a:ln>
                              <a:noFill/>
                            </a:ln>
                          </wps:spPr>
                          <wps:bodyPr spcFirstLastPara="1" wrap="square" lIns="91425" tIns="45700" rIns="91425" bIns="45700" anchor="t" anchorCtr="0">
                            <a:noAutofit/>
                          </wps:bodyPr>
                        </wps:wsp>
                        <wps:wsp>
                          <wps:cNvPr id="2074269745" name="TextBox 51"/>
                          <wps:cNvSpPr txBox="1"/>
                          <wps:spPr>
                            <a:xfrm>
                              <a:off x="6959170" y="2715699"/>
                              <a:ext cx="2622607" cy="544280"/>
                            </a:xfrm>
                            <a:prstGeom prst="rect">
                              <a:avLst/>
                            </a:prstGeom>
                            <a:noFill/>
                          </wps:spPr>
                          <wps:txb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الاحتياجات التدريبية</w:t>
                                </w:r>
                              </w:p>
                            </w:txbxContent>
                          </wps:txbx>
                          <wps:bodyPr wrap="square">
                            <a:noAutofit/>
                          </wps:bodyPr>
                        </wps:wsp>
                        <wps:wsp>
                          <wps:cNvPr id="2074269746" name="TextBox 52"/>
                          <wps:cNvSpPr txBox="1"/>
                          <wps:spPr>
                            <a:xfrm>
                              <a:off x="7818436" y="1624840"/>
                              <a:ext cx="904694" cy="850723"/>
                            </a:xfrm>
                            <a:prstGeom prst="rect">
                              <a:avLst/>
                            </a:prstGeom>
                            <a:noFill/>
                          </wps:spPr>
                          <wps:txb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01</w:t>
                                </w:r>
                              </w:p>
                            </w:txbxContent>
                          </wps:txbx>
                          <wps:bodyPr wrap="square" rtlCol="0">
                            <a:noAutofit/>
                          </wps:bodyPr>
                        </wps:wsp>
                      </wpg:grpSp>
                    </wpg:wgp>
                  </a:graphicData>
                </a:graphic>
              </wp:inline>
            </w:drawing>
          </mc:Choice>
          <mc:Fallback>
            <w:pict>
              <v:group id="_x0000_s3160" style="width:472.7pt;height:160.75pt;mso-position-horizontal-relative:char;mso-position-vertical-relative:line" coordsize="95817,32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">
                <v:group id="Group 2074269727" o:spid="_x0000_s3161" style="position:absolute;left:51955;top:265;width:26226;height:16466" coordorigin="51955,265" coordsize="26226,16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wUtI&#10;N80AAADjAAAADwAAAAAAAAAAAAAAAACqAgAAZHJzL2Rvd25yZXYueG1sUEsFBgAAAAAEAAQA+gAA&#10;AKQDAAAAAA==&#10;">
                  <v:shape id="Google Shape;1422;p49" o:spid="_x0000_s3162" style="position:absolute;left:56414;top:6508;width:17319;height:8668;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WPT8oA&#10;AADjAAAADwAAAGRycy9kb3ducmV2LnhtbERPy2rCQBTdF/oPwy24KToxio/UUYpocSM1PirdXTK3&#10;SWjmTshMNf69syi4PJz3bNGaSlyocaVlBf1eBII4s7rkXMHxsO5OQDiPrLGyTApu5GAxf36aYaLt&#10;lVO67H0uQgi7BBUU3teJlC4ryKDr2Zo4cD+2MegDbHKpG7yGcFPJOIpG0mDJoaHAmpYFZb/7P6Ng&#10;l662/DnYtunX2Zzsx7n/evw+KdV5ad/fQHhq/UP8795oBXE0Hsaj6TgOo8On8Afk/A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OVj0/KAAAA4wAAAA8AAAAAAAAAAAAAAAAAmAIA&#10;AGRycy9kb3ducmV2LnhtbFBLBQYAAAAABAAEAPUAAACPAwAAAAA=&#10;" path="m251,c112,,,112,,251v502,,502,,502,c502,112,389,,251,xe" fillcolor="#168489" stroked="f">
                    <v:path arrowok="t" o:extrusionok="f"/>
                  </v:shape>
                  <v:shape id="TextBox 35" o:spid="_x0000_s3163" type="#_x0000_t202" style="position:absolute;left:51955;top:265;width:26226;height:5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8g9MoA&#10;AADjAAAADwAAAGRycy9kb3ducmV2LnhtbESPQWvCQBSE7wX/w/KE3uquwaqJrlJaCj0ptSp4e2Sf&#10;STD7NmS3Jv33XUHwOMzMN8xy3dtaXKn1lWMN45ECQZw7U3GhYf/z+TIH4QOywdoxafgjD+vV4GmJ&#10;mXEdf9N1FwoRIewz1FCG0GRS+rwki37kGuLonV1rMUTZFtK02EW4rWWi1FRarDgulNjQe0n5Zfdr&#10;NRw259NxorbFh31tOtcryTaVWj8P+7cFiEB9eITv7S+jIVGzSTJNZ0kKt0/xD8jV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rvIPTKAAAA4wAAAA8AAAAAAAAAAAAAAAAAmAIA&#10;AGRycy9kb3ducmV2LnhtbFBLBQYAAAAABAAEAPUAAACPAwAAAAA=&#10;" filled="f" stroked="f">
                    <v:textbo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تصميم البرامج التدريبية</w:t>
                          </w:r>
                        </w:p>
                      </w:txbxContent>
                    </v:textbox>
                  </v:shape>
                  <v:shape id="TextBox 36" o:spid="_x0000_s3164" type="#_x0000_t202" style="position:absolute;left:60549;top:8224;width:9047;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ftMkA&#10;AADjAAAADwAAAGRycy9kb3ducmV2LnhtbESPy2rCQBSG90LfYThCdzpj6qWJjiKWQldK7QXcHTIn&#10;F5o5EzJTk759ZyG4/PlvfJvdYBtxpc7XjjXMpgoEce5MzaWGz4/XyTMIH5ANNo5Jwx952G0fRhvM&#10;jOv5na7nUIo4wj5DDVUIbSalzyuy6KeuJY5e4TqLIcqulKbDPo7bRiZKLaXFmuNDhS0dKsp/zr9W&#10;w9exuHzP1al8sYu2d4OSbFOp9eN42K9BBBrCPXxrvxkNiVrNk2W6eooUkSnygN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gwftMkAAADjAAAADwAAAAAAAAAAAAAAAACYAgAA&#10;ZHJzL2Rvd25yZXYueG1sUEsFBgAAAAAEAAQA9QAAAI4DAAAAAA==&#10;" filled="f" stroked="f">
                    <v:textbo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02</w:t>
                          </w:r>
                        </w:p>
                      </w:txbxContent>
                    </v:textbox>
                  </v:shape>
                </v:group>
                <v:group id="Group 2074269731" o:spid="_x0000_s3165" style="position:absolute;left:34719;top:15176;width:26235;height:17097" coordorigin="34719,15176" coordsize="26235,17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N+MF&#10;zAAAAOMAAAAPAAAAAAAAAAAAAAAAAKoCAABkcnMvZG93bnJldi54bWxQSwUGAAAAAAQABAD6AAAA&#10;owMAAAAA&#10;">
                  <v:shape id="Google Shape;1421;p49" o:spid="_x0000_s3166" style="position:absolute;left:39094;top:15176;width:17320;height:8667;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tDhsgA&#10;AADjAAAADwAAAGRycy9kb3ducmV2LnhtbESP0UoDMRRE34X+Q7gF32zSKK1dm5YiiAUfxNYPuGyu&#10;m8XNzZLENvXrjSD4OMzMGWa9LX4QJ4qpD2xgPlMgiNtge+4MvB+fbu5BpIxscQhMBi6UYLuZXK2x&#10;seHMb3Q65E5UCKcGDbicx0bK1DrymGZhJK7eR4gec5WxkzbiucL9ILVSC+mx57rgcKRHR+3n4csb&#10;WJU8XFQJR3p57b417717jtqY62nZPYDIVPJ/+K+9twa0Wt7pxWp5q+H3U/0Dcv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G0OGyAAAAOMAAAAPAAAAAAAAAAAAAAAAAJgCAABk&#10;cnMvZG93bnJldi54bWxQSwUGAAAAAAQABAD1AAAAjQMAAAAA&#10;" path="m251,251c389,251,502,138,502,,,,,,,,,138,112,251,251,251xe" fillcolor="#9fcfd1" stroked="f">
                    <v:path arrowok="t" o:extrusionok="f"/>
                  </v:shape>
                  <v:shape id="TextBox 39" o:spid="_x0000_s3167" type="#_x0000_t202" style="position:absolute;left:34719;top:26830;width:26235;height:5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6Bw8oA&#10;AADjAAAADwAAAGRycy9kb3ducmV2LnhtbESPT2vCQBTE70K/w/IK3nS30fondRVRCp4qtVXw9sg+&#10;k2D2bciuJv32bqHQ4zAzv2EWq85W4k6NLx1reBkqEMSZMyXnGr6/3gczED4gG6wck4Yf8rBaPvUW&#10;mBrX8ifdDyEXEcI+RQ1FCHUqpc8KsuiHriaO3sU1FkOUTS5Ng22E20omSk2kxZLjQoE1bQrKroeb&#10;1XD8uJxPY7XPt/a1bl2nJNu51Lr/3K3fQATqwn/4r70zGhI1HSeT+XQ0gt9P8Q/I5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7egcPKAAAA4wAAAA8AAAAAAAAAAAAAAAAAmAIA&#10;AGRycy9kb3ducmV2LnhtbFBLBQYAAAAABAAEAPUAAACPAwAAAAA=&#10;" filled="f" stroked="f">
                    <v:textbo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تنفيذ التدريب</w:t>
                          </w:r>
                        </w:p>
                      </w:txbxContent>
                    </v:textbox>
                  </v:shape>
                  <v:shape id="TextBox 40" o:spid="_x0000_s3168" type="#_x0000_t202" style="position:absolute;left:43312;top:15929;width:9038;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cZt8sA&#10;AADjAAAADwAAAGRycy9kb3ducmV2LnhtbESPT2vCQBTE74V+h+UVequ7TVP/RFcRi+CporaCt0f2&#10;mYRm34bs1sRv7xYKHoeZ+Q0zW/S2FhdqfeVYw+tAgSDOnam40PB1WL+MQfiAbLB2TBqu5GExf3yY&#10;YWZcxzu67EMhIoR9hhrKEJpMSp+XZNEPXEMcvbNrLYYo20KaFrsIt7VMlBpKixXHhRIbWpWU/+x/&#10;rYbvz/PpmKpt8WHfm871SrKdSK2fn/rlFESgPtzD/+2N0ZCoUZoMJ6O3FP4+xT8g5z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BNxm3ywAAAOMAAAAPAAAAAAAAAAAAAAAAAJgC&#10;AABkcnMvZG93bnJldi54bWxQSwUGAAAAAAQABAD1AAAAkAMAAAAA&#10;" filled="f" stroked="f">
                    <v:textbo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03</w:t>
                          </w:r>
                        </w:p>
                      </w:txbxContent>
                    </v:textbox>
                  </v:shape>
                </v:group>
                <v:group id="Group 2074269735" o:spid="_x0000_s3169" style="position:absolute;left:18566;width:26226;height:17739" coordorigin="18566" coordsize="26226,17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bDOUG&#10;zAAAAOMAAAAPAAAAAAAAAAAAAAAAAKoCAABkcnMvZG93bnJldi54bWxQSwUGAAAAAAQABAD6AAAA&#10;owMAAAAA&#10;">
                  <v:shape id="Google Shape;1420;p49" o:spid="_x0000_s3170" style="position:absolute;left:21775;top:6508;width:17319;height:8668;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rCysoA&#10;AADjAAAADwAAAGRycy9kb3ducmV2LnhtbESPQWvCQBSE7wX/w/KEXkrdGGuiqatIoSAeBK14fuy+&#10;JsHs2zS7avz3bqHQ4zAz3zCLVW8bcaXO144VjEcJCGLtTM2lguPX5+sMhA/IBhvHpOBOHlbLwdMC&#10;C+NuvKfrIZQiQtgXqKAKoS2k9Loii37kWuLofbvOYoiyK6Xp8BbhtpFpkmTSYs1xocKWPirS58PF&#10;KnjROcr9JGzvesen6Rq3F/zJlHoe9ut3EIH68B/+a2+MgjTJ39Jsnk8y+P0U/4BcP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OqwsrKAAAA4wAAAA8AAAAAAAAAAAAAAAAAmAIA&#10;AGRycy9kb3ducmV2LnhtbFBLBQYAAAAABAAEAPUAAACPAwAAAAA=&#10;" path="m251,c112,,,112,,251v502,,502,,502,c502,112,390,,251,xe" fillcolor="#ffcc5e" stroked="f">
                    <v:path arrowok="t" o:extrusionok="f"/>
                  </v:shape>
                  <v:shape id="TextBox 43" o:spid="_x0000_s3171" type="#_x0000_t202" style="position:absolute;left:18566;width:26226;height:5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HwMoA&#10;AADjAAAADwAAAGRycy9kb3ducmV2LnhtbESPQWvCQBSE70L/w/IKveluU2s0uoooBU8tait4e2Sf&#10;SWj2bciuJv33bqHQ4zAz3zCLVW9rcaPWV441PI8UCOLcmYoLDZ/Ht+EUhA/IBmvHpOGHPKyWD4MF&#10;ZsZ1vKfbIRQiQthnqKEMocmk9HlJFv3INcTRu7jWYoiyLaRpsYtwW8tEqYm0WHFcKLGhTUn59+Fq&#10;NXy9X86nsfootva16VyvJNuZ1PrpsV/PQQTqw3/4r70zGhKVjpPJLH1J4fdT/ANye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Hlh8DKAAAA4wAAAA8AAAAAAAAAAAAAAAAAmAIA&#10;AGRycy9kb3ducmV2LnhtbFBLBQYAAAAABAAEAPUAAACPAwAAAAA=&#10;" filled="f" stroked="f">
                    <v:textbo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فعالية التدريب</w:t>
                          </w:r>
                        </w:p>
                      </w:txbxContent>
                    </v:textbox>
                  </v:shape>
                  <v:shape id="TextBox 44" o:spid="_x0000_s3172" type="#_x0000_t202" style="position:absolute;left:26229;top:9232;width:9046;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TsscA&#10;AADjAAAADwAAAGRycy9kb3ducmV2LnhtbERPy2oCMRTdC/2HcIXuNHHqozMaRSyFrpTaB7i7TO48&#10;6ORmmKTO9O+bheDycN6b3WAbcaXO1441zKYKBHHuTM2lhs+P18kzCB+QDTaOScMfedhtH0YbzIzr&#10;+Z2u51CKGMI+Qw1VCG0mpc8rsuinriWOXOE6iyHCrpSmwz6G20YmSi2lxZpjQ4UtHSrKf86/VsPX&#10;sbh8z9WpfLGLtneDkmxTqfXjeNivQQQawl18c78ZDYlazZNlunqKo+On+Afk9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6E7LHAAAA4wAAAA8AAAAAAAAAAAAAAAAAmAIAAGRy&#10;cy9kb3ducmV2LnhtbFBLBQYAAAAABAAEAPUAAACMAwAAAAA=&#10;" filled="f" stroked="f">
                    <v:textbo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04</w:t>
                          </w:r>
                        </w:p>
                      </w:txbxContent>
                    </v:textbox>
                  </v:shape>
                </v:group>
                <v:group id="Group 2074269739" o:spid="_x0000_s3173" style="position:absolute;top:15176;width:26226;height:16785" coordorigin=",15176" coordsize="26226,16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WkHv&#10;A80AAADjAAAADwAAAAAAAAAAAAAAAACqAgAAZHJzL2Rvd25yZXYueG1sUEsFBgAAAAAEAAQA+gAA&#10;AKQDAAAAAA==&#10;">
                  <v:shape id="Google Shape;1419;p49" o:spid="_x0000_s3174" style="position:absolute;left:4455;top:15176;width:17320;height:8667;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HLzsoA&#10;AADjAAAADwAAAGRycy9kb3ducmV2LnhtbESPTUvDQBCG74L/YZmCF7GbhtC0sdsihYKHHjQpeB2z&#10;YxKbnQ3ZaRv/vXsQPL68Xzyb3eR6daUxdJ4NLOYJKOLa244bA6fq8LQCFQTZYu+ZDPxQgN32/m6D&#10;hfU3fqdrKY2KIxwKNNCKDIXWoW7JYZj7gTh6X350KFGOjbYj3uK463WaJEvtsOP40OJA+5bqc3lx&#10;BsrLUb4Xj/nHm/2UdXbkaupXlTEPs+nlGZTQJP/hv/arNZAmeZYu13kWKSJT5AG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NBy87KAAAA4wAAAA8AAAAAAAAAAAAAAAAAmAIA&#10;AGRycy9kb3ducmV2LnhtbFBLBQYAAAAABAAEAPUAAACPAwAAAAA=&#10;" path="m251,251c390,251,502,138,502,,,,,,,,,138,113,251,251,251xe" fillcolor="#3d8e92" stroked="f">
                    <v:path arrowok="t" o:extrusionok="f"/>
                  </v:shape>
                  <v:shape id="TextBox 47" o:spid="_x0000_s3175" type="#_x0000_t202" style="position:absolute;top:26519;width:26226;height:5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bJUsoA&#10;AADjAAAADwAAAGRycy9kb3ducmV2LnhtbESPS2vDMBCE74X+B7GF3hopxs3DiRJKS6CnhuYFuS3W&#10;xjaxVsZSYuffR4VAj8PMfMPMl72txZVaXznWMBwoEMS5MxUXGnbb1dsEhA/IBmvHpOFGHpaL56c5&#10;ZsZ1/EvXTShEhLDPUEMZQpNJ6fOSLPqBa4ijd3KtxRBlW0jTYhfhtpaJUiNpseK4UGJDnyXl583F&#10;atj/nI6HVK2LL/vedK5Xku1Uav360n/MQATqw3/40f42GhI1TpPRdJwO4e9T/ANyc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lGyVLKAAAA4wAAAA8AAAAAAAAAAAAAAAAAmAIA&#10;AGRycy9kb3ducmV2LnhtbFBLBQYAAAAABAAEAPUAAACPAwAAAAA=&#10;" filled="f" stroked="f">
                    <v:textbo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التطوير المستمر</w:t>
                          </w:r>
                        </w:p>
                      </w:txbxContent>
                    </v:textbox>
                  </v:shape>
                  <v:shape id="TextBox 48" o:spid="_x0000_s3176" type="#_x0000_t202" style="position:absolute;left:8593;top:16893;width:9047;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RXJccA&#10;AADjAAAADwAAAGRycy9kb3ducmV2LnhtbERPy2rCQBTdF/yH4Qrd6YzBZ+ooohS6svgqdHfJXJPQ&#10;zJ2QmZr4905B6ObA4bw4y3VnK3GjxpeONYyGCgRx5kzJuYbz6X0wB+EDssHKMWm4k4f1qveyxNS4&#10;lg90O4ZcxBL2KWooQqhTKX1WkEU/dDVx1K6usRgibXJpGmxjua1kotRUWiw5LhRY07ag7Of4azVc&#10;9tfvr7H6zHd2UreuU5LtQmr92u82byACdeHf/Ex/GA2Jmo2T6SIC/H2Kf0C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UVyXHAAAA4wAAAA8AAAAAAAAAAAAAAAAAmAIAAGRy&#10;cy9kb3ducmV2LnhtbFBLBQYAAAAABAAEAPUAAACMAwAAAAA=&#10;" filled="f" stroked="f">
                    <v:textbo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05</w:t>
                          </w:r>
                        </w:p>
                      </w:txbxContent>
                    </v:textbox>
                  </v:shape>
                </v:group>
                <v:group id="Group 2074269743" o:spid="_x0000_s3177" style="position:absolute;left:69591;top:15498;width:26226;height:17101" coordorigin="69591,15498" coordsize="26226,17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jr6uU&#10;zAAAAOMAAAAPAAAAAAAAAAAAAAAAAKoCAABkcnMvZG93bnJldi54bWxQSwUGAAAAAAQABAD6AAAA&#10;owMAAAAA&#10;">
                  <v:shape id="Google Shape;1421;p49" o:spid="_x0000_s3178" style="position:absolute;left:73969;top:15498;width:17319;height:8668;visibility:visible;mso-wrap-style:square;v-text-anchor:top" coordsize="50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KKW8oA&#10;AADjAAAADwAAAGRycy9kb3ducmV2LnhtbESPQWvCQBSE74X+h+UVvEjdNMakTV1FCoXiQdCK58fu&#10;axKafRuzq8Z/7xaEHoeZ+YaZLwfbijP1vnGs4GWSgCDWzjRcKdh/fz6/gvAB2WDrmBRcycNy8fgw&#10;x9K4C2/pvAuViBD2JSqoQ+hKKb2uyaKfuI44ej+utxii7CtperxEuG1lmiS5tNhwXKixo4+a9O/u&#10;ZBWMdYFyOw3rq97wYbbC9QmPuVKjp2H1DiLQEP7D9/aXUZAmRZbmb0WWwd+n+Afk4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QyilvKAAAA4wAAAA8AAAAAAAAAAAAAAAAAmAIA&#10;AGRycy9kb3ducmV2LnhtbFBLBQYAAAAABAAEAPUAAACPAwAAAAA=&#10;" path="m251,251c389,251,502,138,502,,,,,,,,,138,112,251,251,251xe" fillcolor="#ffcc5e" stroked="f">
                    <v:path arrowok="t" o:extrusionok="f"/>
                  </v:shape>
                  <v:shape id="TextBox 51" o:spid="_x0000_s3179" type="#_x0000_t202" style="position:absolute;left:69591;top:27156;width:26226;height:5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3PUcoA&#10;AADjAAAADwAAAGRycy9kb3ducmV2LnhtbESPT2vCQBTE7wW/w/IEb3XXEP+lriItgidLbRW8PbLP&#10;JDT7NmRXk377rlDocZiZ3zCrTW9rcafWV441TMYKBHHuTMWFhq/P3fMChA/IBmvHpOGHPGzWg6cV&#10;ZsZ1/EH3YyhEhLDPUEMZQpNJ6fOSLPqxa4ijd3WtxRBlW0jTYhfhtpaJUjNpseK4UGJDryXl38eb&#10;1XA6XC/nVL0Xb3badK5Xku1Saj0a9tsXEIH68B/+a++NhkTN02S2nKdTeHyKf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Z9z1HKAAAA4wAAAA8AAAAAAAAAAAAAAAAAmAIA&#10;AGRycy9kb3ducmV2LnhtbFBLBQYAAAAABAAEAPUAAACPAwAAAAA=&#10;" filled="f" stroked="f">
                    <v:textbox>
                      <w:txbxContent>
                        <w:p w:rsidR="00FD5841" w:rsidRDefault="00FD5841" w:rsidP="0008579B">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تقييم الاحتياجات التدريبية</w:t>
                          </w:r>
                        </w:p>
                      </w:txbxContent>
                    </v:textbox>
                  </v:shape>
                  <v:shape id="TextBox 52" o:spid="_x0000_s3180" type="#_x0000_t202" style="position:absolute;left:78184;top:16248;width:9047;height:8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9RJsoA&#10;AADjAAAADwAAAGRycy9kb3ducmV2LnhtbESPQWvCQBSE74L/YXlCb7rbkMaaukppEXqyqG2ht0f2&#10;mYRm34bsauK/d4WCx2FmvmGW68E24kydrx1reJwpEMSFMzWXGr4Om+kzCB+QDTaOScOFPKxX49ES&#10;c+N63tF5H0oRIexz1FCF0OZS+qIii37mWuLoHV1nMUTZldJ02Ee4bWSiVCYt1hwXKmzpraLib3+y&#10;Gr63x9+fVH2W7/ap7d2gJNuF1PphMry+gAg0hHv4v/1hNCRqnibZYp5mcPsU/4BcX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avUSbKAAAA4wAAAA8AAAAAAAAAAAAAAAAAmAIA&#10;AGRycy9kb3ducmV2LnhtbFBLBQYAAAAABAAEAPUAAACPAwAAAAA=&#10;" filled="f" stroked="f">
                    <v:textbox>
                      <w:txbxContent>
                        <w:p w:rsidR="00FD5841" w:rsidRDefault="00FD5841" w:rsidP="0008579B">
                          <w:pPr>
                            <w:bidi w:val="0"/>
                            <w:jc w:val="center"/>
                            <w:rPr>
                              <w:rFonts w:asciiTheme="minorHAnsi" w:hAnsi="Calibri" w:cstheme="minorBidi"/>
                              <w:color w:val="FFFFFF" w:themeColor="background1"/>
                              <w:kern w:val="24"/>
                              <w:sz w:val="56"/>
                              <w:szCs w:val="56"/>
                            </w:rPr>
                          </w:pPr>
                          <w:r>
                            <w:rPr>
                              <w:rFonts w:asciiTheme="minorHAnsi" w:hAnsi="Calibri" w:cstheme="minorBidi"/>
                              <w:color w:val="FFFFFF" w:themeColor="background1"/>
                              <w:kern w:val="24"/>
                              <w:sz w:val="56"/>
                              <w:szCs w:val="56"/>
                            </w:rPr>
                            <w:t>01</w:t>
                          </w:r>
                        </w:p>
                      </w:txbxContent>
                    </v:textbox>
                  </v:shape>
                </v:group>
                <w10:wrap anchorx="page"/>
                <w10:anchorlock/>
              </v:group>
            </w:pict>
          </mc:Fallback>
        </mc:AlternateContent>
      </w:r>
    </w:p>
    <w:p w:rsidR="00D75CDD" w:rsidRPr="00B86B7B" w:rsidRDefault="001A1818" w:rsidP="00BA05D9">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7710BFC8" wp14:editId="090FFFC7">
                <wp:extent cx="5731510" cy="892088"/>
                <wp:effectExtent l="0" t="0" r="2540" b="22860"/>
                <wp:docPr id="20742691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02" name="مجموعة 47"/>
                        <wpg:cNvGrpSpPr/>
                        <wpg:grpSpPr>
                          <a:xfrm>
                            <a:off x="0" y="0"/>
                            <a:ext cx="5731510" cy="895351"/>
                            <a:chOff x="0" y="0"/>
                            <a:chExt cx="5878196" cy="918845"/>
                          </a:xfrm>
                        </wpg:grpSpPr>
                        <wpg:grpSp>
                          <wpg:cNvPr id="2074269103" name="مجموعة 48"/>
                          <wpg:cNvGrpSpPr/>
                          <wpg:grpSpPr>
                            <a:xfrm>
                              <a:off x="0" y="0"/>
                              <a:ext cx="5878196" cy="918845"/>
                              <a:chOff x="0" y="0"/>
                              <a:chExt cx="6240348" cy="919070"/>
                            </a:xfrm>
                          </wpg:grpSpPr>
                          <wpg:grpSp>
                            <wpg:cNvPr id="2074269104" name="مجموعة 49"/>
                            <wpg:cNvGrpSpPr/>
                            <wpg:grpSpPr>
                              <a:xfrm>
                                <a:off x="0" y="169208"/>
                                <a:ext cx="5433072" cy="580613"/>
                                <a:chOff x="0" y="169208"/>
                                <a:chExt cx="5433072" cy="580613"/>
                              </a:xfrm>
                            </wpg:grpSpPr>
                            <wps:wsp>
                              <wps:cNvPr id="20742691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08"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الاحتياجات التدريبية</w:t>
                                </w:r>
                              </w:p>
                            </w:txbxContent>
                          </wps:txbx>
                          <wps:bodyPr wrap="square" rtlCol="1">
                            <a:spAutoFit/>
                          </wps:bodyPr>
                        </wps:wsp>
                      </wpg:grpSp>
                      <pic:pic xmlns:pic="http://schemas.openxmlformats.org/drawingml/2006/picture">
                        <pic:nvPicPr>
                          <pic:cNvPr id="207426910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juG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W3Z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grjuG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1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MJ1&#10;N80AAADjAAAADwAAAAAAAAAAAAAAAACqAgAAZHJzL2Rvd25yZXYueG1sUEsFBgAAAAAEAAQA+gAA&#10;AKQDAAAAAA==&#10;">
                  <v:group id="مجموعة 48" o:spid="_x0000_s31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7QrM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NFoq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DjtCs&#10;zAAAAOMAAAAPAAAAAAAAAAAAAAAAAKoCAABkcnMvZG93bnJldi54bWxQSwUGAAAAAAQABAD6AAAA&#10;owMAAAAA&#10;">
                    <v:group id="مجموعة 49" o:spid="_x0000_s31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MZ0jY&#10;zAAAAOMAAAAPAAAAAAAAAAAAAAAAAKoCAABkcnMvZG93bnJldi54bWxQSwUGAAAAAAQABAD6AAAA&#10;owMAAAAA&#10;">
                      <v:shape id="شكل حر 50" o:spid="_x0000_s31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2yQMoA&#10;AADjAAAADwAAAGRycy9kb3ducmV2LnhtbESPQWvCQBSE74X+h+UVvNVdo0lt6ipFEKT0oLHS6yP7&#10;moRm34bsqvHfdwuCx2FmvmEWq8G24ky9bxxrmIwVCOLSmYYrDV+HzfMchA/IBlvHpOFKHlbLx4cF&#10;5sZdeE/nIlQiQtjnqKEOocul9GVNFv3YdcTR+3G9xRBlX0nT4yXCbSsTpTJpseG4UGNH65rK3+Jk&#10;NWQf6fduV27SfbGdfnqy5mhc0Hr0NLy/gQg0hHv41t4aDYl6mSXZ60Sl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X9sk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BElcoA&#10;AADjAAAADwAAAGRycy9kb3ducmV2LnhtbESPzWrDMBCE74W+g9hCLyGRYhoncaOE0hDosfkh5421&#10;lU2tlWupjvv2VaGQ4zAz3zCrzeAa0VMXas8aphMFgrj0pmar4XTcjRcgQkQ22HgmDT8UYLO+v1th&#10;YfyV99QfohUJwqFADVWMbSFlKCtyGCa+JU7eh+8cxiQ7K02H1wR3jcyUyqXDmtNChS29VlR+Hr6d&#10;Bvxy7+eLjz70F2u3o1k7jMxM68eH4eUZRKQh3sL/7TejIVPzpyxfTlUOf5/SH5D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2wRJXKAAAA4wAAAA8AAAAAAAAAAAAAAAAAmAIA&#10;AGRycy9kb3ducmV2LnhtbFBLBQYAAAAABAAEAPUAAACPAwAAAAA=&#10;" fillcolor="#a5a5a5 [2092]" stroked="f" strokeweight="1pt">
                        <v:stroke joinstyle="miter"/>
                      </v:roundrect>
                    </v:group>
                    <v:oval id="شكل بيضاوي 52" o:spid="_x0000_s31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5usoA&#10;AADjAAAADwAAAGRycy9kb3ducmV2LnhtbESPUUvDMBSF3wX/Q7gD31yyIJ12y4YogoKD2bk9X5q7&#10;tqy5KU1cu39vBoKPh3POdzjL9ehacaY+NJ4NzKYKBHHpbcOVge/d2/0jiBCRLbaeycCFAqxXtzdL&#10;zK0f+IvORaxEgnDI0UAdY5dLGcqaHIap74iTd/S9w5hkX0nb45DgrpVaqUw6bDgt1NjRS03lqfhx&#10;Bran4/5y+PhUm8oPRTa4V63tzpi7yfi8ABFpjP/hv/a7NaDV/EFnTzM1h+un9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FgubrKAAAA4wAAAA8AAAAAAAAAAAAAAAAAmAIA&#10;AGRycy9kb3ducmV2LnhtbFBLBQYAAAAABAAEAPUAAACPAwAAAAA=&#10;" filled="f" strokecolor="#168489" strokeweight="1pt">
                      <v:stroke joinstyle="miter"/>
                    </v:oval>
                  </v:group>
                  <v:shape id="مربع نص 41" o:spid="_x0000_s3188"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rrMYA&#10;AADjAAAADwAAAGRycy9kb3ducmV2LnhtbERPO0/DMBDekfgP1iGxUTsRFBrqVhUPqQNLS9hP8TWO&#10;iM9RfDTpv8cDEuOn773ezqFXZxpTF9lCsTCgiJvoOm4t1J/vd0+gkiA77COThQsl2G6ur9ZYuTjx&#10;gc5HaVUO4VShBS8yVFqnxlPAtIgDceZOcQwoGY6tdiNOOTz0ujRmqQN2nBs8DvTiqfk+/gQLIm5X&#10;XOq3kPZf88fr5E3zgLW1tzfz7hmU0Cz/4j/33lkozeN9uVwVJo/On/If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lrrMYAAADjAAAADwAAAAAAAAAAAAAAAACYAgAAZHJz&#10;L2Rvd25yZXYueG1sUEsFBgAAAAAEAAQA9QAAAIs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الاحتياجات التدريبية</w:t>
                          </w:r>
                        </w:p>
                      </w:txbxContent>
                    </v:textbox>
                  </v:shape>
                </v:group>
                <v:shape id="صورة 54" o:spid="_x0000_s318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bhKHl8wAAADjAAAADwAAAAAA&#10;AAAAAAAAAACfAgAAZHJzL2Rvd25yZXYueG1sUEsFBgAAAAAEAAQA9wAAAJgDA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تحليل الوضع الحالي: تحديد المهارات والمعرفة الحالية للموظفين.</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lastRenderedPageBreak/>
        <w:t>تحديد الفجوات: التعرف على المجالات التي تحتاج إلى تحسين وتطوير.</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019C430C" wp14:editId="032F2D71">
                <wp:extent cx="5731510" cy="892088"/>
                <wp:effectExtent l="0" t="0" r="2540" b="22860"/>
                <wp:docPr id="20742691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11" name="مجموعة 47"/>
                        <wpg:cNvGrpSpPr/>
                        <wpg:grpSpPr>
                          <a:xfrm>
                            <a:off x="0" y="0"/>
                            <a:ext cx="5731510" cy="895351"/>
                            <a:chOff x="0" y="0"/>
                            <a:chExt cx="5878196" cy="918845"/>
                          </a:xfrm>
                        </wpg:grpSpPr>
                        <wpg:grpSp>
                          <wpg:cNvPr id="2074269112" name="مجموعة 48"/>
                          <wpg:cNvGrpSpPr/>
                          <wpg:grpSpPr>
                            <a:xfrm>
                              <a:off x="0" y="0"/>
                              <a:ext cx="5878196" cy="918845"/>
                              <a:chOff x="0" y="0"/>
                              <a:chExt cx="6240348" cy="919070"/>
                            </a:xfrm>
                          </wpg:grpSpPr>
                          <wpg:grpSp>
                            <wpg:cNvPr id="2074269113" name="مجموعة 49"/>
                            <wpg:cNvGrpSpPr/>
                            <wpg:grpSpPr>
                              <a:xfrm>
                                <a:off x="0" y="169208"/>
                                <a:ext cx="5433072" cy="580613"/>
                                <a:chOff x="0" y="169208"/>
                                <a:chExt cx="5433072" cy="580613"/>
                              </a:xfrm>
                            </wpg:grpSpPr>
                            <wps:wsp>
                              <wps:cNvPr id="20742691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17"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تصميم البرامج التدريبية</w:t>
                                </w:r>
                              </w:p>
                            </w:txbxContent>
                          </wps:txbx>
                          <wps:bodyPr wrap="square" rtlCol="1">
                            <a:spAutoFit/>
                          </wps:bodyPr>
                        </wps:wsp>
                      </wpg:grpSp>
                      <pic:pic xmlns:pic="http://schemas.openxmlformats.org/drawingml/2006/picture">
                        <pic:nvPicPr>
                          <pic:cNvPr id="207426911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EW7I8b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1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yX2d&#10;zAAAAOMAAAAPAAAAAAAAAAAAAAAAAKoCAABkcnMvZG93bnJldi54bWxQSwUGAAAAAAQABAD6AAAA&#10;owMAAAAA&#10;">
                  <v:group id="مجموعة 48" o:spid="_x0000_s31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G+Pq&#10;zAAAAOMAAAAPAAAAAAAAAAAAAAAAAKoCAABkcnMvZG93bnJldi54bWxQSwUGAAAAAAQABAD6AAAA&#10;owMAAAAA&#10;">
                    <v:group id="مجموعة 49" o:spid="_x0000_s31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V0Zx&#10;zAAAAOMAAAAPAAAAAAAAAAAAAAAAAKoCAABkcnMvZG93bnJldi54bWxQSwUGAAAAAAQABAD6AAAA&#10;owMAAAAA&#10;">
                      <v:shape id="شكل حر 50" o:spid="_x0000_s31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iBBsoA&#10;AADjAAAADwAAAGRycy9kb3ducmV2LnhtbESPQWvCQBSE74X+h+UVvNVNosY2ukopCCI9aFR6fWRf&#10;k2D2bciuGv+9WxA8DjPzDTNf9qYRF+pcbVlBPIxAEBdW11wqOOxX7x8gnEfW2FgmBTdysFy8vswx&#10;0/bKO7rkvhQBwi5DBZX3bSalKyoy6Ia2JQ7en+0M+iC7UuoOrwFuGplEUSoN1hwWKmzpu6LilJ+N&#10;gnQz+d1ui9Vkl69HP46MPmrrlRq89V8zEJ56/ww/2mutIImm4yT9jOMx/H8Kf0A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9ogQ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tMP8kA&#10;AADjAAAADwAAAGRycy9kb3ducmV2LnhtbESPQWvCQBSE74L/YXlCL1I3CcZqdJXSUujR2tLzM/vc&#10;BLNvY3Yb47/vFgoeh5n5htnsBtuInjpfO1aQzhIQxKXTNRsFX59vj0sQPiBrbByTght52G3How0W&#10;2l35g/pDMCJC2BeooAqhLaT0ZUUW/cy1xNE7uc5iiLIzUnd4jXDbyCxJFtJizXGhwpZeKirPhx+r&#10;AC92/310wfn+aMzrNG+Hqc6VepgMz2sQgYZwD/+337WCLHmaZ4tVmubw9yn+Abn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LtMP8kAAADjAAAADwAAAAAAAAAAAAAAAACYAgAA&#10;ZHJzL2Rvd25yZXYueG1sUEsFBgAAAAAEAAQA9QAAAI4DAAAAAA==&#10;" fillcolor="#a5a5a5 [2092]" stroked="f" strokeweight="1pt">
                        <v:stroke joinstyle="miter"/>
                      </v:roundrect>
                    </v:group>
                    <v:oval id="شكل بيضاوي 52" o:spid="_x0000_s31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MoA&#10;AADjAAAADwAAAGRycy9kb3ducmV2LnhtbESPUUvDMBSF3wX/Q7jC3lzSMKp2y4YowgQF7XTPl+au&#10;LWtuSpOt3b83guDj4ZzzHc5qM7lOnGkIrWcD2VyBIK68bbk28LV7ub0HESKyxc4zGbhQgM36+mqF&#10;hfUjf9K5jLVIEA4FGmhi7AspQ9WQwzD3PXHyDn5wGJMcamkHHBPcdVIrlUuHLaeFBnt6aqg6lidn&#10;4ON4+L7sX9/Ue+3HMh/ds9Z2Z8zsZnpcgog0xf/wX3trDWh1t9D5Q5bl8Psp/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v1ivzKAAAA4wAAAA8AAAAAAAAAAAAAAAAAmAIA&#10;AGRycy9kb3ducmV2LnhtbFBLBQYAAAAABAAEAPUAAACPAwAAAAA=&#10;" filled="f" strokecolor="#168489" strokeweight="1pt">
                      <v:stroke joinstyle="miter"/>
                    </v:oval>
                  </v:group>
                  <v:shape id="مربع نص 41" o:spid="_x0000_s3197"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9pA8kA&#10;AADjAAAADwAAAGRycy9kb3ducmV2LnhtbESPzU7DMBCE70i8g7VI3KidCFoIdauKH6kHLi3hvoqX&#10;OCJeR/HSpG+PkZA4jmbmG816O4denWhMXWQLxcKAIm6i67i1UL+/3tyDSoLssI9MFs6UYLu5vFhj&#10;5eLEBzodpVUZwqlCC15kqLROjaeAaREH4ux9xjGgZDm22o04ZXjodWnMUgfsOC94HOjJU/N1/A4W&#10;RNyuONcvIe0/5rfnyZvmDmtrr6/m3SMooVn+w3/tvbNQmtVtuXwoih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s9pA8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تصميم البرامج التدريبية</w:t>
                          </w:r>
                        </w:p>
                      </w:txbxContent>
                    </v:textbox>
                  </v:shape>
                </v:group>
                <v:shape id="صورة 54" o:spid="_x0000_s319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HtNHKAAAA4wAAAA8AAABkcnMvZG93bnJldi54bWxET8lOwzAQvSP1H6ypxI06CahLqFsVVCSk&#10;ntoA4jjEQ5LWHgfbtOHv8QGJ49Pbl+vBGnEmHzrHCvJJBoK4drrjRsFL9XQzBxEiskbjmBT8UID1&#10;anS1xFK7C+/pfIiNSCEcSlTQxtiXUoa6JYth4nrixH06bzEm6BupPV5SuDWyyLKptNhxamixp8eW&#10;6tPh2yrY+YeP46J6M9XX/n07N7ez19N2p9T1eNjcg4g0xH/xn/tZKyiy2V0xXeR5Gp0+pT8gV7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SHtNHKAAAA4wAAAA8AAAAAAAAA&#10;AAAAAAAAnwIAAGRycy9kb3ducmV2LnhtbFBLBQYAAAAABAAEAPcAAACWAw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تحديد الأهداف: وضع أهداف واضحة للتدريب بناءً على الاحتياجات المحددة.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اختيار المحتوى: تطوير مواد تدريبية تغطي ممارسات الحوكمة الرقمية والتقنيات ذات الصلة.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ECFAB73" wp14:editId="1818BDD4">
                <wp:extent cx="5731510" cy="892088"/>
                <wp:effectExtent l="0" t="0" r="2540" b="22860"/>
                <wp:docPr id="20742691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20" name="مجموعة 47"/>
                        <wpg:cNvGrpSpPr/>
                        <wpg:grpSpPr>
                          <a:xfrm>
                            <a:off x="0" y="0"/>
                            <a:ext cx="5731510" cy="895351"/>
                            <a:chOff x="0" y="0"/>
                            <a:chExt cx="5878196" cy="918845"/>
                          </a:xfrm>
                        </wpg:grpSpPr>
                        <wpg:grpSp>
                          <wpg:cNvPr id="2074269121" name="مجموعة 48"/>
                          <wpg:cNvGrpSpPr/>
                          <wpg:grpSpPr>
                            <a:xfrm>
                              <a:off x="0" y="0"/>
                              <a:ext cx="5878196" cy="918845"/>
                              <a:chOff x="0" y="0"/>
                              <a:chExt cx="6240348" cy="919070"/>
                            </a:xfrm>
                          </wpg:grpSpPr>
                          <wpg:grpSp>
                            <wpg:cNvPr id="2074269122" name="مجموعة 49"/>
                            <wpg:cNvGrpSpPr/>
                            <wpg:grpSpPr>
                              <a:xfrm>
                                <a:off x="0" y="169208"/>
                                <a:ext cx="5433072" cy="580613"/>
                                <a:chOff x="0" y="169208"/>
                                <a:chExt cx="5433072" cy="580613"/>
                              </a:xfrm>
                            </wpg:grpSpPr>
                            <wps:wsp>
                              <wps:cNvPr id="20742691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26"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تنفيذ التدريب</w:t>
                                </w:r>
                              </w:p>
                            </w:txbxContent>
                          </wps:txbx>
                          <wps:bodyPr wrap="square" rtlCol="1">
                            <a:spAutoFit/>
                          </wps:bodyPr>
                        </wps:wsp>
                      </wpg:grpSp>
                      <pic:pic xmlns:pic="http://schemas.openxmlformats.org/drawingml/2006/picture">
                        <pic:nvPicPr>
                          <pic:cNvPr id="207426912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1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9xr83w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&#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De9xr83wcAAOU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32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jpErvL&#10;AAAA4wAAAA8AAAAAAAAAAAAAAAAAqgIAAGRycy9kb3ducmV2LnhtbFBLBQYAAAAABAAEAPoAAACi&#10;AwAAAAA=&#10;">
                  <v:group id="مجموعة 48" o:spid="_x0000_s32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pbcg&#10;zAAAAOMAAAAPAAAAAAAAAAAAAAAAAKoCAABkcnMvZG93bnJldi54bWxQSwUGAAAAAAQABAD6AAAA&#10;owMAAAAA&#10;">
                    <v:group id="مجموعة 49" o:spid="_x0000_s32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dylX&#10;zAAAAOMAAAAPAAAAAAAAAAAAAAAAAKoCAABkcnMvZG93bnJldi54bWxQSwUGAAAAAAQABAD6AAAA&#10;owMAAAAA&#10;">
                      <v:shape id="شكل حر 50" o:spid="_x0000_s32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3Tz8sA&#10;AADjAAAADwAAAGRycy9kb3ducmV2LnhtbESPQWvCQBSE74X+h+UVvNVNoqZtmlVEEEQ8mLSl10f2&#10;NQnNvg3ZVeO/d4VCj8PMfMPkq9F04kyDay0riKcRCOLK6pZrBZ8f2+dXEM4ja+wsk4IrOVgtHx9y&#10;zLS9cEHn0tciQNhlqKDxvs+kdFVDBt3U9sTB+7GDQR/kUEs94CXATSeTKEqlwZbDQoM9bRqqfsuT&#10;UZDuF9/HY7VdFOVudnBk9Je2XqnJ07h+B+Fp9P/hv/ZOK0iil3mSvsXJD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u7dPP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sjGckA&#10;AADjAAAADwAAAGRycy9kb3ducmV2LnhtbESPQWvCQBSE7wX/w/IEL1I3BrU2uooohR5bFc/P7Osm&#10;mH0bs2tM/31XEHocZuYbZrnubCVaanzpWMF4lIAgzp0u2Sg4Hj5e5yB8QNZYOSYFv+Rhveq9LDHT&#10;7s7f1O6DERHCPkMFRQh1JqXPC7LoR64mjt6PayyGKBsjdYP3CLeVTJNkJi2WHBcKrGlbUH7Z36wC&#10;vNqv09kF59uzMbvhtO6GeqrUoN9tFiACdeE//Gx/agVp8jZJZ+/jdAKPT/EP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ZsjGckAAADjAAAADwAAAAAAAAAAAAAAAACYAgAA&#10;ZHJzL2Rvd25yZXYueG1sUEsFBgAAAAAEAAQA9QAAAI4DAAAAAA==&#10;" fillcolor="#a5a5a5 [2092]" stroked="f" strokeweight="1pt">
                        <v:stroke joinstyle="miter"/>
                      </v:roundrect>
                    </v:group>
                    <v:oval id="شكل بيضاوي 52" o:spid="_x0000_s32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veNssA&#10;AADjAAAADwAAAGRycy9kb3ducmV2LnhtbESPUUvDMBSF3wX/Q7gD31yyoJ3rlg1RBAUHs5s+X5q7&#10;tqy5KU1cu39vBMHHwznnO5zVZnStOFMfGs8GZlMFgrj0tuHKwGH/cvsAIkRki61nMnChAJv19dUK&#10;c+sH/qBzESuRIBxyNFDH2OVShrImh2HqO+LkHX3vMCbZV9L2OCS4a6VWKpMOG04LNXb0VFN5Kr6d&#10;gd3p+Hn5entX28oPRTa4Z63t3pibyfi4BBFpjP/hv/arNaDV/E5ni5m+h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FS942ywAAAOMAAAAPAAAAAAAAAAAAAAAAAJgC&#10;AABkcnMvZG93bnJldi54bWxQSwUGAAAAAAQABAD1AAAAkAMAAAAA&#10;" filled="f" strokecolor="#168489" strokeweight="1pt">
                      <v:stroke joinstyle="miter"/>
                    </v:oval>
                  </v:group>
                  <v:shape id="مربع نص 41" o:spid="_x0000_s320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GJcgA&#10;AADjAAAADwAAAGRycy9kb3ducmV2LnhtbESPT0vEMBTE74LfITzBm5u0aNW62WXxD+zBi2u9P5pn&#10;U2xeSvPcdr+9EQSPw8z8hllvlzCoI02pj2yhWBlQxG10PXcWmveXqztQSZAdDpHJwokSbDfnZ2us&#10;XZz5jY4H6VSGcKrRghcZa61T6ylgWsWROHufcQooWU6ddhPOGR4GXRpT6YA95wWPIz16ar8O38GC&#10;iNsVp+Y5pP3H8vo0e9PeYGPt5cWyewAltMh/+K+9dxZKc3tdVvdFWcHvp/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7wYlyAAAAOMAAAAPAAAAAAAAAAAAAAAAAJgCAABk&#10;cnMvZG93bnJldi54bWxQSwUGAAAAAAQABAD1AAAAjQM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تنفيذ التدريب</w:t>
                          </w:r>
                        </w:p>
                      </w:txbxContent>
                    </v:textbox>
                  </v:shape>
                </v:group>
                <v:shape id="صورة 54" o:spid="_x0000_s320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06h7NAAAA4wAAAA8AAABkcnMvZG93bnJldi54bWxEj0FLAzEUhO+C/yE8wZvNdpVuuzYtKhWE&#10;ntq1xeNz89xdm7ysSWzXf98IgsdhZr5h5svBGnEkHzrHCsajDARx7XTHjYLX6vlmCiJEZI3GMSn4&#10;oQDLxeXFHEvtTryh4zY2IkE4lKigjbEvpQx1SxbDyPXEyftw3mJM0jdSezwluDUyz7KJtNhxWmix&#10;p6eW6sP22ypY+8f3z1m1N9XX5m01NbfF7rBaK3V9NTzcg4g0xP/wX/tFK8iz4i6fzMZ5Ab+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t06h7NAAAA4wAAAA8AAAAA&#10;AAAAAAAAAAAAnwIAAGRycy9kb3ducmV2LnhtbFBLBQYAAAAABAAEAPcAAACZAw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ورش العمل العملية: تقديم جلسات تدريبية تفاعلية لتعزيز الفهم.</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التعلم الإلكتروني: استخدام المنصات الرقمية لتوفير التدريب عن بُعد.</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3644628" wp14:editId="05BC39E2">
                <wp:extent cx="5731510" cy="892088"/>
                <wp:effectExtent l="0" t="0" r="2540" b="22860"/>
                <wp:docPr id="20742691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29" name="مجموعة 47"/>
                        <wpg:cNvGrpSpPr/>
                        <wpg:grpSpPr>
                          <a:xfrm>
                            <a:off x="0" y="0"/>
                            <a:ext cx="5731510" cy="895351"/>
                            <a:chOff x="0" y="0"/>
                            <a:chExt cx="5878196" cy="918845"/>
                          </a:xfrm>
                        </wpg:grpSpPr>
                        <wpg:grpSp>
                          <wpg:cNvPr id="2074269130" name="مجموعة 48"/>
                          <wpg:cNvGrpSpPr/>
                          <wpg:grpSpPr>
                            <a:xfrm>
                              <a:off x="0" y="0"/>
                              <a:ext cx="5878196" cy="918845"/>
                              <a:chOff x="0" y="0"/>
                              <a:chExt cx="6240348" cy="919070"/>
                            </a:xfrm>
                          </wpg:grpSpPr>
                          <wpg:grpSp>
                            <wpg:cNvPr id="2074269131" name="مجموعة 49"/>
                            <wpg:cNvGrpSpPr/>
                            <wpg:grpSpPr>
                              <a:xfrm>
                                <a:off x="0" y="169208"/>
                                <a:ext cx="5433072" cy="580613"/>
                                <a:chOff x="0" y="169208"/>
                                <a:chExt cx="5433072" cy="580613"/>
                              </a:xfrm>
                            </wpg:grpSpPr>
                            <wps:wsp>
                              <wps:cNvPr id="20742691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35"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فعالية التدريب</w:t>
                                </w:r>
                              </w:p>
                            </w:txbxContent>
                          </wps:txbx>
                          <wps:bodyPr wrap="square" rtlCol="1">
                            <a:spAutoFit/>
                          </wps:bodyPr>
                        </wps:wsp>
                      </wpg:grpSp>
                      <pic:pic xmlns:pic="http://schemas.openxmlformats.org/drawingml/2006/picture">
                        <pic:nvPicPr>
                          <pic:cNvPr id="207426913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g+m3A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CQeg+m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2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dO7&#10;Js0AAADjAAAADwAAAAAAAAAAAAAAAACqAgAAZHJzL2Rvd25yZXYueG1sUEsFBgAAAAAEAAQA+gAA&#10;AKQDAAAAAA==&#10;">
                  <v:group id="مجموعة 48" o:spid="_x0000_s32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0whGbL&#10;AAAA4wAAAA8AAAAAAAAAAAAAAAAAqgIAAGRycy9kb3ducmV2LnhtbFBLBQYAAAAABAAEAPoAAACi&#10;AwAAAAA=&#10;">
                    <v:group id="مجموعة 49" o:spid="_x0000_s32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fCH9&#10;zAAAAOMAAAAPAAAAAAAAAAAAAAAAAKoCAABkcnMvZG93bnJldi54bWxQSwUGAAAAAAQABAD6AAAA&#10;owMAAAAA&#10;">
                      <v:shape id="شكل حر 50" o:spid="_x0000_s32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gicsA&#10;AADjAAAADwAAAGRycy9kb3ducmV2LnhtbESPQWvCQBSE74X+h+UVvNVNoqZtmlVEEEQ8mLSl10f2&#10;NQnNvg3ZVeO/d4VCj8PMfMPkq9F04kyDay0riKcRCOLK6pZrBZ8f2+dXEM4ja+wsk4IrOVgtHx9y&#10;zLS9cEHn0tciQNhlqKDxvs+kdFVDBt3U9sTB+7GDQR/kUEs94CXATSeTKEqlwZbDQoM9bRqqfsuT&#10;UZDuF9/HY7VdFOVudnBk9Je2XqnJ07h+B+Fp9P/hv/ZOK0iil3mSvsWzB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EeOCJ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stsMkA&#10;AADjAAAADwAAAGRycy9kb3ducmV2LnhtbESPQWvCQBSE7wX/w/IEL1I3xmprdJWiFHpUK56f2ecm&#10;mH2bZteY/vtuoeBxmJlvmOW6s5VoqfGlYwXjUQKCOHe6ZKPg+PXx/AbCB2SNlWNS8EMe1qve0xIz&#10;7e68p/YQjIgQ9hkqKEKoMyl9XpBFP3I1cfQurrEYomyM1A3eI9xWMk2SmbRYclwosKZNQfn1cLMK&#10;8NvuTmcXnG/PxmyH07ob6qlSg373vgARqAuP8H/7UytIk9eXdDYfTyb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6stsMkAAADjAAAADwAAAAAAAAAAAAAAAACYAgAA&#10;ZHJzL2Rvd25yZXYueG1sUEsFBgAAAAAEAAQA9QAAAI4DAAAAAA==&#10;" fillcolor="#a5a5a5 [2092]" stroked="f" strokeweight="1pt">
                        <v:stroke joinstyle="miter"/>
                      </v:roundrect>
                    </v:group>
                    <v:oval id="شكل بيضاوي 52" o:spid="_x0000_s32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7tcMsA&#10;AADjAAAADwAAAGRycy9kb3ducmV2LnhtbESPUUvDMBSF3wX/Q7iCby5ZHJ3rlg1RBAUF17k9X5q7&#10;tqy5KU1cu39vBMHHwznnO5zVZnStOFMfGs8GphMFgrj0tuHKwNfu5e4BRIjIFlvPZOBCATbr66sV&#10;5tYPvKVzESuRIBxyNFDH2OVShrImh2HiO+LkHX3vMCbZV9L2OCS4a6VWKpMOG04LNXb0VFN5Kr6d&#10;gc/TcX85vL2rj8oPRTa4Z63tzpjbm/FxCSLSGP/Df+1Xa0Cr+Uxni+n9DH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v3u1wywAAAOMAAAAPAAAAAAAAAAAAAAAAAJgC&#10;AABkcnMvZG93bnJldi54bWxQSwUGAAAAAAQABAD1AAAAkAMAAAAA&#10;" filled="f" strokecolor="#168489" strokeweight="1pt">
                      <v:stroke joinstyle="miter"/>
                    </v:oval>
                  </v:group>
                  <v:shape id="مربع نص 41" o:spid="_x0000_s321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QOj8kA&#10;AADjAAAADwAAAGRycy9kb3ducmV2LnhtbESPzU7DMBCE70i8g7VI3KidQAuEulXFj9QDF0q4r+Il&#10;jojXUbw06dtjJCSOo5n5RrPezqFXRxpTF9lCsTCgiJvoOm4t1O8vV3egkiA77COThRMl2G7Oz9ZY&#10;uTjxGx0P0qoM4VShBS8yVFqnxlPAtIgDcfY+4xhQshxb7UacMjz0ujRmpQN2nBc8DvToqfk6fAcL&#10;Im5XnOrnkPYf8+vT5E2zxNray4t59wBKaJb/8F977yyU5vamXN0X10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uQOj8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تقييم فعالية التدريب</w:t>
                          </w:r>
                        </w:p>
                      </w:txbxContent>
                    </v:textbox>
                  </v:shape>
                </v:group>
                <v:shape id="صورة 54" o:spid="_x0000_s321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NHh2VjNAAAA4wAAAA8AAAAA&#10;AAAAAAAAAAAAnwIAAGRycy9kb3ducmV2LnhtbFBLBQYAAAAABAAEAPcAAACZAw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جمع التغذية الراجعة: الحصول على ملاحظات من المشاركين لتحسين البرامج المستقبلية.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قياس الأداء: تقييم التحسن في مهارات الموظفين ومعرفتهم بعد التدريب.</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61BC4E5F" wp14:editId="4EC83CA8">
                <wp:extent cx="5731510" cy="892088"/>
                <wp:effectExtent l="0" t="0" r="2540" b="22860"/>
                <wp:docPr id="20742691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38" name="مجموعة 47"/>
                        <wpg:cNvGrpSpPr/>
                        <wpg:grpSpPr>
                          <a:xfrm>
                            <a:off x="0" y="0"/>
                            <a:ext cx="5731510" cy="895351"/>
                            <a:chOff x="0" y="0"/>
                            <a:chExt cx="5878196" cy="918845"/>
                          </a:xfrm>
                        </wpg:grpSpPr>
                        <wpg:grpSp>
                          <wpg:cNvPr id="2074269139" name="مجموعة 48"/>
                          <wpg:cNvGrpSpPr/>
                          <wpg:grpSpPr>
                            <a:xfrm>
                              <a:off x="0" y="0"/>
                              <a:ext cx="5878196" cy="918845"/>
                              <a:chOff x="0" y="0"/>
                              <a:chExt cx="6240348" cy="919070"/>
                            </a:xfrm>
                          </wpg:grpSpPr>
                          <wpg:grpSp>
                            <wpg:cNvPr id="2074269140" name="مجموعة 49"/>
                            <wpg:cNvGrpSpPr/>
                            <wpg:grpSpPr>
                              <a:xfrm>
                                <a:off x="0" y="169208"/>
                                <a:ext cx="5433072" cy="580613"/>
                                <a:chOff x="0" y="169208"/>
                                <a:chExt cx="5433072" cy="580613"/>
                              </a:xfrm>
                            </wpg:grpSpPr>
                            <wps:wsp>
                              <wps:cNvPr id="20742691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44"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التطوير المستمر</w:t>
                                </w:r>
                              </w:p>
                            </w:txbxContent>
                          </wps:txbx>
                          <wps:bodyPr wrap="square" rtlCol="1">
                            <a:spAutoFit/>
                          </wps:bodyPr>
                        </wps:wsp>
                      </wpg:grpSp>
                      <pic:pic xmlns:pic="http://schemas.openxmlformats.org/drawingml/2006/picture">
                        <pic:nvPicPr>
                          <pic:cNvPr id="207426914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AHuNTL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2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DRohgyQAA&#10;AOMAAAAPAAAAAAAAAAAAAAAAAKoCAABkcnMvZG93bnJldi54bWxQSwUGAAAAAAQABAD6AAAAoAMA&#10;AAAA&#10;">
                  <v:group id="مجموعة 48" o:spid="_x0000_s32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sCi37&#10;zAAAAOMAAAAPAAAAAAAAAAAAAAAAAKoCAABkcnMvZG93bnJldi54bWxQSwUGAAAAAAQABAD6AAAA&#10;owMAAAAA&#10;">
                    <v:group id="مجموعة 49" o:spid="_x0000_s32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U29xvL&#10;AAAA4wAAAA8AAAAAAAAAAAAAAAAAqgIAAGRycy9kb3ducmV2LnhtbFBLBQYAAAAABAAEAPoAAACi&#10;AwAAAAA=&#10;">
                      <v:shape id="شكل حر 50" o:spid="_x0000_s32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wNg8oA&#10;AADjAAAADwAAAGRycy9kb3ducmV2LnhtbESPQWvCQBSE74X+h+UVvNVNosY2ukopCCI9aFR6fWRf&#10;k2D2bciuGv+9WxA8DjPzDTNf9qYRF+pcbVlBPIxAEBdW11wqOOxX7x8gnEfW2FgmBTdysFy8vswx&#10;0/bKO7rkvhQBwi5DBZX3bSalKyoy6Ia2JQ7en+0M+iC7UuoOrwFuGplEUSoN1hwWKmzpu6LilJ+N&#10;gnQz+d1ui9Vkl69HP46MPmrrlRq89V8zEJ56/ww/2mutIImm4yT9jMcx/H8Kf0A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ysDY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7VskA&#10;AADjAAAADwAAAGRycy9kb3ducmV2LnhtbESPQWvCQBSE7wX/w/IEL1I3BrU2uooohR5bFc/P7Osm&#10;mH0bs2tM/31XEHocZuYbZrnubCVaanzpWMF4lIAgzp0u2Sg4Hj5e5yB8QNZYOSYFv+Rhveq9LDHT&#10;7s7f1O6DERHCPkMFRQh1JqXPC7LoR64mjt6PayyGKBsjdYP3CLeVTJNkJi2WHBcKrGlbUH7Z36wC&#10;vNqv09kF59uzMbvhtO6GeqrUoN9tFiACdeE//Gx/agVp8jZJZ+/jSQqPT/EP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OH7VskAAADjAAAADwAAAAAAAAAAAAAAAACYAgAA&#10;ZHJzL2Rvd25yZXYueG1sUEsFBgAAAAAEAAQA9QAAAI4DAAAAAA==&#10;" fillcolor="#a5a5a5 [2092]" stroked="f" strokeweight="1pt">
                        <v:stroke joinstyle="miter"/>
                      </v:roundrect>
                    </v:group>
                    <v:oval id="شكل بيضاوي 52" o:spid="_x0000_s32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EGecsA&#10;AADjAAAADwAAAGRycy9kb3ducmV2LnhtbESPUUvDMBSF3wX/Q7iCby5ZHJ3rlg1RBAUF17k9X5q7&#10;tqy5KU1cu39vBMHHwznnO5zVZnStOFMfGs8GphMFgrj0tuHKwNfu5e4BRIjIFlvPZOBCATbr66sV&#10;5tYPvKVzESuRIBxyNFDH2OVShrImh2HiO+LkHX3vMCbZV9L2OCS4a6VWKpMOG04LNXb0VFN5Kr6d&#10;gc/TcX85vL2rj8oPRTa4Z63tzpjbm/FxCSLSGP/Df+1Xa0Cr+Uxni+nsHn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4MQZ5ywAAAOMAAAAPAAAAAAAAAAAAAAAAAJgC&#10;AABkcnMvZG93bnJldi54bWxQSwUGAAAAAAQABAD1AAAAkAMAAAAA&#10;" filled="f" strokecolor="#168489" strokeweight="1pt">
                      <v:stroke joinstyle="miter"/>
                    </v:oval>
                  </v:group>
                  <v:shape id="مربع نص 41" o:spid="_x0000_s322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7YackA&#10;AADjAAAADwAAAGRycy9kb3ducmV2LnhtbESPzWrDMBCE74W8g9hAb41k4yaNGyWE/kAOvSRx74u1&#10;sUytlbHU2Hn7qlDocZiZb5jNbnKduNIQWs8asoUCQVx703KjoTq/PzyBCBHZYOeZNNwowG47u9tg&#10;afzIR7qeYiMShEOJGmyMfSllqC05DAvfEyfv4geHMcmhkWbAMcFdJ3OlltJhy2nBYk8vluqv07fT&#10;EKPZZ7fqzYXD5/TxOlpVP2Kl9f182j+DiDTF//Bf+2A05GpV5Mt1VhTw+yn9Abn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a7Yac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التطوير المستمر</w:t>
                          </w:r>
                        </w:p>
                      </w:txbxContent>
                    </v:textbox>
                  </v:shape>
                </v:group>
                <v:shape id="صورة 54" o:spid="_x0000_s322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Hk1NFLNAAAA4wAAAA8AAAAA&#10;AAAAAAAAAAAAnwIAAGRycy9kb3ducmV2LnhtbFBLBQYAAAAABAAEAPcAAACZAwAAAAA=&#10;">
                  <v:imagedata r:id="rId70" o:title=""/>
                  <v:path arrowok="t"/>
                </v:shape>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تحديث المواد: مراجعة المحتوى التعليمي بانتظام لتضمين التقنيات والممارسات الحديثة.</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4800E1">
        <w:rPr>
          <w:rFonts w:ascii="Sakkal Majalla" w:hAnsi="Sakkal Majalla" w:cs="Sakkal Majalla"/>
          <w:sz w:val="32"/>
          <w:szCs w:val="32"/>
          <w:rtl/>
        </w:rPr>
        <w:t>التحفيز على التعلم المستمر: تشجيع الموظفين على متابعة التطورات في مجال الحوكمة الرقمية.</w:t>
      </w:r>
    </w:p>
    <w:p w:rsidR="00D75CDD" w:rsidRPr="00A37760" w:rsidRDefault="001A1818" w:rsidP="00D75CDD">
      <w:pPr>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20E1A41A" wp14:editId="1A780E2F">
                <wp:extent cx="5731510" cy="895350"/>
                <wp:effectExtent l="0" t="0" r="21590" b="19050"/>
                <wp:docPr id="207426915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9156"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9157" name="مجموعة 39"/>
                        <wpg:cNvGrpSpPr/>
                        <wpg:grpSpPr>
                          <a:xfrm>
                            <a:off x="0" y="0"/>
                            <a:ext cx="5731510" cy="895350"/>
                            <a:chOff x="0" y="0"/>
                            <a:chExt cx="5878196" cy="918845"/>
                          </a:xfrm>
                        </wpg:grpSpPr>
                        <wpg:grpSp>
                          <wpg:cNvPr id="2074269158" name="مجموعة 40"/>
                          <wpg:cNvGrpSpPr/>
                          <wpg:grpSpPr>
                            <a:xfrm>
                              <a:off x="0" y="0"/>
                              <a:ext cx="5878196" cy="918845"/>
                              <a:chOff x="0" y="0"/>
                              <a:chExt cx="6240348" cy="919070"/>
                            </a:xfrm>
                          </wpg:grpSpPr>
                          <wpg:grpSp>
                            <wpg:cNvPr id="2074269159" name="مجموعة 41"/>
                            <wpg:cNvGrpSpPr/>
                            <wpg:grpSpPr>
                              <a:xfrm>
                                <a:off x="0" y="169208"/>
                                <a:ext cx="5433072" cy="580613"/>
                                <a:chOff x="0" y="169208"/>
                                <a:chExt cx="5433072" cy="580613"/>
                              </a:xfrm>
                            </wpg:grpSpPr>
                            <wps:wsp>
                              <wps:cNvPr id="207426916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6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63" name="مربع نص 41"/>
                          <wps:cNvSpPr txBox="1"/>
                          <wps:spPr>
                            <a:xfrm>
                              <a:off x="204484" y="256918"/>
                              <a:ext cx="4616071" cy="387739"/>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استراتيجيات تعزيز التدريب</w:t>
                                </w:r>
                              </w:p>
                            </w:txbxContent>
                          </wps:txbx>
                          <wps:bodyPr wrap="square" rtlCol="1">
                            <a:spAutoFit/>
                          </wps:bodyPr>
                        </wps:wsp>
                      </wpg:grpSp>
                    </wpg:wgp>
                  </a:graphicData>
                </a:graphic>
              </wp:inline>
            </w:drawing>
          </mc:Choice>
          <mc:Fallback>
            <w:pict>
              <v:group id="_x0000_s322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">
                <v:shape id="صورة 38" o:spid="_x0000_s322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WuaD3ywAAAOMAAAAPAAAAAAAA&#10;AAAAAAAAAJ8CAABkcnMvZG93bnJldi54bWxQSwUGAAAAAAQABAD3AAAAlwMAAAAA&#10;">
                  <v:imagedata r:id="rId56" o:title=""/>
                </v:shape>
                <v:group id="مجموعة 39" o:spid="_x0000_s322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b5s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PEv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Bvmy&#10;zAAAAOMAAAAPAAAAAAAAAAAAAAAAAKoCAABkcnMvZG93bnJldi54bWxQSwUGAAAAAAQABAD6AAAA&#10;owMAAAAA&#10;">
                  <v:group id="مجموعة 40" o:spid="_x0000_s322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emW3AyQAA&#10;AOMAAAAPAAAAAAAAAAAAAAAAAKoCAABkcnMvZG93bnJldi54bWxQSwUGAAAAAAQABAD6AAAAoAMA&#10;AAAA&#10;">
                    <v:group id="مجموعة 41" o:spid="_x0000_s323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1chb&#10;zAAAAOMAAAAPAAAAAAAAAAAAAAAAAKoCAABkcnMvZG93bnJldi54bWxQSwUGAAAAAAQABAD6AAAA&#10;owMAAAAA&#10;">
                      <v:shape id="شكل حر 42" o:spid="_x0000_s323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e9sgA&#10;AADjAAAADwAAAGRycy9kb3ducmV2LnhtbESPTU7DMBCF95W4gzVI7Fo7IUog1K1QVVQW3VA4wCge&#10;4tB4HGK3DbevF0hdPr0/fcv15HpxpjF0njVkCwWCuPGm41bD1+fb/AlEiMgGe8+k4Y8CrFd3syXW&#10;xl/4g86H2Io0wqFGDTbGoZYyNJYchoUfiJP37UeHMcmxlWbESxp3vcyVKqXDjtODxYE2lprj4eQ0&#10;GFVsXVHtKtr87q36yUw8PhqtH+6n1xcQkaZ4C/+3342GXFVFXj5nZaJITIkH5Oo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Cd72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3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VXn8sA&#10;AADjAAAADwAAAGRycy9kb3ducmV2LnhtbESPQUvDQBSE70L/w/IK3uxugqQ1dluqUBH1YFtpr4/s&#10;Mwnuvg3ZbRP/vSsIHoeZ+YZZrkdnxYX60HrWkM0UCOLKm5ZrDR+H7c0CRIjIBq1n0vBNAdarydUS&#10;S+MH3tFlH2uRIBxK1NDE2JVShqohh2HmO+LkffreYUyyr6XpcUhwZ2WuVCEdtpwWGuzosaHqa392&#10;Gubv2/MQnorDy8PRvrXKnjb5K2t9PR039yAijfE//Nd+NhpyNb/Ni7usyOD3U/oDcvU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o1VefywAAAOMAAAAPAAAAAAAAAAAAAAAAAJgC&#10;AABkcnMvZG93bnJldi54bWxQSwUGAAAAAAQABAD1AAAAkAMAAAAA&#10;" fillcolor="#168489" stroked="f" strokeweight="1pt">
                        <v:stroke joinstyle="miter"/>
                      </v:roundrect>
                    </v:group>
                    <v:oval id="شكل بيضاوي 44" o:spid="_x0000_s323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bXMoA&#10;AADjAAAADwAAAGRycy9kb3ducmV2LnhtbESPUUvDMBSF3wX/Q7jC3lzaMqrWZUOEsTEQWeYPuDZ3&#10;TbW56Zps6/69EQQfD+ec73Dmy9F14kxDaD0ryKcZCOLam5YbBR/71f0jiBCRDXaeScGVAiwXtzdz&#10;rIy/8I7OOjYiQThUqMDG2FdShtqSwzD1PXHyDn5wGJMcGmkGvCS462SRZaV02HJasNjTq6X6W5+c&#10;Aj3u9fv60Ej/pu32M//yR7fbKDW5G1+eQUQa43/4r70xCorsYVaUT3lZwO+n9Afk4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5mW1zKAAAA4wAAAA8AAAAAAAAAAAAAAAAAmAIA&#10;AGRycy9kb3ducmV2LnhtbFBLBQYAAAAABAAEAPUAAACPAwAAAAA=&#10;" filled="f" strokecolor="#a5a5a5 [2092]" strokeweight="1pt">
                      <v:stroke joinstyle="miter"/>
                    </v:oval>
                  </v:group>
                  <v:shape id="مربع نص 41" o:spid="_x0000_s3234"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IcfcoA&#10;AADjAAAADwAAAGRycy9kb3ducmV2LnhtbESPzWrDMBCE74W8g9hAb41kt3UTN0oI/YEccmnq3hdr&#10;a5lYK2MpsfP2VaHQ4zAz3zDr7eQ6caEhtJ41ZAsFgrj2puVGQ/X5frcEESKywc4zabhSgO1mdrPG&#10;0viRP+hyjI1IEA4larAx9qWUobbkMCx8T5y8bz84jEkOjTQDjgnuOpkrVUiHLacFiz29WKpPx7PT&#10;EKPZZdfqzYX913R4Ha2qH7HS+nY+7Z5BRJrif/ivvTcacvX0kBerrLiH30/pD8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XyHH3KAAAA4wAAAA8AAAAAAAAAAAAAAAAAmAIA&#10;AGRycy9kb3ducmV2LnhtbFBLBQYAAAAABAAEAPUAAACPAw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استراتيجيات تعزيز التدريب</w:t>
                          </w:r>
                        </w:p>
                      </w:txbxContent>
                    </v:textbox>
                  </v:shape>
                </v:group>
                <w10:wrap anchorx="page"/>
                <w10:anchorlock/>
              </v:group>
            </w:pict>
          </mc:Fallback>
        </mc:AlternateConten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التعل</w:t>
      </w:r>
      <w:r w:rsidRPr="002B74A4">
        <w:rPr>
          <w:rFonts w:ascii="Sakkal Majalla" w:hAnsi="Sakkal Majalla" w:cs="Sakkal Majalla" w:hint="cs"/>
          <w:color w:val="168489"/>
          <w:sz w:val="32"/>
          <w:szCs w:val="32"/>
          <w:rtl/>
        </w:rPr>
        <w:t>ّ</w:t>
      </w:r>
      <w:r w:rsidRPr="002B74A4">
        <w:rPr>
          <w:rFonts w:ascii="Sakkal Majalla" w:hAnsi="Sakkal Majalla" w:cs="Sakkal Majalla"/>
          <w:color w:val="168489"/>
          <w:sz w:val="32"/>
          <w:szCs w:val="32"/>
          <w:rtl/>
        </w:rPr>
        <w:t xml:space="preserve">م التعاوني: </w:t>
      </w:r>
      <w:r w:rsidRPr="004800E1">
        <w:rPr>
          <w:rFonts w:ascii="Sakkal Majalla" w:hAnsi="Sakkal Majalla" w:cs="Sakkal Majalla"/>
          <w:sz w:val="32"/>
          <w:szCs w:val="32"/>
          <w:rtl/>
        </w:rPr>
        <w:t>تشجيع التعاون بين الموظفين لمشاركة المعرفة والخبرات.</w:t>
      </w:r>
    </w:p>
    <w:p w:rsidR="00D75CDD" w:rsidRPr="004800E1"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التوجيه والإرشاد</w:t>
      </w:r>
      <w:r w:rsidRPr="004800E1">
        <w:rPr>
          <w:rFonts w:ascii="Sakkal Majalla" w:hAnsi="Sakkal Majalla" w:cs="Sakkal Majalla"/>
          <w:sz w:val="32"/>
          <w:szCs w:val="32"/>
          <w:rtl/>
        </w:rPr>
        <w:t>: توفير مرشدين لمساعدة الموظفين في تطبيق ما تعلموه.</w:t>
      </w:r>
    </w:p>
    <w:p w:rsidR="00D75CDD" w:rsidRPr="00A37760" w:rsidRDefault="00D75CDD" w:rsidP="004800E1">
      <w:pPr>
        <w:spacing w:line="360" w:lineRule="auto"/>
        <w:rPr>
          <w:rFonts w:ascii="Sakkal Majalla" w:hAnsi="Sakkal Majalla"/>
          <w:sz w:val="32"/>
          <w:szCs w:val="32"/>
        </w:rPr>
      </w:pPr>
      <w:r w:rsidRPr="004800E1">
        <w:rPr>
          <w:rFonts w:ascii="Sakkal Majalla" w:hAnsi="Sakkal Majalla"/>
          <w:color w:val="C00000"/>
          <w:sz w:val="32"/>
          <w:szCs w:val="32"/>
          <w:rtl/>
        </w:rPr>
        <w:t>خلاصة</w:t>
      </w:r>
      <w:r w:rsidRPr="004800E1">
        <w:rPr>
          <w:rFonts w:ascii="Sakkal Majalla" w:hAnsi="Sakkal Majalla" w:hint="cs"/>
          <w:color w:val="C00000"/>
          <w:sz w:val="32"/>
          <w:szCs w:val="32"/>
          <w:rtl/>
        </w:rPr>
        <w:t xml:space="preserve"> القول: </w:t>
      </w:r>
      <w:r w:rsidRPr="00A37760">
        <w:rPr>
          <w:rFonts w:ascii="Sakkal Majalla" w:hAnsi="Sakkal Majalla"/>
          <w:sz w:val="32"/>
          <w:szCs w:val="32"/>
          <w:rtl/>
        </w:rPr>
        <w:t>تدريب وتأهيل الكوادر على ممارسات الحوكمة الرقمية يساعد المؤسسات على تحقيق التحول الرقمي بنجاح. من خلال تصميم برامج تدريبية فعالة وتقييمها بانتظام، يمكن للمؤسسات تعزيز مهارات موظفيها وضمان التزامهم بالمعايير الرقمية الحديثة.</w:t>
      </w:r>
    </w:p>
    <w:p w:rsidR="00D75CDD" w:rsidRPr="00BA05D9" w:rsidRDefault="001A1818" w:rsidP="00BA05D9">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20FBB101" wp14:editId="32F9211C">
                <wp:extent cx="5731510" cy="895350"/>
                <wp:effectExtent l="0" t="0" r="21590" b="19050"/>
                <wp:docPr id="20742688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41"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42" name="مجموعة 39"/>
                        <wpg:cNvGrpSpPr/>
                        <wpg:grpSpPr>
                          <a:xfrm>
                            <a:off x="0" y="0"/>
                            <a:ext cx="5731510" cy="895350"/>
                            <a:chOff x="0" y="0"/>
                            <a:chExt cx="5878196" cy="918845"/>
                          </a:xfrm>
                        </wpg:grpSpPr>
                        <wpg:grpSp>
                          <wpg:cNvPr id="2074268843" name="مجموعة 40"/>
                          <wpg:cNvGrpSpPr/>
                          <wpg:grpSpPr>
                            <a:xfrm>
                              <a:off x="0" y="0"/>
                              <a:ext cx="5878196" cy="918845"/>
                              <a:chOff x="0" y="0"/>
                              <a:chExt cx="6240348" cy="919070"/>
                            </a:xfrm>
                          </wpg:grpSpPr>
                          <wpg:grpSp>
                            <wpg:cNvPr id="2074268844" name="مجموعة 41"/>
                            <wpg:cNvGrpSpPr/>
                            <wpg:grpSpPr>
                              <a:xfrm>
                                <a:off x="0" y="169208"/>
                                <a:ext cx="5433072" cy="580613"/>
                                <a:chOff x="0" y="169208"/>
                                <a:chExt cx="5433072" cy="580613"/>
                              </a:xfrm>
                            </wpg:grpSpPr>
                            <wps:wsp>
                              <wps:cNvPr id="207426884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4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48" name="مربع نص 41"/>
                          <wps:cNvSpPr txBox="1"/>
                          <wps:spPr>
                            <a:xfrm>
                              <a:off x="204484" y="257055"/>
                              <a:ext cx="4616071" cy="387740"/>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التغل</w:t>
                                </w:r>
                                <w:r w:rsidRPr="00BA05D9">
                                  <w:rPr>
                                    <w:rFonts w:eastAsia="Calibri" w:hAnsi="Adobe Arabic" w:cs="Adobe Arabic" w:hint="cs"/>
                                    <w:b/>
                                    <w:bCs/>
                                    <w:color w:val="FFFFFF"/>
                                    <w:kern w:val="24"/>
                                    <w:sz w:val="36"/>
                                    <w:szCs w:val="36"/>
                                    <w:rtl/>
                                    <w:lang w:bidi="ar-EG"/>
                                  </w:rPr>
                                  <w:t>ّ</w:t>
                                </w:r>
                                <w:r w:rsidRPr="00BA05D9">
                                  <w:rPr>
                                    <w:rFonts w:eastAsia="Calibri" w:hAnsi="Adobe Arabic" w:cs="Adobe Arabic"/>
                                    <w:b/>
                                    <w:bCs/>
                                    <w:color w:val="FFFFFF"/>
                                    <w:kern w:val="24"/>
                                    <w:sz w:val="36"/>
                                    <w:szCs w:val="36"/>
                                    <w:rtl/>
                                    <w:lang w:bidi="ar-EG"/>
                                  </w:rPr>
                                  <w:t>ب على مقاومة التغيير في تطبيق الحوكمة الرقمية</w:t>
                                </w:r>
                              </w:p>
                            </w:txbxContent>
                          </wps:txbx>
                          <wps:bodyPr wrap="square" rtlCol="1">
                            <a:spAutoFit/>
                          </wps:bodyPr>
                        </wps:wsp>
                      </wpg:grpSp>
                    </wpg:wgp>
                  </a:graphicData>
                </a:graphic>
              </wp:inline>
            </w:drawing>
          </mc:Choice>
          <mc:Fallback>
            <w:pict>
              <v:group id="_x0000_s323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">
                <v:shape id="صورة 38" o:spid="_x0000_s323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tA0nKAAAA4wAAAA8AAABkcnMvZG93bnJldi54bWxEj0FrwkAUhO+F/oflFbzVjVFsSF1FRMGL&#10;tMZCr4/sazY0+zZm1xj/vVsoeBxm5htmsRpsI3rqfO1YwWScgCAuna65UvB12r1mIHxA1tg4JgU3&#10;8rBaPj8tMNfuykfqi1CJCGGfowITQptL6UtDFv3YtcTR+3GdxRBlV0nd4TXCbSPTJJlLizXHBYMt&#10;bQyVv8XFKphu+2E73Xwc/LdpT+fCrmt//FRq9DKs30EEGsIj/N/eawVp8jZL51k2m8Dfp/gH5PIO&#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StA0nKAAAA4wAAAA8AAAAAAAAA&#10;AAAAAAAAnwIAAGRycy9kb3ducmV2LnhtbFBLBQYAAAAABAAEAPcAAACWAwAAAAA=&#10;">
                  <v:imagedata r:id="rId56" o:title=""/>
                </v:shape>
                <v:group id="مجموعة 39" o:spid="_x0000_s323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jGHg&#10;zAAAAOMAAAAPAAAAAAAAAAAAAAAAAKoCAABkcnMvZG93bnJldi54bWxQSwUGAAAAAAQABAD6AAAA&#10;owMAAAAA&#10;">
                  <v:group id="مجموعة 40" o:spid="_x0000_s323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9wMR7&#10;zAAAAOMAAAAPAAAAAAAAAAAAAAAAAKoCAABkcnMvZG93bnJldi54bWxQSwUGAAAAAAQABAD6AAAA&#10;owMAAAAA&#10;">
                    <v:group id="مجموعة 41" o:spid="_x0000_s323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yKVwP&#10;zAAAAOMAAAAPAAAAAAAAAAAAAAAAAKoCAABkcnMvZG93bnJldi54bWxQSwUGAAAAAAQABAD6AAAA&#10;owMAAAAA&#10;">
                      <v:shape id="شكل حر 42" o:spid="_x0000_s324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MGcoA&#10;AADjAAAADwAAAGRycy9kb3ducmV2LnhtbESPwW7CMBBE75X6D9ZW6q3YpCmJAgYh1Ko99FLgA1bx&#10;EqfE6zQ2kP59jYTU42hm3mgWq9F14kxDaD1rmE4UCOLam5YbDfvd21MJIkRkg51n0vBLAVbL+7sF&#10;VsZf+IvO29iIBOFQoQYbY19JGWpLDsPE98TJO/jBYUxyaKQZ8JLgrpOZUjPpsOW0YLGnjaX6uD05&#10;DUblry4v3gva/Hxa9T018fhstH58GNdzEJHG+B++tT+MhkwVeTYry/wFrp/SH5D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nvjBn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4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0+nMsA&#10;AADjAAAADwAAAGRycy9kb3ducmV2LnhtbESPT0vDQBTE70K/w/IK3uyuoaQh7bZUoSLqwf6hXh/Z&#10;ZxLcfRuy2yZ+e1cQPA4z8xtmtRmdFVfqQ+tZw/1MgSCuvGm51nA67u4KECEiG7SeScM3BdisJzcr&#10;LI0feE/XQ6xFgnAoUUMTY1dKGaqGHIaZ74iT9+l7hzHJvpamxyHBnZWZUrl02HJaaLCjx4aqr8PF&#10;aVi87y5DeMqPLw9n+9Yq+7HNXlnr2+m4XYKINMb/8F/72WjI1GKe5UUxz+H3U/oDcv0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ErT6cywAAAOMAAAAPAAAAAAAAAAAAAAAAAJgC&#10;AABkcnMvZG93bnJldi54bWxQSwUGAAAAAAQABAD1AAAAkAMAAAAA&#10;" fillcolor="#168489" stroked="f" strokeweight="1pt">
                        <v:stroke joinstyle="miter"/>
                      </v:roundrect>
                    </v:group>
                    <v:oval id="شكل بيضاوي 44" o:spid="_x0000_s324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AJs8oA&#10;AADjAAAADwAAAGRycy9kb3ducmV2LnhtbESPUWvCMBSF3wf7D+EO9jZTi2ipRhmDMRkMMfoDrs21&#10;qTY3XZNp9+/NYODj4ZzzHc5iNbhWXKgPjWcF41EGgrjypuFawX73/lKACBHZYOuZFPxSgNXy8WGB&#10;pfFX3tJFx1okCIcSFdgYu1LKUFlyGEa+I07e0fcOY5J9LU2P1wR3rcyzbCodNpwWLHb0Zqk66x+n&#10;QA87vfk41tJ/aft5GJ/8t9uulXp+Gl7nICIN8R7+b6+NgjybTfJpUUxm8Pcp/QG5v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2ACbPKAAAA4wAAAA8AAAAAAAAAAAAAAAAAmAIA&#10;AGRycy9kb3ducmV2LnhtbFBLBQYAAAAABAAEAPUAAACPAwAAAAA=&#10;" filled="f" strokecolor="#a5a5a5 [2092]" strokeweight="1pt">
                      <v:stroke joinstyle="miter"/>
                    </v:oval>
                  </v:group>
                  <v:shape id="مربع نص 41" o:spid="_x0000_s3243"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8YA&#10;AADjAAAADwAAAGRycy9kb3ducmV2LnhtbERPO0/DMBDekfgP1iGxUbtRKVGoW1U8pA4slLCf4msc&#10;NT5H8dGk/x4PSIyfvvdmN4deXWhMXWQLy4UBRdxE13Frof56fyhBJUF22EcmC1dKsNve3mywcnHi&#10;T7ocpVU5hFOFFrzIUGmdGk8B0yIOxJk7xTGgZDi22o045fDQ68KYtQ7YcW7wONCLp+Z8/AkWRNx+&#10;ea3fQjp8zx+vkzfNI9bW3t/N+2dQQrP8i//cB2ehME+rYl2Wqz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e8YAAADjAAAADwAAAAAAAAAAAAAAAACYAgAAZHJz&#10;L2Rvd25yZXYueG1sUEsFBgAAAAAEAAQA9QAAAIs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التغل</w:t>
                          </w:r>
                          <w:r w:rsidRPr="00BA05D9">
                            <w:rPr>
                              <w:rFonts w:eastAsia="Calibri" w:hAnsi="Adobe Arabic" w:cs="Adobe Arabic" w:hint="cs"/>
                              <w:b/>
                              <w:bCs/>
                              <w:color w:val="FFFFFF"/>
                              <w:kern w:val="24"/>
                              <w:sz w:val="36"/>
                              <w:szCs w:val="36"/>
                              <w:rtl/>
                              <w:lang w:bidi="ar-EG"/>
                            </w:rPr>
                            <w:t>ّ</w:t>
                          </w:r>
                          <w:r w:rsidRPr="00BA05D9">
                            <w:rPr>
                              <w:rFonts w:eastAsia="Calibri" w:hAnsi="Adobe Arabic" w:cs="Adobe Arabic"/>
                              <w:b/>
                              <w:bCs/>
                              <w:color w:val="FFFFFF"/>
                              <w:kern w:val="24"/>
                              <w:sz w:val="36"/>
                              <w:szCs w:val="36"/>
                              <w:rtl/>
                              <w:lang w:bidi="ar-EG"/>
                            </w:rPr>
                            <w:t>ب على مقاومة التغيير في تطبيق الحوكمة الرقمية</w:t>
                          </w:r>
                        </w:p>
                      </w:txbxContent>
                    </v:textbox>
                  </v:shape>
                </v:group>
                <w10:wrap anchorx="page"/>
                <w10:anchorlock/>
              </v:group>
            </w:pict>
          </mc:Fallback>
        </mc:AlternateContent>
      </w:r>
    </w:p>
    <w:p w:rsidR="00D75CDD" w:rsidRDefault="00D75CDD" w:rsidP="004800E1">
      <w:pPr>
        <w:spacing w:line="360" w:lineRule="auto"/>
        <w:rPr>
          <w:rFonts w:ascii="Sakkal Majalla" w:hAnsi="Sakkal Majalla"/>
          <w:sz w:val="32"/>
          <w:szCs w:val="32"/>
          <w:rtl/>
        </w:rPr>
      </w:pPr>
      <w:r w:rsidRPr="00AB2304">
        <w:rPr>
          <w:rFonts w:ascii="Sakkal Majalla" w:hAnsi="Sakkal Majalla"/>
          <w:sz w:val="32"/>
          <w:szCs w:val="32"/>
          <w:rtl/>
        </w:rPr>
        <w:t>ت</w:t>
      </w:r>
      <w:r>
        <w:rPr>
          <w:rFonts w:ascii="Sakkal Majalla" w:hAnsi="Sakkal Majalla" w:hint="cs"/>
          <w:sz w:val="32"/>
          <w:szCs w:val="32"/>
          <w:rtl/>
        </w:rPr>
        <w:t>ُ</w:t>
      </w:r>
      <w:r w:rsidRPr="00AB2304">
        <w:rPr>
          <w:rFonts w:ascii="Sakkal Majalla" w:hAnsi="Sakkal Majalla"/>
          <w:sz w:val="32"/>
          <w:szCs w:val="32"/>
          <w:rtl/>
        </w:rPr>
        <w:t xml:space="preserve">عد الحوكمة الرقمية من المفاهيم الحديثة التي تسعى لتحسين أداء المؤسسات من خلال استخدام التكنولوجيا الرقمية لتعزيز الشفافية والكفاءة. ومع ذلك، يواجه تطبيق الحوكمة الرقمية تحديات عديدة، أبرزها مقاومة التغيير. </w:t>
      </w:r>
      <w:r>
        <w:rPr>
          <w:rFonts w:ascii="Sakkal Majalla" w:hAnsi="Sakkal Majalla" w:hint="cs"/>
          <w:sz w:val="32"/>
          <w:szCs w:val="32"/>
          <w:rtl/>
        </w:rPr>
        <w:t>و</w:t>
      </w:r>
      <w:r w:rsidRPr="00AB2304">
        <w:rPr>
          <w:rFonts w:ascii="Sakkal Majalla" w:hAnsi="Sakkal Majalla"/>
          <w:sz w:val="32"/>
          <w:szCs w:val="32"/>
          <w:rtl/>
        </w:rPr>
        <w:t>في</w:t>
      </w:r>
      <w:r>
        <w:rPr>
          <w:rFonts w:ascii="Sakkal Majalla" w:hAnsi="Sakkal Majalla" w:hint="cs"/>
          <w:sz w:val="32"/>
          <w:szCs w:val="32"/>
          <w:rtl/>
        </w:rPr>
        <w:t>ما يلي</w:t>
      </w:r>
      <w:r w:rsidRPr="00AB2304">
        <w:rPr>
          <w:rFonts w:ascii="Sakkal Majalla" w:hAnsi="Sakkal Majalla"/>
          <w:sz w:val="32"/>
          <w:szCs w:val="32"/>
          <w:rtl/>
        </w:rPr>
        <w:t xml:space="preserve"> سنناقش استراتيجيات التغلب على هذه المقاومة وكيفية تسهيل الانتقال إلى نظم الحوكمة الرقمية.</w:t>
      </w:r>
    </w:p>
    <w:p w:rsidR="001A1818" w:rsidRPr="00AB2304" w:rsidRDefault="001A1818" w:rsidP="00D75CDD">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0B615407" wp14:editId="54754C33">
                <wp:extent cx="5731510" cy="895350"/>
                <wp:effectExtent l="0" t="0" r="21590" b="19050"/>
                <wp:docPr id="207426885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59"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60" name="مجموعة 39"/>
                        <wpg:cNvGrpSpPr/>
                        <wpg:grpSpPr>
                          <a:xfrm>
                            <a:off x="0" y="0"/>
                            <a:ext cx="5731510" cy="895350"/>
                            <a:chOff x="0" y="0"/>
                            <a:chExt cx="5878196" cy="918845"/>
                          </a:xfrm>
                        </wpg:grpSpPr>
                        <wpg:grpSp>
                          <wpg:cNvPr id="2074268861" name="مجموعة 40"/>
                          <wpg:cNvGrpSpPr/>
                          <wpg:grpSpPr>
                            <a:xfrm>
                              <a:off x="0" y="0"/>
                              <a:ext cx="5878196" cy="918845"/>
                              <a:chOff x="0" y="0"/>
                              <a:chExt cx="6240348" cy="919070"/>
                            </a:xfrm>
                          </wpg:grpSpPr>
                          <wpg:grpSp>
                            <wpg:cNvPr id="2074268862" name="مجموعة 41"/>
                            <wpg:cNvGrpSpPr/>
                            <wpg:grpSpPr>
                              <a:xfrm>
                                <a:off x="0" y="169208"/>
                                <a:ext cx="5433072" cy="580613"/>
                                <a:chOff x="0" y="169208"/>
                                <a:chExt cx="5433072" cy="580613"/>
                              </a:xfrm>
                            </wpg:grpSpPr>
                            <wps:wsp>
                              <wps:cNvPr id="20742688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6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6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66" name="مربع نص 41"/>
                          <wps:cNvSpPr txBox="1"/>
                          <wps:spPr>
                            <a:xfrm>
                              <a:off x="204484" y="256918"/>
                              <a:ext cx="4616071" cy="387739"/>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أسباب مقاومة التغيير</w:t>
                                </w:r>
                              </w:p>
                            </w:txbxContent>
                          </wps:txbx>
                          <wps:bodyPr wrap="square" rtlCol="1">
                            <a:spAutoFit/>
                          </wps:bodyPr>
                        </wps:wsp>
                      </wpg:grpSp>
                    </wpg:wgp>
                  </a:graphicData>
                </a:graphic>
              </wp:inline>
            </w:drawing>
          </mc:Choice>
          <mc:Fallback>
            <w:pict>
              <v:group id="_x0000_s324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">
                <v:shape id="صورة 38" o:spid="_x0000_s324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CmZLLAAAA4wAAAA8AAABkcnMvZG93bnJldi54bWxEj0FrwkAUhO9C/8PyCr3pprHVmLqKiIVe&#10;ihoFr4/sazY0+zbNbmP677uFgsdhZr5hluvBNqKnzteOFTxOEhDEpdM1VwrOp9dxBsIHZI2NY1Lw&#10;Qx7Wq7vREnPtrnykvgiViBD2OSowIbS5lL40ZNFPXEscvQ/XWQxRdpXUHV4j3DYyTZKZtFhzXDDY&#10;0tZQ+Vl8WwXTXT/sptv9u7+Y9vRV2E3tjwelHu6HzQuIQEO4hf/bb1pBmsyf0lmWPS/g71P8A3L1&#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PApmSywAAAOMAAAAPAAAAAAAA&#10;AAAAAAAAAJ8CAABkcnMvZG93bnJldi54bWxQSwUGAAAAAAQABAD3AAAAlwMAAAAA&#10;">
                  <v:imagedata r:id="rId56" o:title=""/>
                </v:shape>
                <v:group id="مجموعة 39" o:spid="_x0000_s324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anBmzL&#10;AAAA4wAAAA8AAAAAAAAAAAAAAAAAqgIAAGRycy9kb3ducmV2LnhtbFBLBQYAAAAABAAEAPoAAACi&#10;AwAAAAA=&#10;">
                  <v:group id="مجموعة 40" o:spid="_x0000_s324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uj98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S2O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66P3&#10;zAAAAOMAAAAPAAAAAAAAAAAAAAAAAKoCAABkcnMvZG93bnJldi54bWxQSwUGAAAAAAQABAD6AAAA&#10;owMAAAAA&#10;">
                    <v:group id="مجموعة 41" o:spid="_x0000_s324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OT2A&#10;zAAAAOMAAAAPAAAAAAAAAAAAAAAAAKoCAABkcnMvZG93bnJldi54bWxQSwUGAAAAAAQABAD6AAAA&#10;owMAAAAA&#10;">
                      <v:shape id="شكل حر 42" o:spid="_x0000_s324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lsoA&#10;AADjAAAADwAAAGRycy9kb3ducmV2LnhtbESPwWrDMBBE74X8g9hAb40Ux9jGjRJCaGgPvTTtByzW&#10;1nJirVxLSdy/rwqFHoeZecOst5PrxZXG0HnWsFwoEMSNNx23Gj7eDw8ViBCRDfaeScM3BdhuZndr&#10;rI2/8Rtdj7EVCcKhRg02xqGWMjSWHIaFH4iT9+lHhzHJsZVmxFuCu15mShXSYcdpweJAe0vN+Xhx&#10;GozKn1xePpe0/3q16rQ08bwyWt/Pp90jiEhT/A//tV+MhkyVeVZUVbGC30/pD8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L/7Zb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5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ZZEMsA&#10;AADjAAAADwAAAGRycy9kb3ducmV2LnhtbESPT0vDQBTE70K/w/IK3uyuoaQh7bZUoSLqwf6hXh/Z&#10;ZxLcfRuy2yZ+e1cQPA4z8xtmtRmdFVfqQ+tZw/1MgSCuvGm51nA67u4KECEiG7SeScM3BdisJzcr&#10;LI0feE/XQ6xFgnAoUUMTY1dKGaqGHIaZ74iT9+l7hzHJvpamxyHBnZWZUrl02HJaaLCjx4aqr8PF&#10;aVi87y5DeMqPLw9n+9Yq+7HNXlnr2+m4XYKINMb/8F/72WjI1GKe5UWRz+H3U/oDcv0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QhlkQywAAAOMAAAAPAAAAAAAAAAAAAAAAAJgC&#10;AABkcnMvZG93bnJldi54bWxQSwUGAAAAAAQABAD1AAAAkAMAAAAA&#10;" fillcolor="#168489" stroked="f" strokeweight="1pt">
                        <v:stroke joinstyle="miter"/>
                      </v:roundrect>
                    </v:group>
                    <v:oval id="شكل بيضاوي 44" o:spid="_x0000_s325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uP8sA&#10;AADjAAAADwAAAGRycy9kb3ducmV2LnhtbESPUUvDMBSF34X9h3AHvrl0RbtSlw0RxCGILNsPuDZ3&#10;TbfmpjZxq//eCMIeD+ec73CW69F14kxDaD0rmM8yEMS1Ny03Cva7l7sSRIjIBjvPpOCHAqxXk5sl&#10;VsZfeEtnHRuRIBwqVGBj7CspQ23JYZj5njh5Bz84jEkOjTQDXhLcdTLPskI6bDktWOzp2VJ90t9O&#10;gR53+uP10Ej/ru3b5/zov9x2o9TtdHx6BBFpjNfwf3tjFOTZ4j4vyrJ4gL9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Jq24/ywAAAOMAAAAPAAAAAAAAAAAAAAAAAJgC&#10;AABkcnMvZG93bnJldi54bWxQSwUGAAAAAAQABAD1AAAAkAMAAAAA&#10;" filled="f" strokecolor="#a5a5a5 [2092]" strokeweight="1pt">
                      <v:stroke joinstyle="miter"/>
                    </v:oval>
                  </v:group>
                  <v:shape id="مربع نص 41" o:spid="_x0000_s325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S8sgA&#10;AADjAAAADwAAAGRycy9kb3ducmV2LnhtbESPT0vEMBTE74LfITzBm5ts0VrqZpfFP7AHL671/mie&#10;TbF5Kc1z2/32RhA8DjPzG2azW8KgTjSlPrKF9cqAIm6j67mz0Ly/3FSgkiA7HCKThTMl2G0vLzZY&#10;uzjzG52O0qkM4VSjBS8y1lqn1lPAtIojcfY+4xRQspw67SacMzwMujCm1AF7zgseR3r01H4dv4MF&#10;Ebdfn5vnkA4fy+vT7E17h42111fL/gGU0CL/4b/2wVkozP1tUVZVWcLvp/w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oRLyyAAAAOMAAAAPAAAAAAAAAAAAAAAAAJgCAABk&#10;cnMvZG93bnJldi54bWxQSwUGAAAAAAQABAD1AAAAjQM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أسباب مقاومة التغيير</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الخوف من المجهول</w:t>
      </w:r>
      <w:r w:rsidRPr="00E8020A">
        <w:rPr>
          <w:rFonts w:ascii="Sakkal Majalla" w:hAnsi="Sakkal Majalla" w:cs="Sakkal Majalla"/>
          <w:color w:val="C00000"/>
          <w:sz w:val="32"/>
          <w:szCs w:val="32"/>
          <w:rtl/>
        </w:rPr>
        <w:t xml:space="preserve">: </w:t>
      </w:r>
      <w:r w:rsidRPr="00E8020A">
        <w:rPr>
          <w:rFonts w:ascii="Sakkal Majalla" w:hAnsi="Sakkal Majalla" w:cs="Sakkal Majalla"/>
          <w:sz w:val="32"/>
          <w:szCs w:val="32"/>
          <w:rtl/>
        </w:rPr>
        <w:t>يشعر الموظفون بالقلق من الآثار غير المعروفة للتغيير على وظائفهم واستقرارهم المهني.</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انعدام الثقة</w:t>
      </w:r>
      <w:r w:rsidRPr="00E8020A">
        <w:rPr>
          <w:rFonts w:ascii="Sakkal Majalla" w:hAnsi="Sakkal Majalla" w:cs="Sakkal Majalla"/>
          <w:color w:val="C00000"/>
          <w:sz w:val="32"/>
          <w:szCs w:val="32"/>
          <w:rtl/>
        </w:rPr>
        <w:t xml:space="preserve">: </w:t>
      </w:r>
      <w:r w:rsidRPr="00E8020A">
        <w:rPr>
          <w:rFonts w:ascii="Sakkal Majalla" w:hAnsi="Sakkal Majalla" w:cs="Sakkal Majalla"/>
          <w:sz w:val="32"/>
          <w:szCs w:val="32"/>
          <w:rtl/>
        </w:rPr>
        <w:t>قد يفتقر العاملون إلى الثقة في التكنولوجيا الجديدة أو في قدرة الإدارة على تنفيذ التغيير بشكل فع</w:t>
      </w:r>
      <w:r w:rsidRPr="00E8020A">
        <w:rPr>
          <w:rFonts w:ascii="Sakkal Majalla" w:hAnsi="Sakkal Majalla" w:cs="Sakkal Majalla" w:hint="cs"/>
          <w:sz w:val="32"/>
          <w:szCs w:val="32"/>
          <w:rtl/>
        </w:rPr>
        <w:t>ّ</w:t>
      </w:r>
      <w:r w:rsidRPr="00E8020A">
        <w:rPr>
          <w:rFonts w:ascii="Sakkal Majalla" w:hAnsi="Sakkal Majalla" w:cs="Sakkal Majalla"/>
          <w:sz w:val="32"/>
          <w:szCs w:val="32"/>
          <w:rtl/>
        </w:rPr>
        <w:t>ال.</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lastRenderedPageBreak/>
        <w:t>الارتياح للوضع الراهن</w:t>
      </w:r>
      <w:r w:rsidRPr="00E8020A">
        <w:rPr>
          <w:rFonts w:ascii="Sakkal Majalla" w:hAnsi="Sakkal Majalla" w:cs="Sakkal Majalla"/>
          <w:sz w:val="32"/>
          <w:szCs w:val="32"/>
          <w:rtl/>
        </w:rPr>
        <w:t>: يفضل البعض البقاء في الوضع الحالي خوفا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من الفشل في التكيف مع الأنظمة الجديدة.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2B74A4">
        <w:rPr>
          <w:rFonts w:ascii="Sakkal Majalla" w:hAnsi="Sakkal Majalla" w:cs="Sakkal Majalla"/>
          <w:color w:val="168489"/>
          <w:sz w:val="32"/>
          <w:szCs w:val="32"/>
          <w:rtl/>
        </w:rPr>
        <w:t>تضارب المصالح</w:t>
      </w:r>
      <w:r w:rsidRPr="00E8020A">
        <w:rPr>
          <w:rFonts w:ascii="Sakkal Majalla" w:hAnsi="Sakkal Majalla" w:cs="Sakkal Majalla"/>
          <w:sz w:val="32"/>
          <w:szCs w:val="32"/>
          <w:rtl/>
        </w:rPr>
        <w:t>: قد يتعارض التحول الرقمي مع مصالح بعض الأفراد أو الأدوار داخل المؤسسة.</w:t>
      </w:r>
    </w:p>
    <w:p w:rsidR="00D331F9" w:rsidRPr="00AB2304" w:rsidRDefault="00D331F9" w:rsidP="00FD026C">
      <w:pPr>
        <w:rPr>
          <w:rFonts w:ascii="Sakkal Majalla" w:hAnsi="Sakkal Majalla"/>
          <w:sz w:val="32"/>
          <w:szCs w:val="32"/>
        </w:rPr>
      </w:pPr>
      <w:r w:rsidRPr="00D331F9">
        <w:rPr>
          <w:rFonts w:ascii="Sakkal Majalla" w:hAnsi="Sakkal Majalla"/>
          <w:noProof/>
          <w:sz w:val="32"/>
          <w:szCs w:val="32"/>
        </w:rPr>
        <mc:AlternateContent>
          <mc:Choice Requires="wpg">
            <w:drawing>
              <wp:anchor distT="0" distB="0" distL="114300" distR="114300" simplePos="0" relativeHeight="252809216" behindDoc="0" locked="0" layoutInCell="1" allowOverlap="1" wp14:anchorId="6FB8380F" wp14:editId="059E66C3">
                <wp:simplePos x="0" y="0"/>
                <wp:positionH relativeFrom="column">
                  <wp:posOffset>-318135</wp:posOffset>
                </wp:positionH>
                <wp:positionV relativeFrom="paragraph">
                  <wp:posOffset>1135380</wp:posOffset>
                </wp:positionV>
                <wp:extent cx="6424930" cy="2040255"/>
                <wp:effectExtent l="0" t="0" r="0" b="0"/>
                <wp:wrapSquare wrapText="bothSides"/>
                <wp:docPr id="2074270202" name="Group 69"/>
                <wp:cNvGraphicFramePr/>
                <a:graphic xmlns:a="http://schemas.openxmlformats.org/drawingml/2006/main">
                  <a:graphicData uri="http://schemas.microsoft.com/office/word/2010/wordprocessingGroup">
                    <wpg:wgp>
                      <wpg:cNvGrpSpPr/>
                      <wpg:grpSpPr>
                        <a:xfrm>
                          <a:off x="0" y="0"/>
                          <a:ext cx="6424930" cy="2040255"/>
                          <a:chOff x="0" y="-2"/>
                          <a:chExt cx="11554192" cy="3744241"/>
                        </a:xfrm>
                      </wpg:grpSpPr>
                      <wpg:grpSp>
                        <wpg:cNvPr id="2074270203" name="Группа 2"/>
                        <wpg:cNvGrpSpPr/>
                        <wpg:grpSpPr>
                          <a:xfrm>
                            <a:off x="455376" y="601366"/>
                            <a:ext cx="10702925" cy="1949450"/>
                            <a:chOff x="455376" y="601366"/>
                            <a:chExt cx="10702925" cy="1949450"/>
                          </a:xfrm>
                        </wpg:grpSpPr>
                        <wps:wsp>
                          <wps:cNvPr id="2074270204" name="Google Shape;174;p15"/>
                          <wps:cNvSpPr/>
                          <wps:spPr>
                            <a:xfrm>
                              <a:off x="7457838" y="601366"/>
                              <a:ext cx="1947862" cy="974725"/>
                            </a:xfrm>
                            <a:custGeom>
                              <a:avLst/>
                              <a:gdLst/>
                              <a:ahLst/>
                              <a:cxnLst/>
                              <a:rect l="l" t="t" r="r" b="b"/>
                              <a:pathLst>
                                <a:path w="462" h="231" extrusionOk="0">
                                  <a:moveTo>
                                    <a:pt x="231" y="46"/>
                                  </a:moveTo>
                                  <a:cubicBezTo>
                                    <a:pt x="129" y="46"/>
                                    <a:pt x="47" y="129"/>
                                    <a:pt x="47" y="231"/>
                                  </a:cubicBezTo>
                                  <a:cubicBezTo>
                                    <a:pt x="0" y="231"/>
                                    <a:pt x="0" y="231"/>
                                    <a:pt x="0" y="231"/>
                                  </a:cubicBezTo>
                                  <a:cubicBezTo>
                                    <a:pt x="0" y="103"/>
                                    <a:pt x="104" y="0"/>
                                    <a:pt x="231" y="0"/>
                                  </a:cubicBezTo>
                                  <a:cubicBezTo>
                                    <a:pt x="359" y="0"/>
                                    <a:pt x="462" y="103"/>
                                    <a:pt x="462" y="231"/>
                                  </a:cubicBezTo>
                                  <a:cubicBezTo>
                                    <a:pt x="416" y="231"/>
                                    <a:pt x="416" y="231"/>
                                    <a:pt x="416" y="231"/>
                                  </a:cubicBezTo>
                                  <a:cubicBezTo>
                                    <a:pt x="416" y="129"/>
                                    <a:pt x="333" y="46"/>
                                    <a:pt x="231" y="46"/>
                                  </a:cubicBezTo>
                                  <a:close/>
                                </a:path>
                              </a:pathLst>
                            </a:custGeom>
                            <a:solidFill>
                              <a:srgbClr val="DFF0F0"/>
                            </a:solidFill>
                            <a:ln>
                              <a:noFill/>
                            </a:ln>
                          </wps:spPr>
                          <wps:bodyPr spcFirstLastPara="1" wrap="square" lIns="91425" tIns="45700" rIns="91425" bIns="45700" anchor="t" anchorCtr="0">
                            <a:noAutofit/>
                          </wps:bodyPr>
                        </wps:wsp>
                        <wps:wsp>
                          <wps:cNvPr id="2074270205" name="Google Shape;175;p15"/>
                          <wps:cNvSpPr/>
                          <wps:spPr>
                            <a:xfrm>
                              <a:off x="5710001" y="1576091"/>
                              <a:ext cx="1946275" cy="974725"/>
                            </a:xfrm>
                            <a:custGeom>
                              <a:avLst/>
                              <a:gdLst/>
                              <a:ahLst/>
                              <a:cxnLst/>
                              <a:rect l="l" t="t" r="r" b="b"/>
                              <a:pathLst>
                                <a:path w="462" h="231" extrusionOk="0">
                                  <a:moveTo>
                                    <a:pt x="231" y="231"/>
                                  </a:moveTo>
                                  <a:cubicBezTo>
                                    <a:pt x="103" y="231"/>
                                    <a:pt x="0" y="127"/>
                                    <a:pt x="0" y="0"/>
                                  </a:cubicBezTo>
                                  <a:cubicBezTo>
                                    <a:pt x="46" y="0"/>
                                    <a:pt x="46" y="0"/>
                                    <a:pt x="46" y="0"/>
                                  </a:cubicBezTo>
                                  <a:cubicBezTo>
                                    <a:pt x="46" y="101"/>
                                    <a:pt x="129" y="184"/>
                                    <a:pt x="231" y="184"/>
                                  </a:cubicBezTo>
                                  <a:cubicBezTo>
                                    <a:pt x="332" y="184"/>
                                    <a:pt x="415" y="101"/>
                                    <a:pt x="415" y="0"/>
                                  </a:cubicBezTo>
                                  <a:cubicBezTo>
                                    <a:pt x="462" y="0"/>
                                    <a:pt x="462" y="0"/>
                                    <a:pt x="462" y="0"/>
                                  </a:cubicBezTo>
                                  <a:cubicBezTo>
                                    <a:pt x="462" y="127"/>
                                    <a:pt x="358" y="231"/>
                                    <a:pt x="231" y="231"/>
                                  </a:cubicBezTo>
                                  <a:close/>
                                </a:path>
                              </a:pathLst>
                            </a:custGeom>
                            <a:solidFill>
                              <a:srgbClr val="DFF0F0"/>
                            </a:solidFill>
                            <a:ln>
                              <a:noFill/>
                            </a:ln>
                          </wps:spPr>
                          <wps:bodyPr spcFirstLastPara="1" wrap="square" lIns="91425" tIns="45700" rIns="91425" bIns="45700" anchor="t" anchorCtr="0">
                            <a:noAutofit/>
                          </wps:bodyPr>
                        </wps:wsp>
                        <wps:wsp>
                          <wps:cNvPr id="2074270206" name="Google Shape;176;p15"/>
                          <wps:cNvSpPr/>
                          <wps:spPr>
                            <a:xfrm>
                              <a:off x="9212026" y="1576091"/>
                              <a:ext cx="1946275" cy="974725"/>
                            </a:xfrm>
                            <a:custGeom>
                              <a:avLst/>
                              <a:gdLst/>
                              <a:ahLst/>
                              <a:cxnLst/>
                              <a:rect l="l" t="t" r="r" b="b"/>
                              <a:pathLst>
                                <a:path w="462" h="231" extrusionOk="0">
                                  <a:moveTo>
                                    <a:pt x="231" y="231"/>
                                  </a:moveTo>
                                  <a:cubicBezTo>
                                    <a:pt x="103" y="231"/>
                                    <a:pt x="0" y="127"/>
                                    <a:pt x="0" y="0"/>
                                  </a:cubicBezTo>
                                  <a:cubicBezTo>
                                    <a:pt x="46" y="0"/>
                                    <a:pt x="46" y="0"/>
                                    <a:pt x="46" y="0"/>
                                  </a:cubicBezTo>
                                  <a:cubicBezTo>
                                    <a:pt x="46" y="101"/>
                                    <a:pt x="129" y="184"/>
                                    <a:pt x="231" y="184"/>
                                  </a:cubicBezTo>
                                  <a:cubicBezTo>
                                    <a:pt x="332" y="184"/>
                                    <a:pt x="415" y="101"/>
                                    <a:pt x="415" y="0"/>
                                  </a:cubicBezTo>
                                  <a:cubicBezTo>
                                    <a:pt x="462" y="0"/>
                                    <a:pt x="462" y="0"/>
                                    <a:pt x="462" y="0"/>
                                  </a:cubicBezTo>
                                  <a:cubicBezTo>
                                    <a:pt x="462" y="127"/>
                                    <a:pt x="358" y="231"/>
                                    <a:pt x="231" y="231"/>
                                  </a:cubicBezTo>
                                  <a:close/>
                                </a:path>
                              </a:pathLst>
                            </a:custGeom>
                            <a:solidFill>
                              <a:srgbClr val="DFF0F0"/>
                            </a:solidFill>
                            <a:ln>
                              <a:noFill/>
                            </a:ln>
                          </wps:spPr>
                          <wps:bodyPr spcFirstLastPara="1" wrap="square" lIns="91425" tIns="45700" rIns="91425" bIns="45700" anchor="t" anchorCtr="0">
                            <a:noAutofit/>
                          </wps:bodyPr>
                        </wps:wsp>
                        <wps:wsp>
                          <wps:cNvPr id="2074270207" name="Google Shape;177;p15"/>
                          <wps:cNvSpPr/>
                          <wps:spPr>
                            <a:xfrm>
                              <a:off x="3955813" y="601366"/>
                              <a:ext cx="1947862" cy="974725"/>
                            </a:xfrm>
                            <a:custGeom>
                              <a:avLst/>
                              <a:gdLst/>
                              <a:ahLst/>
                              <a:cxnLst/>
                              <a:rect l="l" t="t" r="r" b="b"/>
                              <a:pathLst>
                                <a:path w="462" h="231" extrusionOk="0">
                                  <a:moveTo>
                                    <a:pt x="231" y="46"/>
                                  </a:moveTo>
                                  <a:cubicBezTo>
                                    <a:pt x="130" y="46"/>
                                    <a:pt x="47" y="129"/>
                                    <a:pt x="47" y="231"/>
                                  </a:cubicBezTo>
                                  <a:cubicBezTo>
                                    <a:pt x="0" y="231"/>
                                    <a:pt x="0" y="231"/>
                                    <a:pt x="0" y="231"/>
                                  </a:cubicBezTo>
                                  <a:cubicBezTo>
                                    <a:pt x="0" y="103"/>
                                    <a:pt x="104" y="0"/>
                                    <a:pt x="231" y="0"/>
                                  </a:cubicBezTo>
                                  <a:cubicBezTo>
                                    <a:pt x="359" y="0"/>
                                    <a:pt x="462" y="103"/>
                                    <a:pt x="462" y="231"/>
                                  </a:cubicBezTo>
                                  <a:cubicBezTo>
                                    <a:pt x="416" y="231"/>
                                    <a:pt x="416" y="231"/>
                                    <a:pt x="416" y="231"/>
                                  </a:cubicBezTo>
                                  <a:cubicBezTo>
                                    <a:pt x="416" y="129"/>
                                    <a:pt x="333" y="46"/>
                                    <a:pt x="231" y="46"/>
                                  </a:cubicBezTo>
                                  <a:close/>
                                </a:path>
                              </a:pathLst>
                            </a:custGeom>
                            <a:solidFill>
                              <a:srgbClr val="DFF0F0"/>
                            </a:solidFill>
                            <a:ln>
                              <a:noFill/>
                            </a:ln>
                          </wps:spPr>
                          <wps:bodyPr spcFirstLastPara="1" wrap="square" lIns="91425" tIns="45700" rIns="91425" bIns="45700" anchor="t" anchorCtr="0">
                            <a:noAutofit/>
                          </wps:bodyPr>
                        </wps:wsp>
                        <wps:wsp>
                          <wps:cNvPr id="2074270208" name="Google Shape;178;p15"/>
                          <wps:cNvSpPr/>
                          <wps:spPr>
                            <a:xfrm>
                              <a:off x="2207976" y="1576091"/>
                              <a:ext cx="1946275" cy="974725"/>
                            </a:xfrm>
                            <a:custGeom>
                              <a:avLst/>
                              <a:gdLst/>
                              <a:ahLst/>
                              <a:cxnLst/>
                              <a:rect l="l" t="t" r="r" b="b"/>
                              <a:pathLst>
                                <a:path w="462" h="231" extrusionOk="0">
                                  <a:moveTo>
                                    <a:pt x="231" y="231"/>
                                  </a:moveTo>
                                  <a:cubicBezTo>
                                    <a:pt x="103" y="231"/>
                                    <a:pt x="0" y="127"/>
                                    <a:pt x="0" y="0"/>
                                  </a:cubicBezTo>
                                  <a:cubicBezTo>
                                    <a:pt x="46" y="0"/>
                                    <a:pt x="46" y="0"/>
                                    <a:pt x="46" y="0"/>
                                  </a:cubicBezTo>
                                  <a:cubicBezTo>
                                    <a:pt x="46" y="101"/>
                                    <a:pt x="129" y="184"/>
                                    <a:pt x="231" y="184"/>
                                  </a:cubicBezTo>
                                  <a:cubicBezTo>
                                    <a:pt x="333" y="184"/>
                                    <a:pt x="415" y="101"/>
                                    <a:pt x="415" y="0"/>
                                  </a:cubicBezTo>
                                  <a:cubicBezTo>
                                    <a:pt x="462" y="0"/>
                                    <a:pt x="462" y="0"/>
                                    <a:pt x="462" y="0"/>
                                  </a:cubicBezTo>
                                  <a:cubicBezTo>
                                    <a:pt x="462" y="127"/>
                                    <a:pt x="358" y="231"/>
                                    <a:pt x="231" y="231"/>
                                  </a:cubicBezTo>
                                  <a:close/>
                                </a:path>
                              </a:pathLst>
                            </a:custGeom>
                            <a:solidFill>
                              <a:srgbClr val="DFF0F0"/>
                            </a:solidFill>
                            <a:ln>
                              <a:noFill/>
                            </a:ln>
                          </wps:spPr>
                          <wps:bodyPr spcFirstLastPara="1" wrap="square" lIns="91425" tIns="45700" rIns="91425" bIns="45700" anchor="t" anchorCtr="0">
                            <a:noAutofit/>
                          </wps:bodyPr>
                        </wps:wsp>
                        <wps:wsp>
                          <wps:cNvPr id="2074270209" name="Google Shape;179;p15"/>
                          <wps:cNvSpPr/>
                          <wps:spPr>
                            <a:xfrm>
                              <a:off x="455376" y="601366"/>
                              <a:ext cx="1946275" cy="974725"/>
                            </a:xfrm>
                            <a:custGeom>
                              <a:avLst/>
                              <a:gdLst/>
                              <a:ahLst/>
                              <a:cxnLst/>
                              <a:rect l="l" t="t" r="r" b="b"/>
                              <a:pathLst>
                                <a:path w="462" h="231" extrusionOk="0">
                                  <a:moveTo>
                                    <a:pt x="231" y="46"/>
                                  </a:moveTo>
                                  <a:cubicBezTo>
                                    <a:pt x="130" y="46"/>
                                    <a:pt x="47" y="129"/>
                                    <a:pt x="47" y="231"/>
                                  </a:cubicBezTo>
                                  <a:cubicBezTo>
                                    <a:pt x="0" y="231"/>
                                    <a:pt x="0" y="231"/>
                                    <a:pt x="0" y="231"/>
                                  </a:cubicBezTo>
                                  <a:cubicBezTo>
                                    <a:pt x="0" y="103"/>
                                    <a:pt x="104" y="0"/>
                                    <a:pt x="231" y="0"/>
                                  </a:cubicBezTo>
                                  <a:cubicBezTo>
                                    <a:pt x="359" y="0"/>
                                    <a:pt x="462" y="103"/>
                                    <a:pt x="462" y="231"/>
                                  </a:cubicBezTo>
                                  <a:cubicBezTo>
                                    <a:pt x="416" y="231"/>
                                    <a:pt x="416" y="231"/>
                                    <a:pt x="416" y="231"/>
                                  </a:cubicBezTo>
                                  <a:cubicBezTo>
                                    <a:pt x="416" y="129"/>
                                    <a:pt x="333" y="46"/>
                                    <a:pt x="231" y="46"/>
                                  </a:cubicBezTo>
                                  <a:close/>
                                </a:path>
                              </a:pathLst>
                            </a:custGeom>
                            <a:solidFill>
                              <a:srgbClr val="DFF0F0"/>
                            </a:solidFill>
                            <a:ln>
                              <a:noFill/>
                            </a:ln>
                          </wps:spPr>
                          <wps:bodyPr spcFirstLastPara="1" wrap="square" lIns="91425" tIns="45700" rIns="91425" bIns="45700" anchor="t" anchorCtr="0">
                            <a:noAutofit/>
                          </wps:bodyPr>
                        </wps:wsp>
                      </wpg:grpSp>
                      <wpg:grpSp>
                        <wpg:cNvPr id="2074270210" name="Группа 1"/>
                        <wpg:cNvGrpSpPr/>
                        <wpg:grpSpPr>
                          <a:xfrm>
                            <a:off x="455376" y="601366"/>
                            <a:ext cx="10702925" cy="1949450"/>
                            <a:chOff x="455376" y="601366"/>
                            <a:chExt cx="10702925" cy="1949450"/>
                          </a:xfrm>
                        </wpg:grpSpPr>
                        <wps:wsp>
                          <wps:cNvPr id="2074270211" name="Google Shape;180;p15"/>
                          <wps:cNvSpPr/>
                          <wps:spPr>
                            <a:xfrm>
                              <a:off x="7457838" y="1576091"/>
                              <a:ext cx="1947862" cy="974725"/>
                            </a:xfrm>
                            <a:custGeom>
                              <a:avLst/>
                              <a:gdLst/>
                              <a:ahLst/>
                              <a:cxnLst/>
                              <a:rect l="l" t="t" r="r" b="b"/>
                              <a:pathLst>
                                <a:path w="462" h="231" extrusionOk="0">
                                  <a:moveTo>
                                    <a:pt x="231" y="231"/>
                                  </a:moveTo>
                                  <a:cubicBezTo>
                                    <a:pt x="104" y="231"/>
                                    <a:pt x="0" y="127"/>
                                    <a:pt x="0" y="0"/>
                                  </a:cubicBezTo>
                                  <a:cubicBezTo>
                                    <a:pt x="47" y="0"/>
                                    <a:pt x="47" y="0"/>
                                    <a:pt x="47" y="0"/>
                                  </a:cubicBezTo>
                                  <a:cubicBezTo>
                                    <a:pt x="47" y="101"/>
                                    <a:pt x="129" y="184"/>
                                    <a:pt x="231" y="184"/>
                                  </a:cubicBezTo>
                                  <a:cubicBezTo>
                                    <a:pt x="333" y="184"/>
                                    <a:pt x="416" y="101"/>
                                    <a:pt x="416" y="0"/>
                                  </a:cubicBezTo>
                                  <a:cubicBezTo>
                                    <a:pt x="462" y="0"/>
                                    <a:pt x="462" y="0"/>
                                    <a:pt x="462" y="0"/>
                                  </a:cubicBezTo>
                                  <a:cubicBezTo>
                                    <a:pt x="462" y="127"/>
                                    <a:pt x="359" y="231"/>
                                    <a:pt x="231" y="231"/>
                                  </a:cubicBezTo>
                                  <a:close/>
                                </a:path>
                              </a:pathLst>
                            </a:custGeom>
                            <a:solidFill>
                              <a:srgbClr val="168489"/>
                            </a:solidFill>
                            <a:ln>
                              <a:noFill/>
                            </a:ln>
                          </wps:spPr>
                          <wps:bodyPr spcFirstLastPara="1" wrap="square" lIns="91425" tIns="45700" rIns="91425" bIns="45700" anchor="t" anchorCtr="0">
                            <a:noAutofit/>
                          </wps:bodyPr>
                        </wps:wsp>
                        <wps:wsp>
                          <wps:cNvPr id="2074270212" name="Google Shape;181;p15"/>
                          <wps:cNvSpPr/>
                          <wps:spPr>
                            <a:xfrm>
                              <a:off x="5710001" y="601366"/>
                              <a:ext cx="1946275" cy="974725"/>
                            </a:xfrm>
                            <a:custGeom>
                              <a:avLst/>
                              <a:gdLst/>
                              <a:ahLst/>
                              <a:cxnLst/>
                              <a:rect l="l" t="t" r="r" b="b"/>
                              <a:pathLst>
                                <a:path w="462" h="231" extrusionOk="0">
                                  <a:moveTo>
                                    <a:pt x="231" y="46"/>
                                  </a:moveTo>
                                  <a:cubicBezTo>
                                    <a:pt x="129" y="46"/>
                                    <a:pt x="46" y="129"/>
                                    <a:pt x="46" y="231"/>
                                  </a:cubicBezTo>
                                  <a:cubicBezTo>
                                    <a:pt x="0" y="231"/>
                                    <a:pt x="0" y="231"/>
                                    <a:pt x="0" y="231"/>
                                  </a:cubicBezTo>
                                  <a:cubicBezTo>
                                    <a:pt x="0" y="103"/>
                                    <a:pt x="103" y="0"/>
                                    <a:pt x="231" y="0"/>
                                  </a:cubicBezTo>
                                  <a:cubicBezTo>
                                    <a:pt x="358" y="0"/>
                                    <a:pt x="462" y="103"/>
                                    <a:pt x="462" y="231"/>
                                  </a:cubicBezTo>
                                  <a:cubicBezTo>
                                    <a:pt x="415" y="231"/>
                                    <a:pt x="415" y="231"/>
                                    <a:pt x="415" y="231"/>
                                  </a:cubicBezTo>
                                  <a:cubicBezTo>
                                    <a:pt x="415" y="129"/>
                                    <a:pt x="332" y="46"/>
                                    <a:pt x="231" y="46"/>
                                  </a:cubicBezTo>
                                  <a:close/>
                                </a:path>
                              </a:pathLst>
                            </a:custGeom>
                            <a:solidFill>
                              <a:srgbClr val="168489"/>
                            </a:solidFill>
                            <a:ln>
                              <a:noFill/>
                            </a:ln>
                          </wps:spPr>
                          <wps:bodyPr spcFirstLastPara="1" wrap="square" lIns="91425" tIns="45700" rIns="91425" bIns="45700" anchor="t" anchorCtr="0">
                            <a:noAutofit/>
                          </wps:bodyPr>
                        </wps:wsp>
                        <wps:wsp>
                          <wps:cNvPr id="2074270213" name="Google Shape;182;p15"/>
                          <wps:cNvSpPr/>
                          <wps:spPr>
                            <a:xfrm>
                              <a:off x="9212026" y="601366"/>
                              <a:ext cx="1946275" cy="974725"/>
                            </a:xfrm>
                            <a:custGeom>
                              <a:avLst/>
                              <a:gdLst/>
                              <a:ahLst/>
                              <a:cxnLst/>
                              <a:rect l="l" t="t" r="r" b="b"/>
                              <a:pathLst>
                                <a:path w="462" h="231" extrusionOk="0">
                                  <a:moveTo>
                                    <a:pt x="231" y="46"/>
                                  </a:moveTo>
                                  <a:cubicBezTo>
                                    <a:pt x="129" y="46"/>
                                    <a:pt x="46" y="129"/>
                                    <a:pt x="46" y="231"/>
                                  </a:cubicBezTo>
                                  <a:cubicBezTo>
                                    <a:pt x="0" y="231"/>
                                    <a:pt x="0" y="231"/>
                                    <a:pt x="0" y="231"/>
                                  </a:cubicBezTo>
                                  <a:cubicBezTo>
                                    <a:pt x="0" y="103"/>
                                    <a:pt x="103" y="0"/>
                                    <a:pt x="231" y="0"/>
                                  </a:cubicBezTo>
                                  <a:cubicBezTo>
                                    <a:pt x="358" y="0"/>
                                    <a:pt x="462" y="103"/>
                                    <a:pt x="462" y="231"/>
                                  </a:cubicBezTo>
                                  <a:cubicBezTo>
                                    <a:pt x="415" y="231"/>
                                    <a:pt x="415" y="231"/>
                                    <a:pt x="415" y="231"/>
                                  </a:cubicBezTo>
                                  <a:cubicBezTo>
                                    <a:pt x="415" y="129"/>
                                    <a:pt x="332" y="46"/>
                                    <a:pt x="231" y="46"/>
                                  </a:cubicBezTo>
                                  <a:close/>
                                </a:path>
                              </a:pathLst>
                            </a:custGeom>
                            <a:solidFill>
                              <a:srgbClr val="168489"/>
                            </a:solidFill>
                            <a:ln>
                              <a:noFill/>
                            </a:ln>
                          </wps:spPr>
                          <wps:bodyPr spcFirstLastPara="1" wrap="square" lIns="91425" tIns="45700" rIns="91425" bIns="45700" anchor="t" anchorCtr="0">
                            <a:noAutofit/>
                          </wps:bodyPr>
                        </wps:wsp>
                        <wps:wsp>
                          <wps:cNvPr id="2074270214" name="Google Shape;183;p15"/>
                          <wps:cNvSpPr/>
                          <wps:spPr>
                            <a:xfrm>
                              <a:off x="3955813" y="1576091"/>
                              <a:ext cx="1947862" cy="974725"/>
                            </a:xfrm>
                            <a:custGeom>
                              <a:avLst/>
                              <a:gdLst/>
                              <a:ahLst/>
                              <a:cxnLst/>
                              <a:rect l="l" t="t" r="r" b="b"/>
                              <a:pathLst>
                                <a:path w="462" h="231" extrusionOk="0">
                                  <a:moveTo>
                                    <a:pt x="231" y="231"/>
                                  </a:moveTo>
                                  <a:cubicBezTo>
                                    <a:pt x="104" y="231"/>
                                    <a:pt x="0" y="127"/>
                                    <a:pt x="0" y="0"/>
                                  </a:cubicBezTo>
                                  <a:cubicBezTo>
                                    <a:pt x="47" y="0"/>
                                    <a:pt x="47" y="0"/>
                                    <a:pt x="47" y="0"/>
                                  </a:cubicBezTo>
                                  <a:cubicBezTo>
                                    <a:pt x="47" y="101"/>
                                    <a:pt x="130" y="184"/>
                                    <a:pt x="231" y="184"/>
                                  </a:cubicBezTo>
                                  <a:cubicBezTo>
                                    <a:pt x="333" y="184"/>
                                    <a:pt x="416" y="101"/>
                                    <a:pt x="416" y="0"/>
                                  </a:cubicBezTo>
                                  <a:cubicBezTo>
                                    <a:pt x="462" y="0"/>
                                    <a:pt x="462" y="0"/>
                                    <a:pt x="462" y="0"/>
                                  </a:cubicBezTo>
                                  <a:cubicBezTo>
                                    <a:pt x="462" y="127"/>
                                    <a:pt x="359" y="231"/>
                                    <a:pt x="231" y="231"/>
                                  </a:cubicBezTo>
                                  <a:close/>
                                </a:path>
                              </a:pathLst>
                            </a:custGeom>
                            <a:solidFill>
                              <a:srgbClr val="168489"/>
                            </a:solidFill>
                            <a:ln>
                              <a:noFill/>
                            </a:ln>
                          </wps:spPr>
                          <wps:bodyPr spcFirstLastPara="1" wrap="square" lIns="91425" tIns="45700" rIns="91425" bIns="45700" anchor="t" anchorCtr="0">
                            <a:noAutofit/>
                          </wps:bodyPr>
                        </wps:wsp>
                        <wps:wsp>
                          <wps:cNvPr id="2074270215" name="Google Shape;184;p15"/>
                          <wps:cNvSpPr/>
                          <wps:spPr>
                            <a:xfrm>
                              <a:off x="2207976" y="601366"/>
                              <a:ext cx="1946275" cy="974725"/>
                            </a:xfrm>
                            <a:custGeom>
                              <a:avLst/>
                              <a:gdLst/>
                              <a:ahLst/>
                              <a:cxnLst/>
                              <a:rect l="l" t="t" r="r" b="b"/>
                              <a:pathLst>
                                <a:path w="462" h="231" extrusionOk="0">
                                  <a:moveTo>
                                    <a:pt x="231" y="46"/>
                                  </a:moveTo>
                                  <a:cubicBezTo>
                                    <a:pt x="129" y="46"/>
                                    <a:pt x="46" y="129"/>
                                    <a:pt x="46" y="231"/>
                                  </a:cubicBezTo>
                                  <a:cubicBezTo>
                                    <a:pt x="0" y="231"/>
                                    <a:pt x="0" y="231"/>
                                    <a:pt x="0" y="231"/>
                                  </a:cubicBezTo>
                                  <a:cubicBezTo>
                                    <a:pt x="0" y="103"/>
                                    <a:pt x="103" y="0"/>
                                    <a:pt x="231" y="0"/>
                                  </a:cubicBezTo>
                                  <a:cubicBezTo>
                                    <a:pt x="358" y="0"/>
                                    <a:pt x="462" y="103"/>
                                    <a:pt x="462" y="231"/>
                                  </a:cubicBezTo>
                                  <a:cubicBezTo>
                                    <a:pt x="415" y="231"/>
                                    <a:pt x="415" y="231"/>
                                    <a:pt x="415" y="231"/>
                                  </a:cubicBezTo>
                                  <a:cubicBezTo>
                                    <a:pt x="415" y="129"/>
                                    <a:pt x="333" y="46"/>
                                    <a:pt x="231" y="46"/>
                                  </a:cubicBezTo>
                                  <a:close/>
                                </a:path>
                              </a:pathLst>
                            </a:custGeom>
                            <a:solidFill>
                              <a:srgbClr val="168489"/>
                            </a:solidFill>
                            <a:ln>
                              <a:noFill/>
                            </a:ln>
                          </wps:spPr>
                          <wps:bodyPr spcFirstLastPara="1" wrap="square" lIns="91425" tIns="45700" rIns="91425" bIns="45700" anchor="t" anchorCtr="0">
                            <a:noAutofit/>
                          </wps:bodyPr>
                        </wps:wsp>
                        <wps:wsp>
                          <wps:cNvPr id="2074270216" name="Google Shape;185;p15"/>
                          <wps:cNvSpPr/>
                          <wps:spPr>
                            <a:xfrm>
                              <a:off x="455376" y="1576091"/>
                              <a:ext cx="1946275" cy="974725"/>
                            </a:xfrm>
                            <a:custGeom>
                              <a:avLst/>
                              <a:gdLst/>
                              <a:ahLst/>
                              <a:cxnLst/>
                              <a:rect l="l" t="t" r="r" b="b"/>
                              <a:pathLst>
                                <a:path w="462" h="231" extrusionOk="0">
                                  <a:moveTo>
                                    <a:pt x="231" y="231"/>
                                  </a:moveTo>
                                  <a:cubicBezTo>
                                    <a:pt x="104" y="231"/>
                                    <a:pt x="0" y="127"/>
                                    <a:pt x="0" y="0"/>
                                  </a:cubicBezTo>
                                  <a:cubicBezTo>
                                    <a:pt x="47" y="0"/>
                                    <a:pt x="47" y="0"/>
                                    <a:pt x="47" y="0"/>
                                  </a:cubicBezTo>
                                  <a:cubicBezTo>
                                    <a:pt x="47" y="101"/>
                                    <a:pt x="130" y="184"/>
                                    <a:pt x="231" y="184"/>
                                  </a:cubicBezTo>
                                  <a:cubicBezTo>
                                    <a:pt x="333" y="184"/>
                                    <a:pt x="416" y="101"/>
                                    <a:pt x="416" y="0"/>
                                  </a:cubicBezTo>
                                  <a:cubicBezTo>
                                    <a:pt x="462" y="0"/>
                                    <a:pt x="462" y="0"/>
                                    <a:pt x="462" y="0"/>
                                  </a:cubicBezTo>
                                  <a:cubicBezTo>
                                    <a:pt x="462" y="127"/>
                                    <a:pt x="359" y="231"/>
                                    <a:pt x="231" y="231"/>
                                  </a:cubicBezTo>
                                  <a:close/>
                                </a:path>
                              </a:pathLst>
                            </a:custGeom>
                            <a:solidFill>
                              <a:srgbClr val="168489"/>
                            </a:solidFill>
                            <a:ln>
                              <a:noFill/>
                            </a:ln>
                          </wps:spPr>
                          <wps:bodyPr spcFirstLastPara="1" wrap="square" lIns="91425" tIns="45700" rIns="91425" bIns="45700" anchor="t" anchorCtr="0">
                            <a:noAutofit/>
                          </wps:bodyPr>
                        </wps:wsp>
                      </wpg:grpSp>
                      <wps:wsp>
                        <wps:cNvPr id="2074270217" name="TextBox 57"/>
                        <wps:cNvSpPr txBox="1"/>
                        <wps:spPr>
                          <a:xfrm>
                            <a:off x="9103189" y="-2"/>
                            <a:ext cx="2451003" cy="849935"/>
                          </a:xfrm>
                          <a:prstGeom prst="rect">
                            <a:avLst/>
                          </a:prstGeom>
                          <a:noFill/>
                        </wps:spPr>
                        <wps:txb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التواصل الفعّال</w:t>
                              </w:r>
                            </w:p>
                          </w:txbxContent>
                        </wps:txbx>
                        <wps:bodyPr wrap="square">
                          <a:noAutofit/>
                        </wps:bodyPr>
                      </wps:wsp>
                      <wps:wsp>
                        <wps:cNvPr id="2074270218" name="TextBox 58"/>
                        <wps:cNvSpPr txBox="1"/>
                        <wps:spPr>
                          <a:xfrm>
                            <a:off x="0" y="2790963"/>
                            <a:ext cx="2796165" cy="849935"/>
                          </a:xfrm>
                          <a:prstGeom prst="rect">
                            <a:avLst/>
                          </a:prstGeom>
                          <a:noFill/>
                        </wps:spPr>
                        <wps:txb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إظهار النجاحات المبكرة</w:t>
                              </w:r>
                            </w:p>
                          </w:txbxContent>
                        </wps:txbx>
                        <wps:bodyPr wrap="square">
                          <a:noAutofit/>
                        </wps:bodyPr>
                      </wps:wsp>
                      <wps:wsp>
                        <wps:cNvPr id="2074270219" name="TextBox 59"/>
                        <wps:cNvSpPr txBox="1"/>
                        <wps:spPr>
                          <a:xfrm>
                            <a:off x="7205639" y="2894304"/>
                            <a:ext cx="2451003" cy="849935"/>
                          </a:xfrm>
                          <a:prstGeom prst="rect">
                            <a:avLst/>
                          </a:prstGeom>
                          <a:noFill/>
                        </wps:spPr>
                        <wps:txb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المشاركة والإشراك</w:t>
                              </w:r>
                            </w:p>
                          </w:txbxContent>
                        </wps:txbx>
                        <wps:bodyPr wrap="square">
                          <a:noAutofit/>
                        </wps:bodyPr>
                      </wps:wsp>
                      <wps:wsp>
                        <wps:cNvPr id="2074270220" name="TextBox 60"/>
                        <wps:cNvSpPr txBox="1"/>
                        <wps:spPr>
                          <a:xfrm>
                            <a:off x="5391874" y="-2"/>
                            <a:ext cx="2771759" cy="849935"/>
                          </a:xfrm>
                          <a:prstGeom prst="rect">
                            <a:avLst/>
                          </a:prstGeom>
                          <a:noFill/>
                        </wps:spPr>
                        <wps:txb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التدريب والدعم</w:t>
                              </w:r>
                            </w:p>
                          </w:txbxContent>
                        </wps:txbx>
                        <wps:bodyPr wrap="square">
                          <a:noAutofit/>
                        </wps:bodyPr>
                      </wps:wsp>
                      <wps:wsp>
                        <wps:cNvPr id="2074270221" name="TextBox 61"/>
                        <wps:cNvSpPr txBox="1"/>
                        <wps:spPr>
                          <a:xfrm>
                            <a:off x="3703867" y="2790618"/>
                            <a:ext cx="2451003" cy="849935"/>
                          </a:xfrm>
                          <a:prstGeom prst="rect">
                            <a:avLst/>
                          </a:prstGeom>
                          <a:noFill/>
                        </wps:spPr>
                        <wps:txb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التحفيز والتشجيع</w:t>
                              </w:r>
                            </w:p>
                          </w:txbxContent>
                        </wps:txbx>
                        <wps:bodyPr wrap="square">
                          <a:noAutofit/>
                        </wps:bodyPr>
                      </wps:wsp>
                      <wps:wsp>
                        <wps:cNvPr id="2074270222" name="TextBox 62"/>
                        <wps:cNvSpPr txBox="1"/>
                        <wps:spPr>
                          <a:xfrm>
                            <a:off x="1428410" y="10905"/>
                            <a:ext cx="3565806" cy="849935"/>
                          </a:xfrm>
                          <a:prstGeom prst="rect">
                            <a:avLst/>
                          </a:prstGeom>
                          <a:noFill/>
                        </wps:spPr>
                        <wps:txb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التدرج في التنفيذ</w:t>
                              </w:r>
                            </w:p>
                          </w:txbxContent>
                        </wps:txbx>
                        <wps:bodyPr wrap="square">
                          <a:noAutofit/>
                        </wps:bodyPr>
                      </wps:wsp>
                      <wps:wsp>
                        <wps:cNvPr id="2074270223" name="Rounded Rectangle 5"/>
                        <wps:cNvSpPr/>
                        <wps:spPr>
                          <a:xfrm flipH="1">
                            <a:off x="9942422" y="1370505"/>
                            <a:ext cx="485482" cy="400493"/>
                          </a:xfrm>
                          <a:custGeom>
                            <a:avLst/>
                            <a:gdLst>
                              <a:gd name="connsiteX0" fmla="*/ 1384251 w 3217557"/>
                              <a:gd name="connsiteY0" fmla="*/ 661544 h 2702049"/>
                              <a:gd name="connsiteX1" fmla="*/ 1574067 w 3217557"/>
                              <a:gd name="connsiteY1" fmla="*/ 851360 h 2702049"/>
                              <a:gd name="connsiteX2" fmla="*/ 1384251 w 3217557"/>
                              <a:gd name="connsiteY2" fmla="*/ 1041176 h 2702049"/>
                              <a:gd name="connsiteX3" fmla="*/ 1194435 w 3217557"/>
                              <a:gd name="connsiteY3" fmla="*/ 851360 h 2702049"/>
                              <a:gd name="connsiteX4" fmla="*/ 1384251 w 3217557"/>
                              <a:gd name="connsiteY4" fmla="*/ 661544 h 2702049"/>
                              <a:gd name="connsiteX5" fmla="*/ 1993421 w 3217557"/>
                              <a:gd name="connsiteY5" fmla="*/ 661544 h 2702049"/>
                              <a:gd name="connsiteX6" fmla="*/ 2183237 w 3217557"/>
                              <a:gd name="connsiteY6" fmla="*/ 851360 h 2702049"/>
                              <a:gd name="connsiteX7" fmla="*/ 1993421 w 3217557"/>
                              <a:gd name="connsiteY7" fmla="*/ 1041176 h 2702049"/>
                              <a:gd name="connsiteX8" fmla="*/ 1803605 w 3217557"/>
                              <a:gd name="connsiteY8" fmla="*/ 851360 h 2702049"/>
                              <a:gd name="connsiteX9" fmla="*/ 1993421 w 3217557"/>
                              <a:gd name="connsiteY9" fmla="*/ 661544 h 2702049"/>
                              <a:gd name="connsiteX10" fmla="*/ 2602591 w 3217557"/>
                              <a:gd name="connsiteY10" fmla="*/ 661544 h 2702049"/>
                              <a:gd name="connsiteX11" fmla="*/ 2792407 w 3217557"/>
                              <a:gd name="connsiteY11" fmla="*/ 851360 h 2702049"/>
                              <a:gd name="connsiteX12" fmla="*/ 2602591 w 3217557"/>
                              <a:gd name="connsiteY12" fmla="*/ 1041176 h 2702049"/>
                              <a:gd name="connsiteX13" fmla="*/ 2412775 w 3217557"/>
                              <a:gd name="connsiteY13" fmla="*/ 851360 h 2702049"/>
                              <a:gd name="connsiteX14" fmla="*/ 2602591 w 3217557"/>
                              <a:gd name="connsiteY14" fmla="*/ 661544 h 2702049"/>
                              <a:gd name="connsiteX15" fmla="*/ 677114 w 3217557"/>
                              <a:gd name="connsiteY15" fmla="*/ 569491 h 2702049"/>
                              <a:gd name="connsiteX16" fmla="*/ 330916 w 3217557"/>
                              <a:gd name="connsiteY16" fmla="*/ 569491 h 2702049"/>
                              <a:gd name="connsiteX17" fmla="*/ 0 w 3217557"/>
                              <a:gd name="connsiteY17" fmla="*/ 900407 h 2702049"/>
                              <a:gd name="connsiteX18" fmla="*/ 0 w 3217557"/>
                              <a:gd name="connsiteY18" fmla="*/ 1952009 h 2702049"/>
                              <a:gd name="connsiteX19" fmla="*/ 330916 w 3217557"/>
                              <a:gd name="connsiteY19" fmla="*/ 2282925 h 2702049"/>
                              <a:gd name="connsiteX20" fmla="*/ 711670 w 3217557"/>
                              <a:gd name="connsiteY20" fmla="*/ 2282925 h 2702049"/>
                              <a:gd name="connsiteX21" fmla="*/ 15770 w 3217557"/>
                              <a:gd name="connsiteY21" fmla="*/ 2702049 h 2702049"/>
                              <a:gd name="connsiteX22" fmla="*/ 1294529 w 3217557"/>
                              <a:gd name="connsiteY22" fmla="*/ 2282925 h 2702049"/>
                              <a:gd name="connsiteX23" fmla="*/ 2117356 w 3217557"/>
                              <a:gd name="connsiteY23" fmla="*/ 2282925 h 2702049"/>
                              <a:gd name="connsiteX24" fmla="*/ 2418395 w 3217557"/>
                              <a:gd name="connsiteY24" fmla="*/ 2087951 h 2702049"/>
                              <a:gd name="connsiteX25" fmla="*/ 1830857 w 3217557"/>
                              <a:gd name="connsiteY25" fmla="*/ 1799347 h 2702049"/>
                              <a:gd name="connsiteX26" fmla="*/ 1008030 w 3217557"/>
                              <a:gd name="connsiteY26" fmla="*/ 1799347 h 2702049"/>
                              <a:gd name="connsiteX27" fmla="*/ 677114 w 3217557"/>
                              <a:gd name="connsiteY27" fmla="*/ 1468431 h 2702049"/>
                              <a:gd name="connsiteX28" fmla="*/ 677114 w 3217557"/>
                              <a:gd name="connsiteY28" fmla="*/ 569491 h 2702049"/>
                              <a:gd name="connsiteX29" fmla="*/ 2886641 w 3217557"/>
                              <a:gd name="connsiteY29" fmla="*/ 0 h 2702049"/>
                              <a:gd name="connsiteX30" fmla="*/ 1100201 w 3217557"/>
                              <a:gd name="connsiteY30" fmla="*/ 0 h 2702049"/>
                              <a:gd name="connsiteX31" fmla="*/ 769285 w 3217557"/>
                              <a:gd name="connsiteY31" fmla="*/ 330916 h 2702049"/>
                              <a:gd name="connsiteX32" fmla="*/ 769285 w 3217557"/>
                              <a:gd name="connsiteY32" fmla="*/ 1382518 h 2702049"/>
                              <a:gd name="connsiteX33" fmla="*/ 1100201 w 3217557"/>
                              <a:gd name="connsiteY33" fmla="*/ 1713434 h 2702049"/>
                              <a:gd name="connsiteX34" fmla="*/ 1923028 w 3217557"/>
                              <a:gd name="connsiteY34" fmla="*/ 1713434 h 2702049"/>
                              <a:gd name="connsiteX35" fmla="*/ 3078958 w 3217557"/>
                              <a:gd name="connsiteY35" fmla="*/ 2077967 h 2702049"/>
                              <a:gd name="connsiteX36" fmla="*/ 2505887 w 3217557"/>
                              <a:gd name="connsiteY36" fmla="*/ 1713434 h 2702049"/>
                              <a:gd name="connsiteX37" fmla="*/ 2886641 w 3217557"/>
                              <a:gd name="connsiteY37" fmla="*/ 1713434 h 2702049"/>
                              <a:gd name="connsiteX38" fmla="*/ 3217557 w 3217557"/>
                              <a:gd name="connsiteY38" fmla="*/ 1382518 h 2702049"/>
                              <a:gd name="connsiteX39" fmla="*/ 3217557 w 3217557"/>
                              <a:gd name="connsiteY39" fmla="*/ 330916 h 2702049"/>
                              <a:gd name="connsiteX40" fmla="*/ 2886641 w 3217557"/>
                              <a:gd name="connsiteY40" fmla="*/ 0 h 2702049"/>
                              <a:gd name="connsiteX0" fmla="*/ 1384251 w 3217557"/>
                              <a:gd name="connsiteY0" fmla="*/ 661544 h 2702049"/>
                              <a:gd name="connsiteX1" fmla="*/ 1574067 w 3217557"/>
                              <a:gd name="connsiteY1" fmla="*/ 851360 h 2702049"/>
                              <a:gd name="connsiteX2" fmla="*/ 1384251 w 3217557"/>
                              <a:gd name="connsiteY2" fmla="*/ 1041176 h 2702049"/>
                              <a:gd name="connsiteX3" fmla="*/ 1194435 w 3217557"/>
                              <a:gd name="connsiteY3" fmla="*/ 851360 h 2702049"/>
                              <a:gd name="connsiteX4" fmla="*/ 1384251 w 3217557"/>
                              <a:gd name="connsiteY4" fmla="*/ 661544 h 2702049"/>
                              <a:gd name="connsiteX5" fmla="*/ 1993421 w 3217557"/>
                              <a:gd name="connsiteY5" fmla="*/ 661544 h 2702049"/>
                              <a:gd name="connsiteX6" fmla="*/ 2183237 w 3217557"/>
                              <a:gd name="connsiteY6" fmla="*/ 851360 h 2702049"/>
                              <a:gd name="connsiteX7" fmla="*/ 1993421 w 3217557"/>
                              <a:gd name="connsiteY7" fmla="*/ 1041176 h 2702049"/>
                              <a:gd name="connsiteX8" fmla="*/ 1803605 w 3217557"/>
                              <a:gd name="connsiteY8" fmla="*/ 851360 h 2702049"/>
                              <a:gd name="connsiteX9" fmla="*/ 1993421 w 3217557"/>
                              <a:gd name="connsiteY9" fmla="*/ 661544 h 2702049"/>
                              <a:gd name="connsiteX10" fmla="*/ 2602591 w 3217557"/>
                              <a:gd name="connsiteY10" fmla="*/ 661544 h 2702049"/>
                              <a:gd name="connsiteX11" fmla="*/ 2792407 w 3217557"/>
                              <a:gd name="connsiteY11" fmla="*/ 851360 h 2702049"/>
                              <a:gd name="connsiteX12" fmla="*/ 2602591 w 3217557"/>
                              <a:gd name="connsiteY12" fmla="*/ 1041176 h 2702049"/>
                              <a:gd name="connsiteX13" fmla="*/ 2412775 w 3217557"/>
                              <a:gd name="connsiteY13" fmla="*/ 851360 h 2702049"/>
                              <a:gd name="connsiteX14" fmla="*/ 2602591 w 3217557"/>
                              <a:gd name="connsiteY14" fmla="*/ 661544 h 2702049"/>
                              <a:gd name="connsiteX15" fmla="*/ 677114 w 3217557"/>
                              <a:gd name="connsiteY15" fmla="*/ 569491 h 2702049"/>
                              <a:gd name="connsiteX16" fmla="*/ 330916 w 3217557"/>
                              <a:gd name="connsiteY16" fmla="*/ 569491 h 2702049"/>
                              <a:gd name="connsiteX17" fmla="*/ 0 w 3217557"/>
                              <a:gd name="connsiteY17" fmla="*/ 900407 h 2702049"/>
                              <a:gd name="connsiteX18" fmla="*/ 0 w 3217557"/>
                              <a:gd name="connsiteY18" fmla="*/ 1952009 h 2702049"/>
                              <a:gd name="connsiteX19" fmla="*/ 330916 w 3217557"/>
                              <a:gd name="connsiteY19" fmla="*/ 2282925 h 2702049"/>
                              <a:gd name="connsiteX20" fmla="*/ 711670 w 3217557"/>
                              <a:gd name="connsiteY20" fmla="*/ 2282925 h 2702049"/>
                              <a:gd name="connsiteX21" fmla="*/ 15770 w 3217557"/>
                              <a:gd name="connsiteY21" fmla="*/ 2702049 h 2702049"/>
                              <a:gd name="connsiteX22" fmla="*/ 1294529 w 3217557"/>
                              <a:gd name="connsiteY22" fmla="*/ 2282925 h 2702049"/>
                              <a:gd name="connsiteX23" fmla="*/ 2117356 w 3217557"/>
                              <a:gd name="connsiteY23" fmla="*/ 2282925 h 2702049"/>
                              <a:gd name="connsiteX24" fmla="*/ 2418395 w 3217557"/>
                              <a:gd name="connsiteY24" fmla="*/ 2087951 h 2702049"/>
                              <a:gd name="connsiteX25" fmla="*/ 1830857 w 3217557"/>
                              <a:gd name="connsiteY25" fmla="*/ 1799347 h 2702049"/>
                              <a:gd name="connsiteX26" fmla="*/ 1008030 w 3217557"/>
                              <a:gd name="connsiteY26" fmla="*/ 1799347 h 2702049"/>
                              <a:gd name="connsiteX27" fmla="*/ 677114 w 3217557"/>
                              <a:gd name="connsiteY27" fmla="*/ 1468431 h 2702049"/>
                              <a:gd name="connsiteX28" fmla="*/ 677114 w 3217557"/>
                              <a:gd name="connsiteY28" fmla="*/ 569491 h 2702049"/>
                              <a:gd name="connsiteX29" fmla="*/ 2886641 w 3217557"/>
                              <a:gd name="connsiteY29" fmla="*/ 0 h 2702049"/>
                              <a:gd name="connsiteX30" fmla="*/ 1100201 w 3217557"/>
                              <a:gd name="connsiteY30" fmla="*/ 0 h 2702049"/>
                              <a:gd name="connsiteX31" fmla="*/ 769285 w 3217557"/>
                              <a:gd name="connsiteY31" fmla="*/ 330916 h 2702049"/>
                              <a:gd name="connsiteX32" fmla="*/ 769285 w 3217557"/>
                              <a:gd name="connsiteY32" fmla="*/ 1382518 h 2702049"/>
                              <a:gd name="connsiteX33" fmla="*/ 1100201 w 3217557"/>
                              <a:gd name="connsiteY33" fmla="*/ 1713434 h 2702049"/>
                              <a:gd name="connsiteX34" fmla="*/ 1923028 w 3217557"/>
                              <a:gd name="connsiteY34" fmla="*/ 1713434 h 2702049"/>
                              <a:gd name="connsiteX35" fmla="*/ 3078958 w 3217557"/>
                              <a:gd name="connsiteY35" fmla="*/ 2077967 h 2702049"/>
                              <a:gd name="connsiteX36" fmla="*/ 2505887 w 3217557"/>
                              <a:gd name="connsiteY36" fmla="*/ 1713434 h 2702049"/>
                              <a:gd name="connsiteX37" fmla="*/ 2886641 w 3217557"/>
                              <a:gd name="connsiteY37" fmla="*/ 1713434 h 2702049"/>
                              <a:gd name="connsiteX38" fmla="*/ 3217557 w 3217557"/>
                              <a:gd name="connsiteY38" fmla="*/ 1382518 h 2702049"/>
                              <a:gd name="connsiteX39" fmla="*/ 3217557 w 3217557"/>
                              <a:gd name="connsiteY39" fmla="*/ 330916 h 2702049"/>
                              <a:gd name="connsiteX40" fmla="*/ 2886641 w 3217557"/>
                              <a:gd name="connsiteY40" fmla="*/ 0 h 2702049"/>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33810"/>
                              <a:gd name="connsiteX1" fmla="*/ 1574067 w 3217557"/>
                              <a:gd name="connsiteY1" fmla="*/ 851360 h 2633810"/>
                              <a:gd name="connsiteX2" fmla="*/ 1384251 w 3217557"/>
                              <a:gd name="connsiteY2" fmla="*/ 1041176 h 2633810"/>
                              <a:gd name="connsiteX3" fmla="*/ 1194435 w 3217557"/>
                              <a:gd name="connsiteY3" fmla="*/ 851360 h 2633810"/>
                              <a:gd name="connsiteX4" fmla="*/ 1384251 w 3217557"/>
                              <a:gd name="connsiteY4" fmla="*/ 661544 h 2633810"/>
                              <a:gd name="connsiteX5" fmla="*/ 1993421 w 3217557"/>
                              <a:gd name="connsiteY5" fmla="*/ 661544 h 2633810"/>
                              <a:gd name="connsiteX6" fmla="*/ 2183237 w 3217557"/>
                              <a:gd name="connsiteY6" fmla="*/ 851360 h 2633810"/>
                              <a:gd name="connsiteX7" fmla="*/ 1993421 w 3217557"/>
                              <a:gd name="connsiteY7" fmla="*/ 1041176 h 2633810"/>
                              <a:gd name="connsiteX8" fmla="*/ 1803605 w 3217557"/>
                              <a:gd name="connsiteY8" fmla="*/ 851360 h 2633810"/>
                              <a:gd name="connsiteX9" fmla="*/ 1993421 w 3217557"/>
                              <a:gd name="connsiteY9" fmla="*/ 661544 h 2633810"/>
                              <a:gd name="connsiteX10" fmla="*/ 2602591 w 3217557"/>
                              <a:gd name="connsiteY10" fmla="*/ 661544 h 2633810"/>
                              <a:gd name="connsiteX11" fmla="*/ 2792407 w 3217557"/>
                              <a:gd name="connsiteY11" fmla="*/ 851360 h 2633810"/>
                              <a:gd name="connsiteX12" fmla="*/ 2602591 w 3217557"/>
                              <a:gd name="connsiteY12" fmla="*/ 1041176 h 2633810"/>
                              <a:gd name="connsiteX13" fmla="*/ 2412775 w 3217557"/>
                              <a:gd name="connsiteY13" fmla="*/ 851360 h 2633810"/>
                              <a:gd name="connsiteX14" fmla="*/ 2602591 w 3217557"/>
                              <a:gd name="connsiteY14" fmla="*/ 661544 h 2633810"/>
                              <a:gd name="connsiteX15" fmla="*/ 677114 w 3217557"/>
                              <a:gd name="connsiteY15" fmla="*/ 569491 h 2633810"/>
                              <a:gd name="connsiteX16" fmla="*/ 330916 w 3217557"/>
                              <a:gd name="connsiteY16" fmla="*/ 569491 h 2633810"/>
                              <a:gd name="connsiteX17" fmla="*/ 0 w 3217557"/>
                              <a:gd name="connsiteY17" fmla="*/ 900407 h 2633810"/>
                              <a:gd name="connsiteX18" fmla="*/ 0 w 3217557"/>
                              <a:gd name="connsiteY18" fmla="*/ 1952009 h 2633810"/>
                              <a:gd name="connsiteX19" fmla="*/ 330916 w 3217557"/>
                              <a:gd name="connsiteY19" fmla="*/ 2282925 h 2633810"/>
                              <a:gd name="connsiteX20" fmla="*/ 711670 w 3217557"/>
                              <a:gd name="connsiteY20" fmla="*/ 2282925 h 2633810"/>
                              <a:gd name="connsiteX21" fmla="*/ 165895 w 3217557"/>
                              <a:gd name="connsiteY21" fmla="*/ 2633810 h 2633810"/>
                              <a:gd name="connsiteX22" fmla="*/ 1294529 w 3217557"/>
                              <a:gd name="connsiteY22" fmla="*/ 2282925 h 2633810"/>
                              <a:gd name="connsiteX23" fmla="*/ 2117356 w 3217557"/>
                              <a:gd name="connsiteY23" fmla="*/ 2282925 h 2633810"/>
                              <a:gd name="connsiteX24" fmla="*/ 2418395 w 3217557"/>
                              <a:gd name="connsiteY24" fmla="*/ 2087951 h 2633810"/>
                              <a:gd name="connsiteX25" fmla="*/ 1830857 w 3217557"/>
                              <a:gd name="connsiteY25" fmla="*/ 1799347 h 2633810"/>
                              <a:gd name="connsiteX26" fmla="*/ 1008030 w 3217557"/>
                              <a:gd name="connsiteY26" fmla="*/ 1799347 h 2633810"/>
                              <a:gd name="connsiteX27" fmla="*/ 677114 w 3217557"/>
                              <a:gd name="connsiteY27" fmla="*/ 1468431 h 2633810"/>
                              <a:gd name="connsiteX28" fmla="*/ 677114 w 3217557"/>
                              <a:gd name="connsiteY28" fmla="*/ 569491 h 2633810"/>
                              <a:gd name="connsiteX29" fmla="*/ 2886641 w 3217557"/>
                              <a:gd name="connsiteY29" fmla="*/ 0 h 2633810"/>
                              <a:gd name="connsiteX30" fmla="*/ 1100201 w 3217557"/>
                              <a:gd name="connsiteY30" fmla="*/ 0 h 2633810"/>
                              <a:gd name="connsiteX31" fmla="*/ 769285 w 3217557"/>
                              <a:gd name="connsiteY31" fmla="*/ 330916 h 2633810"/>
                              <a:gd name="connsiteX32" fmla="*/ 769285 w 3217557"/>
                              <a:gd name="connsiteY32" fmla="*/ 1382518 h 2633810"/>
                              <a:gd name="connsiteX33" fmla="*/ 1100201 w 3217557"/>
                              <a:gd name="connsiteY33" fmla="*/ 1713434 h 2633810"/>
                              <a:gd name="connsiteX34" fmla="*/ 1923028 w 3217557"/>
                              <a:gd name="connsiteY34" fmla="*/ 1713434 h 2633810"/>
                              <a:gd name="connsiteX35" fmla="*/ 3078958 w 3217557"/>
                              <a:gd name="connsiteY35" fmla="*/ 2077967 h 2633810"/>
                              <a:gd name="connsiteX36" fmla="*/ 2505887 w 3217557"/>
                              <a:gd name="connsiteY36" fmla="*/ 1713434 h 2633810"/>
                              <a:gd name="connsiteX37" fmla="*/ 2886641 w 3217557"/>
                              <a:gd name="connsiteY37" fmla="*/ 1713434 h 2633810"/>
                              <a:gd name="connsiteX38" fmla="*/ 3217557 w 3217557"/>
                              <a:gd name="connsiteY38" fmla="*/ 1382518 h 2633810"/>
                              <a:gd name="connsiteX39" fmla="*/ 3217557 w 3217557"/>
                              <a:gd name="connsiteY39" fmla="*/ 330916 h 2633810"/>
                              <a:gd name="connsiteX40" fmla="*/ 2886641 w 3217557"/>
                              <a:gd name="connsiteY40" fmla="*/ 0 h 2633810"/>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 name="connsiteX0" fmla="*/ 1384251 w 3217557"/>
                              <a:gd name="connsiteY0" fmla="*/ 661544 h 2654282"/>
                              <a:gd name="connsiteX1" fmla="*/ 1574067 w 3217557"/>
                              <a:gd name="connsiteY1" fmla="*/ 851360 h 2654282"/>
                              <a:gd name="connsiteX2" fmla="*/ 1384251 w 3217557"/>
                              <a:gd name="connsiteY2" fmla="*/ 1041176 h 2654282"/>
                              <a:gd name="connsiteX3" fmla="*/ 1194435 w 3217557"/>
                              <a:gd name="connsiteY3" fmla="*/ 851360 h 2654282"/>
                              <a:gd name="connsiteX4" fmla="*/ 1384251 w 3217557"/>
                              <a:gd name="connsiteY4" fmla="*/ 661544 h 2654282"/>
                              <a:gd name="connsiteX5" fmla="*/ 1993421 w 3217557"/>
                              <a:gd name="connsiteY5" fmla="*/ 661544 h 2654282"/>
                              <a:gd name="connsiteX6" fmla="*/ 2183237 w 3217557"/>
                              <a:gd name="connsiteY6" fmla="*/ 851360 h 2654282"/>
                              <a:gd name="connsiteX7" fmla="*/ 1993421 w 3217557"/>
                              <a:gd name="connsiteY7" fmla="*/ 1041176 h 2654282"/>
                              <a:gd name="connsiteX8" fmla="*/ 1803605 w 3217557"/>
                              <a:gd name="connsiteY8" fmla="*/ 851360 h 2654282"/>
                              <a:gd name="connsiteX9" fmla="*/ 1993421 w 3217557"/>
                              <a:gd name="connsiteY9" fmla="*/ 661544 h 2654282"/>
                              <a:gd name="connsiteX10" fmla="*/ 2602591 w 3217557"/>
                              <a:gd name="connsiteY10" fmla="*/ 661544 h 2654282"/>
                              <a:gd name="connsiteX11" fmla="*/ 2792407 w 3217557"/>
                              <a:gd name="connsiteY11" fmla="*/ 851360 h 2654282"/>
                              <a:gd name="connsiteX12" fmla="*/ 2602591 w 3217557"/>
                              <a:gd name="connsiteY12" fmla="*/ 1041176 h 2654282"/>
                              <a:gd name="connsiteX13" fmla="*/ 2412775 w 3217557"/>
                              <a:gd name="connsiteY13" fmla="*/ 851360 h 2654282"/>
                              <a:gd name="connsiteX14" fmla="*/ 2602591 w 3217557"/>
                              <a:gd name="connsiteY14" fmla="*/ 661544 h 2654282"/>
                              <a:gd name="connsiteX15" fmla="*/ 677114 w 3217557"/>
                              <a:gd name="connsiteY15" fmla="*/ 569491 h 2654282"/>
                              <a:gd name="connsiteX16" fmla="*/ 330916 w 3217557"/>
                              <a:gd name="connsiteY16" fmla="*/ 569491 h 2654282"/>
                              <a:gd name="connsiteX17" fmla="*/ 0 w 3217557"/>
                              <a:gd name="connsiteY17" fmla="*/ 900407 h 2654282"/>
                              <a:gd name="connsiteX18" fmla="*/ 0 w 3217557"/>
                              <a:gd name="connsiteY18" fmla="*/ 1952009 h 2654282"/>
                              <a:gd name="connsiteX19" fmla="*/ 330916 w 3217557"/>
                              <a:gd name="connsiteY19" fmla="*/ 2282925 h 2654282"/>
                              <a:gd name="connsiteX20" fmla="*/ 711670 w 3217557"/>
                              <a:gd name="connsiteY20" fmla="*/ 2282925 h 2654282"/>
                              <a:gd name="connsiteX21" fmla="*/ 275077 w 3217557"/>
                              <a:gd name="connsiteY21" fmla="*/ 2654282 h 2654282"/>
                              <a:gd name="connsiteX22" fmla="*/ 1294529 w 3217557"/>
                              <a:gd name="connsiteY22" fmla="*/ 2282925 h 2654282"/>
                              <a:gd name="connsiteX23" fmla="*/ 2117356 w 3217557"/>
                              <a:gd name="connsiteY23" fmla="*/ 2282925 h 2654282"/>
                              <a:gd name="connsiteX24" fmla="*/ 2418395 w 3217557"/>
                              <a:gd name="connsiteY24" fmla="*/ 2087951 h 2654282"/>
                              <a:gd name="connsiteX25" fmla="*/ 1830857 w 3217557"/>
                              <a:gd name="connsiteY25" fmla="*/ 1799347 h 2654282"/>
                              <a:gd name="connsiteX26" fmla="*/ 1008030 w 3217557"/>
                              <a:gd name="connsiteY26" fmla="*/ 1799347 h 2654282"/>
                              <a:gd name="connsiteX27" fmla="*/ 677114 w 3217557"/>
                              <a:gd name="connsiteY27" fmla="*/ 1468431 h 2654282"/>
                              <a:gd name="connsiteX28" fmla="*/ 677114 w 3217557"/>
                              <a:gd name="connsiteY28" fmla="*/ 569491 h 2654282"/>
                              <a:gd name="connsiteX29" fmla="*/ 2886641 w 3217557"/>
                              <a:gd name="connsiteY29" fmla="*/ 0 h 2654282"/>
                              <a:gd name="connsiteX30" fmla="*/ 1100201 w 3217557"/>
                              <a:gd name="connsiteY30" fmla="*/ 0 h 2654282"/>
                              <a:gd name="connsiteX31" fmla="*/ 769285 w 3217557"/>
                              <a:gd name="connsiteY31" fmla="*/ 330916 h 2654282"/>
                              <a:gd name="connsiteX32" fmla="*/ 769285 w 3217557"/>
                              <a:gd name="connsiteY32" fmla="*/ 1382518 h 2654282"/>
                              <a:gd name="connsiteX33" fmla="*/ 1100201 w 3217557"/>
                              <a:gd name="connsiteY33" fmla="*/ 1713434 h 2654282"/>
                              <a:gd name="connsiteX34" fmla="*/ 1923028 w 3217557"/>
                              <a:gd name="connsiteY34" fmla="*/ 1713434 h 2654282"/>
                              <a:gd name="connsiteX35" fmla="*/ 3078958 w 3217557"/>
                              <a:gd name="connsiteY35" fmla="*/ 2077967 h 2654282"/>
                              <a:gd name="connsiteX36" fmla="*/ 2505887 w 3217557"/>
                              <a:gd name="connsiteY36" fmla="*/ 1713434 h 2654282"/>
                              <a:gd name="connsiteX37" fmla="*/ 2886641 w 3217557"/>
                              <a:gd name="connsiteY37" fmla="*/ 1713434 h 2654282"/>
                              <a:gd name="connsiteX38" fmla="*/ 3217557 w 3217557"/>
                              <a:gd name="connsiteY38" fmla="*/ 1382518 h 2654282"/>
                              <a:gd name="connsiteX39" fmla="*/ 3217557 w 3217557"/>
                              <a:gd name="connsiteY39" fmla="*/ 330916 h 2654282"/>
                              <a:gd name="connsiteX40" fmla="*/ 2886641 w 3217557"/>
                              <a:gd name="connsiteY40" fmla="*/ 0 h 26542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Lst>
                            <a:rect l="l" t="t" r="r" b="b"/>
                            <a:pathLst>
                              <a:path w="3217557" h="2654282">
                                <a:moveTo>
                                  <a:pt x="1384251" y="661544"/>
                                </a:moveTo>
                                <a:cubicBezTo>
                                  <a:pt x="1489083" y="661544"/>
                                  <a:pt x="1574067" y="746528"/>
                                  <a:pt x="1574067" y="851360"/>
                                </a:cubicBezTo>
                                <a:cubicBezTo>
                                  <a:pt x="1574067" y="956192"/>
                                  <a:pt x="1489083" y="1041176"/>
                                  <a:pt x="1384251" y="1041176"/>
                                </a:cubicBezTo>
                                <a:cubicBezTo>
                                  <a:pt x="1279419" y="1041176"/>
                                  <a:pt x="1194435" y="956192"/>
                                  <a:pt x="1194435" y="851360"/>
                                </a:cubicBezTo>
                                <a:cubicBezTo>
                                  <a:pt x="1194435" y="746528"/>
                                  <a:pt x="1279419" y="661544"/>
                                  <a:pt x="1384251" y="661544"/>
                                </a:cubicBezTo>
                                <a:close/>
                                <a:moveTo>
                                  <a:pt x="1993421" y="661544"/>
                                </a:moveTo>
                                <a:cubicBezTo>
                                  <a:pt x="2098253" y="661544"/>
                                  <a:pt x="2183237" y="746528"/>
                                  <a:pt x="2183237" y="851360"/>
                                </a:cubicBezTo>
                                <a:cubicBezTo>
                                  <a:pt x="2183237" y="956192"/>
                                  <a:pt x="2098253" y="1041176"/>
                                  <a:pt x="1993421" y="1041176"/>
                                </a:cubicBezTo>
                                <a:cubicBezTo>
                                  <a:pt x="1888589" y="1041176"/>
                                  <a:pt x="1803605" y="956192"/>
                                  <a:pt x="1803605" y="851360"/>
                                </a:cubicBezTo>
                                <a:cubicBezTo>
                                  <a:pt x="1803605" y="746528"/>
                                  <a:pt x="1888589" y="661544"/>
                                  <a:pt x="1993421" y="661544"/>
                                </a:cubicBezTo>
                                <a:close/>
                                <a:moveTo>
                                  <a:pt x="2602591" y="661544"/>
                                </a:moveTo>
                                <a:cubicBezTo>
                                  <a:pt x="2707423" y="661544"/>
                                  <a:pt x="2792407" y="746528"/>
                                  <a:pt x="2792407" y="851360"/>
                                </a:cubicBezTo>
                                <a:cubicBezTo>
                                  <a:pt x="2792407" y="956192"/>
                                  <a:pt x="2707423" y="1041176"/>
                                  <a:pt x="2602591" y="1041176"/>
                                </a:cubicBezTo>
                                <a:cubicBezTo>
                                  <a:pt x="2497759" y="1041176"/>
                                  <a:pt x="2412775" y="956192"/>
                                  <a:pt x="2412775" y="851360"/>
                                </a:cubicBezTo>
                                <a:cubicBezTo>
                                  <a:pt x="2412775" y="746528"/>
                                  <a:pt x="2497759" y="661544"/>
                                  <a:pt x="2602591" y="661544"/>
                                </a:cubicBezTo>
                                <a:close/>
                                <a:moveTo>
                                  <a:pt x="677114" y="569491"/>
                                </a:moveTo>
                                <a:lnTo>
                                  <a:pt x="330916" y="569491"/>
                                </a:lnTo>
                                <a:cubicBezTo>
                                  <a:pt x="148156" y="569491"/>
                                  <a:pt x="0" y="717647"/>
                                  <a:pt x="0" y="900407"/>
                                </a:cubicBezTo>
                                <a:lnTo>
                                  <a:pt x="0" y="1952009"/>
                                </a:lnTo>
                                <a:cubicBezTo>
                                  <a:pt x="0" y="2134769"/>
                                  <a:pt x="148156" y="2282925"/>
                                  <a:pt x="330916" y="2282925"/>
                                </a:cubicBezTo>
                                <a:lnTo>
                                  <a:pt x="711670" y="2282925"/>
                                </a:lnTo>
                                <a:cubicBezTo>
                                  <a:pt x="639726" y="2394386"/>
                                  <a:pt x="647101" y="2475544"/>
                                  <a:pt x="275077" y="2654282"/>
                                </a:cubicBezTo>
                                <a:cubicBezTo>
                                  <a:pt x="900998" y="2583693"/>
                                  <a:pt x="998412" y="2552618"/>
                                  <a:pt x="1294529" y="2282925"/>
                                </a:cubicBezTo>
                                <a:lnTo>
                                  <a:pt x="2117356" y="2282925"/>
                                </a:lnTo>
                                <a:cubicBezTo>
                                  <a:pt x="2251554" y="2282925"/>
                                  <a:pt x="2367095" y="2203043"/>
                                  <a:pt x="2418395" y="2087951"/>
                                </a:cubicBezTo>
                                <a:cubicBezTo>
                                  <a:pt x="2205538" y="2022975"/>
                                  <a:pt x="2032941" y="1932583"/>
                                  <a:pt x="1830857" y="1799347"/>
                                </a:cubicBezTo>
                                <a:lnTo>
                                  <a:pt x="1008030" y="1799347"/>
                                </a:lnTo>
                                <a:cubicBezTo>
                                  <a:pt x="825270" y="1799347"/>
                                  <a:pt x="677114" y="1651191"/>
                                  <a:pt x="677114" y="1468431"/>
                                </a:cubicBezTo>
                                <a:lnTo>
                                  <a:pt x="677114" y="569491"/>
                                </a:lnTo>
                                <a:close/>
                                <a:moveTo>
                                  <a:pt x="2886641" y="0"/>
                                </a:moveTo>
                                <a:lnTo>
                                  <a:pt x="1100201" y="0"/>
                                </a:lnTo>
                                <a:cubicBezTo>
                                  <a:pt x="917441" y="0"/>
                                  <a:pt x="769285" y="148156"/>
                                  <a:pt x="769285" y="330916"/>
                                </a:cubicBezTo>
                                <a:lnTo>
                                  <a:pt x="769285" y="1382518"/>
                                </a:lnTo>
                                <a:cubicBezTo>
                                  <a:pt x="769285" y="1565278"/>
                                  <a:pt x="917441" y="1713434"/>
                                  <a:pt x="1100201" y="1713434"/>
                                </a:cubicBezTo>
                                <a:lnTo>
                                  <a:pt x="1923028" y="1713434"/>
                                </a:lnTo>
                                <a:cubicBezTo>
                                  <a:pt x="2301032" y="1962656"/>
                                  <a:pt x="2453037" y="2007378"/>
                                  <a:pt x="3078958" y="2077967"/>
                                </a:cubicBezTo>
                                <a:cubicBezTo>
                                  <a:pt x="2713759" y="1878758"/>
                                  <a:pt x="2673367" y="1899957"/>
                                  <a:pt x="2505887" y="1713434"/>
                                </a:cubicBezTo>
                                <a:lnTo>
                                  <a:pt x="2886641" y="1713434"/>
                                </a:lnTo>
                                <a:cubicBezTo>
                                  <a:pt x="3069401" y="1713434"/>
                                  <a:pt x="3217557" y="1565278"/>
                                  <a:pt x="3217557" y="1382518"/>
                                </a:cubicBezTo>
                                <a:lnTo>
                                  <a:pt x="3217557" y="330916"/>
                                </a:lnTo>
                                <a:cubicBezTo>
                                  <a:pt x="3217557" y="148156"/>
                                  <a:pt x="3069401" y="0"/>
                                  <a:pt x="2886641" y="0"/>
                                </a:cubicBezTo>
                                <a:close/>
                              </a:path>
                            </a:pathLst>
                          </a:cu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74270224" name="رسم 64" descr="قاعة مجلس الإدارة"/>
                          <pic:cNvPicPr>
                            <a:picLocks noChangeAspect="1"/>
                          </pic:cNvPicPr>
                        </pic:nvPicPr>
                        <pic:blipFill>
                          <a:blip r:embed="rId17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7"/>
                              </a:ext>
                            </a:extLst>
                          </a:blip>
                          <a:stretch>
                            <a:fillRect/>
                          </a:stretch>
                        </pic:blipFill>
                        <pic:spPr>
                          <a:xfrm>
                            <a:off x="8122831" y="1250169"/>
                            <a:ext cx="632143" cy="632143"/>
                          </a:xfrm>
                          <a:prstGeom prst="snip1Rect">
                            <a:avLst/>
                          </a:prstGeom>
                        </pic:spPr>
                      </pic:pic>
                      <pic:pic xmlns:pic="http://schemas.openxmlformats.org/drawingml/2006/picture">
                        <pic:nvPicPr>
                          <pic:cNvPr id="2074270225" name="Graphic 65"/>
                          <pic:cNvPicPr>
                            <a:picLocks noChangeAspect="1"/>
                          </pic:cNvPicPr>
                        </pic:nvPicPr>
                        <pic:blipFill>
                          <a:blip r:embed="rId178">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9"/>
                              </a:ext>
                            </a:extLst>
                          </a:blip>
                          <a:stretch>
                            <a:fillRect/>
                          </a:stretch>
                        </pic:blipFill>
                        <pic:spPr>
                          <a:xfrm>
                            <a:off x="6362633" y="1227851"/>
                            <a:ext cx="628650" cy="685800"/>
                          </a:xfrm>
                          <a:prstGeom prst="rect">
                            <a:avLst/>
                          </a:prstGeom>
                        </pic:spPr>
                      </pic:pic>
                      <pic:pic xmlns:pic="http://schemas.openxmlformats.org/drawingml/2006/picture">
                        <pic:nvPicPr>
                          <pic:cNvPr id="2074270226" name="Graphic 14" descr="Business Growth with solid fill"/>
                          <pic:cNvPicPr>
                            <a:picLocks noChangeAspect="1"/>
                          </pic:cNvPicPr>
                        </pic:nvPicPr>
                        <pic:blipFill>
                          <a:blip r:embed="rId18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1"/>
                              </a:ext>
                            </a:extLst>
                          </a:blip>
                          <a:stretch>
                            <a:fillRect/>
                          </a:stretch>
                        </pic:blipFill>
                        <pic:spPr>
                          <a:xfrm>
                            <a:off x="4574700" y="1283096"/>
                            <a:ext cx="575310" cy="575310"/>
                          </a:xfrm>
                          <a:prstGeom prst="rect">
                            <a:avLst/>
                          </a:prstGeom>
                        </pic:spPr>
                      </pic:pic>
                      <pic:pic xmlns:pic="http://schemas.openxmlformats.org/drawingml/2006/picture">
                        <pic:nvPicPr>
                          <pic:cNvPr id="2074270227" name="Picture 2074270227"/>
                          <pic:cNvPicPr>
                            <a:picLocks noChangeAspect="1"/>
                          </pic:cNvPicPr>
                        </pic:nvPicPr>
                        <pic:blipFill>
                          <a:blip r:embed="rId182">
                            <a:duotone>
                              <a:prstClr val="black"/>
                              <a:schemeClr val="tx2">
                                <a:tint val="45000"/>
                                <a:satMod val="400000"/>
                              </a:schemeClr>
                            </a:duotone>
                            <a:extLst/>
                          </a:blip>
                          <a:stretch>
                            <a:fillRect/>
                          </a:stretch>
                        </pic:blipFill>
                        <pic:spPr>
                          <a:xfrm>
                            <a:off x="1029730" y="1202451"/>
                            <a:ext cx="736600" cy="736600"/>
                          </a:xfrm>
                          <a:prstGeom prst="rect">
                            <a:avLst/>
                          </a:prstGeom>
                        </pic:spPr>
                      </pic:pic>
                      <pic:pic xmlns:pic="http://schemas.openxmlformats.org/drawingml/2006/picture">
                        <pic:nvPicPr>
                          <pic:cNvPr id="2074270228" name="Picture 2074270228"/>
                          <pic:cNvPicPr>
                            <a:picLocks noChangeAspect="1"/>
                          </pic:cNvPicPr>
                        </pic:nvPicPr>
                        <pic:blipFill>
                          <a:blip r:embed="rId183">
                            <a:biLevel thresh="25000"/>
                          </a:blip>
                          <a:stretch>
                            <a:fillRect/>
                          </a:stretch>
                        </pic:blipFill>
                        <pic:spPr>
                          <a:xfrm>
                            <a:off x="2984577" y="1291004"/>
                            <a:ext cx="559495" cy="5594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9" o:spid="_x0000_s3253" style="position:absolute;left:0;text-align:left;margin-left:-25.05pt;margin-top:89.4pt;width:505.9pt;height:160.65pt;z-index:252809216;mso-position-horizontal-relative:text;mso-position-vertical-relative:text;mso-width-relative:margin;mso-height-relative:margin" coordorigin="" coordsize="115541,3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">
                <v:group id="Группа 2" o:spid="_x0000_s3254" style="position:absolute;left:4553;top:6013;width:107030;height:19495" coordorigin="4553,6013" coordsize="107029,1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YtqwjL&#10;AAAA4wAAAA8AAAAAAAAAAAAAAAAAqgIAAGRycy9kb3ducmV2LnhtbFBLBQYAAAAABAAEAPoAAACi&#10;AwAAAAA=&#10;">
                  <v:shape id="Google Shape;174;p15" o:spid="_x0000_s3255" style="position:absolute;left:74578;top:6013;width:19479;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0OcwA&#10;AADjAAAADwAAAGRycy9kb3ducmV2LnhtbESPT0vDQBTE74LfYXmCN7trCMbGbktbUHrxYP9Ae3tk&#10;X5OQ7Nslu7bRT+8KgsdhZn7DzBaj7cWFhtA61vA4USCIK2darjXsd68PzyBCRDbYOyYNXxRgMb+9&#10;mWFp3JU/6LKNtUgQDiVqaGL0pZShashimDhPnLyzGyzGJIdamgGvCW57mSn1JC22nBYa9LRuqOq2&#10;n1bD6uwPu9P07X3T0brzsjjm9H3U+v5uXL6AiDTG//Bfe2M0ZKrIs0JlKoffT+kPyPk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K+60OcwAAADjAAAADwAAAAAAAAAAAAAAAACY&#10;AgAAZHJzL2Rvd25yZXYueG1sUEsFBgAAAAAEAAQA9QAAAJEDAAAAAA==&#10;" path="m231,46c129,46,47,129,47,231,,231,,231,,231,,103,104,,231,,359,,462,103,462,231v-46,,-46,,-46,c416,129,333,46,231,46xe" fillcolor="#dff0f0" stroked="f">
                    <v:path arrowok="t" o:extrusionok="f"/>
                  </v:shape>
                  <v:shape id="Google Shape;175;p15" o:spid="_x0000_s3256" style="position:absolute;left:57100;top:15760;width:19462;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RoswA&#10;AADjAAAADwAAAGRycy9kb3ducmV2LnhtbESPT0sDMRTE74LfITzBm01cqmvXpqUtKL146B+hvT02&#10;r7vLbl7CJrarn94IQo/DzPyGmc4H24kz9aFxrOFxpEAQl840XGnY794eXkCEiGywc0wavinAfHZ7&#10;M8XCuAtv6LyNlUgQDgVqqGP0hZShrMliGDlPnLyT6y3GJPtKmh4vCW47mSn1LC02nBZq9LSqqWy3&#10;X1bD8uQ/d8fJ+8e6pVXrZX4Y089B6/u7YfEKItIQr+H/9tpoyFQ+znKVqSf4+5T+gJz9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RKIRoswAAADjAAAADwAAAAAAAAAAAAAAAACY&#10;AgAAZHJzL2Rvd25yZXYueG1sUEsFBgAAAAAEAAQA9QAAAJEDAAAAAA==&#10;" path="m231,231c103,231,,127,,,46,,46,,46,v,101,83,184,185,184c332,184,415,101,415,v47,,47,,47,c462,127,358,231,231,231xe" fillcolor="#dff0f0" stroked="f">
                    <v:path arrowok="t" o:extrusionok="f"/>
                  </v:shape>
                  <v:shape id="Google Shape;176;p15" o:spid="_x0000_s3257" style="position:absolute;left:92120;top:15760;width:19463;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P1csA&#10;AADjAAAADwAAAGRycy9kb3ducmV2LnhtbESPQWsCMRSE70L/Q3iF3jTpIq5djdIKLV56qFrQ22Pz&#10;3F128xI2qW7765tCweMwM98wy/VgO3GhPjSONTxOFAji0pmGKw2H/et4DiJEZIOdY9LwTQHWq7vR&#10;EgvjrvxBl12sRIJwKFBDHaMvpAxlTRbDxHni5J1dbzEm2VfS9HhNcNvJTKmZtNhwWqjR06amst19&#10;WQ0vZ/+5Pz29vW9b2rRe5scp/Ry1frgfnhcgIg3xFv5vb42GTOXTLFeZmsHfp/QH5O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0cI/VywAAAOMAAAAPAAAAAAAAAAAAAAAAAJgC&#10;AABkcnMvZG93bnJldi54bWxQSwUGAAAAAAQABAD1AAAAkAMAAAAA&#10;" path="m231,231c103,231,,127,,,46,,46,,46,v,101,83,184,185,184c332,184,415,101,415,v47,,47,,47,c462,127,358,231,231,231xe" fillcolor="#dff0f0" stroked="f">
                    <v:path arrowok="t" o:extrusionok="f"/>
                  </v:shape>
                  <v:shape id="Google Shape;177;p15" o:spid="_x0000_s3258" style="position:absolute;left:39558;top:6013;width:19478;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wqTskA&#10;AADjAAAADwAAAGRycy9kb3ducmV2LnhtbERPXWvCMBR9F/Yfwh3sTZMVWbfOKJvg8MWH6Qbu7dJc&#10;29LmJjRRO3+9EQZ7OhzOF2e2GGwnTtSHxrGGx4kCQVw603Cl4Wu3Gj+DCBHZYOeYNPxSgMX8bjTD&#10;wrgzf9JpGyuRSjgUqKGO0RdShrImi2HiPHHSDq63GBPtK2l6PKdy28lMqSdpseG0UKOnZU1luz1a&#10;De8H/737efnYrFtatl7m+yld9lo/3A9vryAiDfHf/JdeGw2ZyqdZrhLA7VP6A3J+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zwqTskAAADjAAAADwAAAAAAAAAAAAAAAACYAgAA&#10;ZHJzL2Rvd25yZXYueG1sUEsFBgAAAAAEAAQA9QAAAI4DAAAAAA==&#10;" path="m231,46c130,46,47,129,47,231,,231,,231,,231,,103,104,,231,,359,,462,103,462,231v-46,,-46,,-46,c416,129,333,46,231,46xe" fillcolor="#dff0f0" stroked="f">
                    <v:path arrowok="t" o:extrusionok="f"/>
                  </v:shape>
                  <v:shape id="Google Shape;178;p15" o:spid="_x0000_s3259" style="position:absolute;left:22079;top:15760;width:19463;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PMgA&#10;AADjAAAADwAAAGRycy9kb3ducmV2LnhtbERPz2vCMBS+D/Y/hCfsNhOL2K0aZRM2vOygbqC3R/Ns&#10;S5uX0GTa+dcvB8Hjx/d7sRpsJ87Uh8axhslYgSAunWm40vC9/3h+AREissHOMWn4owCr5ePDAgvj&#10;Lryl8y5WIoVwKFBDHaMvpAxlTRbD2HnixJ1cbzEm2FfS9HhJ4baTmVIzabHh1FCjp3VNZbv7tRre&#10;T/5nf3z9/Nq0tG69zA9Tuh60fhoNb3MQkYZ4F9/cG6MhU/k0y1Wm0uj0Kf0Buf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o748yAAAAOMAAAAPAAAAAAAAAAAAAAAAAJgCAABk&#10;cnMvZG93bnJldi54bWxQSwUGAAAAAAQABAD1AAAAjQMAAAAA&#10;" path="m231,231c103,231,,127,,,46,,46,,46,v,101,83,184,185,184c333,184,415,101,415,v47,,47,,47,c462,127,358,231,231,231xe" fillcolor="#dff0f0" stroked="f">
                    <v:path arrowok="t" o:extrusionok="f"/>
                  </v:shape>
                  <v:shape id="Google Shape;179;p15" o:spid="_x0000_s3260" style="position:absolute;left:4553;top:6013;width:19463;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8bp8sA&#10;AADjAAAADwAAAGRycy9kb3ducmV2LnhtbESPQWsCMRSE74X+h/AKvdXERbq6GkWFFi89VC3Y22Pz&#10;3F128xI2qW7765tCweMwM98wi9VgO3GhPjSONYxHCgRx6UzDlYbj4eVpCiJEZIOdY9LwTQFWy/u7&#10;BRbGXfmdLvtYiQThUKCGOkZfSBnKmiyGkfPEyTu73mJMsq+k6fGa4LaTmVLP0mLDaaFGT9uaynb/&#10;ZTVszv7j8Dl7fdu1tG29zE8T+jlp/fgwrOcgIg3xFv5v74yGTOWTLFeZmsHfp/QH5PI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F7xunywAAAOMAAAAPAAAAAAAAAAAAAAAAAJgC&#10;AABkcnMvZG93bnJldi54bWxQSwUGAAAAAAQABAD1AAAAkAMAAAAA&#10;" path="m231,46c130,46,47,129,47,231,,231,,231,,231,,103,104,,231,,359,,462,103,462,231v-46,,-46,,-46,c416,129,333,46,231,46xe" fillcolor="#dff0f0" stroked="f">
                    <v:path arrowok="t" o:extrusionok="f"/>
                  </v:shape>
                </v:group>
                <v:group id="Группа 1" o:spid="_x0000_s3261" style="position:absolute;left:4553;top:6013;width:107030;height:19495" coordorigin="4553,6013" coordsize="107029,1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yajosoA&#10;AADjAAAADwAAAAAAAAAAAAAAAACqAgAAZHJzL2Rvd25yZXYueG1sUEsFBgAAAAAEAAQA+gAAAKED&#10;AAAAAA==&#10;">
                  <v:shape id="Google Shape;180;p15" o:spid="_x0000_s3262" style="position:absolute;left:74578;top:15760;width:19479;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OXl8oA&#10;AADjAAAADwAAAGRycy9kb3ducmV2LnhtbESPQUvEMBSE74L/ITzBi+wmDcVK3eyyLCzsXgSrB4+P&#10;5m1bbJLSPLvx3xtB8DjMzDfMZpfcKBaa4xC8gWKtQJBvgx18Z+D97bh6AhEZvcUxeDLwTRF229ub&#10;DdY2XP0rLQ13IkN8rNFAzzzVUsa2J4dxHSby2buE2SFnOXfSznjNcDdKrdSjdDj4vNDjRIee2s/m&#10;yxl4Kbnh874qlo+Sj/r0kOz5kIy5v0v7ZxBMif/Df+2TNaBVVepK6aKA30/5D8jt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Rjl5fKAAAA4wAAAA8AAAAAAAAAAAAAAAAAmAIA&#10;AGRycy9kb3ducmV2LnhtbFBLBQYAAAAABAAEAPUAAACPAwAAAAA=&#10;" path="m231,231c104,231,,127,,,47,,47,,47,v,101,82,184,184,184c333,184,416,101,416,v46,,46,,46,c462,127,359,231,231,231xe" fillcolor="#168489" stroked="f">
                    <v:path arrowok="t" o:extrusionok="f"/>
                  </v:shape>
                  <v:shape id="Google Shape;181;p15" o:spid="_x0000_s3263" style="position:absolute;left:57100;top:6013;width:19462;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J4MkA&#10;AADjAAAADwAAAGRycy9kb3ducmV2LnhtbESPQUvEMBSE74L/ITzBi+wmDcVK3eyyLCzsXgSrB4+P&#10;5m1bbJLSPLvx3xtB8DjMzDfMZpfcKBaa4xC8gWKtQJBvgx18Z+D97bh6AhEZvcUxeDLwTRF229ub&#10;DdY2XP0rLQ13IkN8rNFAzzzVUsa2J4dxHSby2buE2SFnOXfSznjNcDdKrdSjdDj4vNDjRIee2s/m&#10;yxl4Kbnh874qlo+Sj/r0kOz5kIy5v0v7ZxBMif/Df+2TNaBVVepK6ULD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LEJ4MkAAADjAAAADwAAAAAAAAAAAAAAAACYAgAA&#10;ZHJzL2Rvd25yZXYueG1sUEsFBgAAAAAEAAQA9QAAAI4DAAAAAA==&#10;" path="m231,46c129,46,46,129,46,231,,231,,231,,231,,103,103,,231,,358,,462,103,462,231v-47,,-47,,-47,c415,129,332,46,231,46xe" fillcolor="#168489" stroked="f">
                    <v:path arrowok="t" o:extrusionok="f"/>
                  </v:shape>
                  <v:shape id="Google Shape;182;p15" o:spid="_x0000_s3264" style="position:absolute;left:92120;top:6013;width:19463;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se8oA&#10;AADjAAAADwAAAGRycy9kb3ducmV2LnhtbESPQUvEMBSE74L/ITzBi7hJY7FSN7ssCwu7F8GuB4+P&#10;5tkWm6Q0z27890YQPA4z8w2z3iY3ioXmOARvoFgpEOTbYAffGXg7H+6fQERGb3EMngx8U4Tt5vpq&#10;jbUNF/9KS8OdyBAfazTQM0+1lLHtyWFchYl89j7C7JCznDtpZ7xkuBulVupROhx8Xuhxon1P7Wfz&#10;5Qy8lNzwaVcVy3vJB328S/a0T8bc3qTdMwimxP/hv/bRGtCqKnWldPEAv5/y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v9rHvKAAAA4wAAAA8AAAAAAAAAAAAAAAAAmAIA&#10;AGRycy9kb3ducmV2LnhtbFBLBQYAAAAABAAEAPUAAACPAwAAAAA=&#10;" path="m231,46c129,46,46,129,46,231,,231,,231,,231,,103,103,,231,,358,,462,103,462,231v-47,,-47,,-47,c415,129,332,46,231,46xe" fillcolor="#168489" stroked="f">
                    <v:path arrowok="t" o:extrusionok="f"/>
                  </v:shape>
                  <v:shape id="Google Shape;183;p15" o:spid="_x0000_s3265" style="position:absolute;left:39558;top:15760;width:19478;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0D8oA&#10;AADjAAAADwAAAGRycy9kb3ducmV2LnhtbESPQUvEMBSE74L/ITzBi+wmDcVK3eyyLCzsXgSrB4+P&#10;5m1bbJLSPLvx3xtB8DjMzDfMZpfcKBaa4xC8gWKtQJBvgx18Z+D97bh6AhEZvcUxeDLwTRF229ub&#10;DdY2XP0rLQ13IkN8rNFAzzzVUsa2J4dxHSby2buE2SFnOXfSznjNcDdKrdSjdDj4vNDjRIee2s/m&#10;yxl4Kbnh874qlo+Sj/r0kOz5kIy5v0v7ZxBMif/Df+2TNaBVVepK6aKE30/5D8jt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QUNA/KAAAA4wAAAA8AAAAAAAAAAAAAAAAAmAIA&#10;AGRycy9kb3ducmV2LnhtbFBLBQYAAAAABAAEAPUAAACPAwAAAAA=&#10;" path="m231,231c104,231,,127,,,47,,47,,47,v,101,83,184,184,184c333,184,416,101,416,v46,,46,,46,c462,127,359,231,231,231xe" fillcolor="#168489" stroked="f">
                    <v:path arrowok="t" o:extrusionok="f"/>
                  </v:shape>
                  <v:shape id="Google Shape;184;p15" o:spid="_x0000_s3266" style="position:absolute;left:22079;top:6013;width:19463;height:9747;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iRlMoA&#10;AADjAAAADwAAAGRycy9kb3ducmV2LnhtbESPQUvEMBSE74L/ITzBi7hJQ7VSN7ssCwu7F8GuB4+P&#10;5tkWm6Q0z27890YQPA4z8w2z3iY3ioXmOARvoFgpEOTbYAffGXg7H+6fQERGb3EMngx8U4Tt5vpq&#10;jbUNF/9KS8OdyBAfazTQM0+1lLHtyWFchYl89j7C7JCznDtpZ7xkuBulVupROhx8Xuhxon1P7Wfz&#10;5Qy8lNzwaVcVy3vJB328S/a0T8bc3qTdMwimxP/hv/bRGtCqKnWldPEAv5/y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tYkZTKAAAA4wAAAA8AAAAAAAAAAAAAAAAAmAIA&#10;AGRycy9kb3ducmV2LnhtbFBLBQYAAAAABAAEAPUAAACPAwAAAAA=&#10;" path="m231,46c129,46,46,129,46,231,,231,,231,,231,,103,103,,231,,358,,462,103,462,231v-47,,-47,,-47,c415,129,333,46,231,46xe" fillcolor="#168489" stroked="f">
                    <v:path arrowok="t" o:extrusionok="f"/>
                  </v:shape>
                  <v:shape id="Google Shape;185;p15" o:spid="_x0000_s3267" style="position:absolute;left:4553;top:15760;width:19463;height:9748;visibility:visible;mso-wrap-style:square;v-text-anchor:top" coordsize="46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48oA&#10;AADjAAAADwAAAGRycy9kb3ducmV2LnhtbESPQUvEMBSE74L/ITzBi7hJQ9lK3eyyLCzsXgS7HjyG&#10;5tkWm5fSPLvx3xtB8DjMzDfMZpf8KBac4xDIQLFSIJDa4AbqDLxdjo9PICJbcnYMhAa+McJue3uz&#10;sbULV3rFpeFOZAjF2hromadaytj26G1chQkpex9h9paznDvpZnvNcD9KrdRaejtQXujthIce28/m&#10;yxt4Kbnh874qlveSj/r0kNz5kIy5v0v7ZxCMif/Df+2TM6BVVepK6WINv5/yH5D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uKD+PKAAAA4wAAAA8AAAAAAAAAAAAAAAAAmAIA&#10;AGRycy9kb3ducmV2LnhtbFBLBQYAAAAABAAEAPUAAACPAwAAAAA=&#10;" path="m231,231c104,231,,127,,,47,,47,,47,v,101,83,184,184,184c333,184,416,101,416,v46,,46,,46,c462,127,359,231,231,231xe" fillcolor="#168489" stroked="f">
                    <v:path arrowok="t" o:extrusionok="f"/>
                  </v:shape>
                </v:group>
                <v:shape id="TextBox 57" o:spid="_x0000_s3268" type="#_x0000_t202" style="position:absolute;left:91031;width:24510;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hi/MoA&#10;AADjAAAADwAAAGRycy9kb3ducmV2LnhtbESPT2vCQBTE7wW/w/IK3uquwTZtdBVRBE8W0z/g7ZF9&#10;JqHZtyG7mvTbu4WCx2FmfsMsVoNtxJU6XzvWMJ0oEMSFMzWXGj4/dk+vIHxANtg4Jg2/5GG1HD0s&#10;MDOu5yNd81CKCGGfoYYqhDaT0hcVWfQT1xJH7+w6iyHKrpSmwz7CbSMTpV6kxZrjQoUtbSoqfvKL&#10;1fB1OJ++Z+q93NrntneDkmzfpNbjx2E9BxFoCPfwf3tvNCQqnSWpSqYp/H2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4YvzKAAAA4wAAAA8AAAAAAAAAAAAAAAAAmAIA&#10;AGRycy9kb3ducmV2LnhtbFBLBQYAAAAABAAEAPUAAACPAwAAAAA=&#10;" filled="f" stroked="f">
                  <v:textbo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التواصل الفعّال</w:t>
                        </w:r>
                      </w:p>
                    </w:txbxContent>
                  </v:textbox>
                </v:shape>
                <v:shape id="TextBox 58" o:spid="_x0000_s3269" type="#_x0000_t202" style="position:absolute;top:27909;width:27961;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f2jscA&#10;AADjAAAADwAAAGRycy9kb3ducmV2LnhtbERPz2vCMBS+C/4P4QneNLG4udWmMiaDnTbUKez2aJ5t&#10;sXkpTWbrf28OA48f3+9sM9hGXKnztWMNi7kCQVw4U3Op4efwMXsB4QOywcYxabiRh00+HmWYGtfz&#10;jq77UIoYwj5FDVUIbSqlLyqy6OeuJY7c2XUWQ4RdKU2HfQy3jUyUepYWa44NFbb0XlFx2f9ZDcev&#10;8+9pqb7LrX1qezcoyfZVaj2dDG9rEIGG8BD/uz+NhkStlslKJYs4On6Kf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n9o7HAAAA4wAAAA8AAAAAAAAAAAAAAAAAmAIAAGRy&#10;cy9kb3ducmV2LnhtbFBLBQYAAAAABAAEAPUAAACMAwAAAAA=&#10;" filled="f" stroked="f">
                  <v:textbo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إظهار النجاحات المبكرة</w:t>
                        </w:r>
                      </w:p>
                    </w:txbxContent>
                  </v:textbox>
                </v:shape>
                <v:shape id="TextBox 59" o:spid="_x0000_s3270" type="#_x0000_t202" style="position:absolute;left:72056;top:28943;width:24510;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tTFcoA&#10;AADjAAAADwAAAGRycy9kb3ducmV2LnhtbESPT2vCQBTE7wW/w/KE3uquwfonuoq0FHpSalXw9sg+&#10;k2D2bchuTfrtXUHwOMzMb5jFqrOVuFLjS8cahgMFgjhzpuRcw/73620Kwgdkg5Vj0vBPHlbL3ssC&#10;U+Na/qHrLuQiQtinqKEIoU6l9FlBFv3A1cTRO7vGYoiyyaVpsI1wW8lEqbG0WHJcKLCmj4Kyy+7P&#10;ajhszqfjSG3zT/tet65Tku1Mav3a79ZzEIG68Aw/2t9GQ6Imo2SikuEM7p/iH5D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drUxXKAAAA4wAAAA8AAAAAAAAAAAAAAAAAmAIA&#10;AGRycy9kb3ducmV2LnhtbFBLBQYAAAAABAAEAPUAAACPAwAAAAA=&#10;" filled="f" stroked="f">
                  <v:textbo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المشاركة والإشراك</w:t>
                        </w:r>
                      </w:p>
                    </w:txbxContent>
                  </v:textbox>
                </v:shape>
                <v:shape id="TextBox 60" o:spid="_x0000_s3271" type="#_x0000_t202" style="position:absolute;left:53918;width:27718;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0wNcgA&#10;AADjAAAADwAAAGRycy9kb3ducmV2LnhtbESPy2rCQBSG94LvMByhO53p4KWNjiKWgquK6QXcHTLH&#10;JDRzJmSmJn37zqLg8ue/8W12g2vEjbpQezbwOFMgiAtvay4NfLy/Tp9AhIhssfFMBn4pwG47Hm0w&#10;s77nM93yWIo0wiFDA1WMbSZlKCpyGGa+JU7e1XcOY5JdKW2HfRp3jdRKLaXDmtNDhS0dKiq+8x9n&#10;4PPtevmaq1P54hZt7wcl2T1LYx4mw34NItIQ7+H/9tEa0Go11yuldaJITIkH5P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PTA1yAAAAOMAAAAPAAAAAAAAAAAAAAAAAJgCAABk&#10;cnMvZG93bnJldi54bWxQSwUGAAAAAAQABAD1AAAAjQMAAAAA&#10;" filled="f" stroked="f">
                  <v:textbo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التدريب والدعم</w:t>
                        </w:r>
                      </w:p>
                    </w:txbxContent>
                  </v:textbox>
                </v:shape>
                <v:shape id="TextBox 61" o:spid="_x0000_s3272" type="#_x0000_t202" style="position:absolute;left:37038;top:27906;width:24510;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GVrskA&#10;AADjAAAADwAAAGRycy9kb3ducmV2LnhtbESPQWsCMRSE7wX/Q3gFbzUxaLVbo4gieLLU1kJvj81z&#10;d+nmZdlEd/33plDocZiZb5jFqne1uFIbKs8GxiMFgjj3tuLCwOfH7mkOIkRki7VnMnCjAKvl4GGB&#10;mfUdv9P1GAuRIBwyNFDG2GRShrwkh2HkG+LknX3rMCbZFtK22CW4q6VW6lk6rDgtlNjQpqT853hx&#10;Bk6H8/fXRL0VWzdtOt8rye5FGjN87NevICL18T/8195bA1rNJnqmtB7D76f0B+TyD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3GVrskAAADjAAAADwAAAAAAAAAAAAAAAACYAgAA&#10;ZHJzL2Rvd25yZXYueG1sUEsFBgAAAAAEAAQA9QAAAI4DAAAAAA==&#10;" filled="f" stroked="f">
                  <v:textbo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التحفيز والتشجيع</w:t>
                        </w:r>
                      </w:p>
                    </w:txbxContent>
                  </v:textbox>
                </v:shape>
                <v:shape id="TextBox 62" o:spid="_x0000_s3273" type="#_x0000_t202" style="position:absolute;left:14284;top:109;width:35658;height:8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ML2ckA&#10;AADjAAAADwAAAGRycy9kb3ducmV2LnhtbESPQWsCMRSE70L/Q3iF3jRpsFVXoxSl0JOlVgVvj81z&#10;d3HzsmxSd/vvTaHgcZiZb5jFqne1uFIbKs8GnkcKBHHubcWFgf33+3AKIkRki7VnMvBLAVbLh8EC&#10;M+s7/qLrLhYiQThkaKCMscmkDHlJDsPIN8TJO/vWYUyyLaRtsUtwV0ut1Kt0WHFaKLGhdUn5Zffj&#10;DBy259NxrD6LjXtpOt8ryW4mjXl67N/mICL18R7+b39YA1pNxnqitNbw9yn9Abm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6ML2ckAAADjAAAADwAAAAAAAAAAAAAAAACYAgAA&#10;ZHJzL2Rvd25yZXYueG1sUEsFBgAAAAAEAAQA9QAAAI4DAAAAAA==&#10;" filled="f" stroked="f">
                  <v:textbox>
                    <w:txbxContent>
                      <w:p w:rsidR="00FD5841" w:rsidRDefault="00FD5841" w:rsidP="00D331F9">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التدرج في التنفيذ</w:t>
                        </w:r>
                      </w:p>
                    </w:txbxContent>
                  </v:textbox>
                </v:shape>
                <v:shape id="Rounded Rectangle 5" o:spid="_x0000_s3274" style="position:absolute;left:99424;top:13705;width:4855;height:4004;flip:x;visibility:visible;mso-wrap-style:square;v-text-anchor:middle" coordsize="3217557,2654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1tssA&#10;AADjAAAADwAAAGRycy9kb3ducmV2LnhtbESPX0vDMBTF3wf7DuEO9rYly8SNumzMwVBEmU7R10tz&#10;bTubm9KkW/32RhB8PJw/P85q07tanKkNlWcDs6kCQZx7W3Fh4O11P1mCCBHZYu2ZDHxTgM16OFhh&#10;Zv2FX+h8jIVIIxwyNFDG2GRShrwkh2HqG+LkffrWYUyyLaRt8ZLGXS21UtfSYcWJUGJDu5Lyr2Pn&#10;EuRxe+iq94i3T4f9Q7e7Kz5Oy2djxqN+ewMiUh//w3/te2tAq8WVXiit5/D7Kf0Buf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s0bW2ywAAAOMAAAAPAAAAAAAAAAAAAAAAAJgC&#10;AABkcnMvZG93bnJldi54bWxQSwUGAAAAAAQABAD1AAAAkAMAAAAA&#10;" path="m1384251,661544v104832,,189816,84984,189816,189816c1574067,956192,1489083,1041176,1384251,1041176v-104832,,-189816,-84984,-189816,-189816c1194435,746528,1279419,661544,1384251,661544xm1993421,661544v104832,,189816,84984,189816,189816c2183237,956192,2098253,1041176,1993421,1041176v-104832,,-189816,-84984,-189816,-189816c1803605,746528,1888589,661544,1993421,661544xm2602591,661544v104832,,189816,84984,189816,189816c2792407,956192,2707423,1041176,2602591,1041176v-104832,,-189816,-84984,-189816,-189816c2412775,746528,2497759,661544,2602591,661544xm677114,569491r-346198,c148156,569491,,717647,,900407l,1952009v,182760,148156,330916,330916,330916l711670,2282925v-71944,111461,-64569,192619,-436593,371357c900998,2583693,998412,2552618,1294529,2282925r822827,c2251554,2282925,2367095,2203043,2418395,2087951v-212857,-64976,-385454,-155368,-587538,-288604l1008030,1799347v-182760,,-330916,-148156,-330916,-330916l677114,569491xm2886641,l1100201,c917441,,769285,148156,769285,330916r,1051602c769285,1565278,917441,1713434,1100201,1713434r822827,c2301032,1962656,2453037,2007378,3078958,2077967,2713759,1878758,2673367,1899957,2505887,1713434r380754,c3069401,1713434,3217557,1565278,3217557,1382518r,-1051602c3217557,148156,3069401,,2886641,xe" fillcolor="black [3213]" stroked="f" strokeweight="1pt">
                  <v:stroke joinstyle="miter"/>
                  <v:path arrowok="t" o:connecttype="custom" o:connectlocs="208863,99817;237504,128458;208863,157098;180223,128458;208863,99817;300778,99817;329418,128458;300778,157098;272137,128458;300778,99817;392693,99817;421333,128458;392693,157098;364052,128458;392693,99817;102167,85928;49930,85928;0,135858;0,294530;49930,344461;107381,344461;41505,400493;195325,344461;319478,344461;364900,315042;276249,271496;152097,271496;102167,221565;102167,85928;435552,0;166004,0;116074,49930;116074,208602;166004,258533;290157,258533;464569,313535;378101,258533;435552,258533;485482,208602;485482,49930;435552,0" o:connectangles="0,0,0,0,0,0,0,0,0,0,0,0,0,0,0,0,0,0,0,0,0,0,0,0,0,0,0,0,0,0,0,0,0,0,0,0,0,0,0,0,0"/>
                </v:shape>
                <v:shape id="رسم 64" o:spid="_x0000_s3275" type="#_x0000_t75" alt="قاعة مجلس الإدارة" style="position:absolute;left:81228;top:12501;width:6321;height:6322;visibility:visible;mso-wrap-style:square" coordsize="632143,632143"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CRePLAAAA4wAAAA8AAABkcnMvZG93bnJldi54bWxEj0FLAzEUhO+C/yE8oTebNKxW1qZFBK2H&#10;glgLpbfXzXOzunlZNmm7/feNIHgcZuYbZrYYfCuO1McmsIHJWIEgroJtuDaw+Xy5fQARE7LFNjAZ&#10;OFOExfz6aoalDSf+oOM61SJDOJZowKXUlVLGypHHOA4dcfa+Qu8xZdnX0vZ4ynDfSq3UvfTYcF5w&#10;2NGzo+pnffAG9s1B39lhM9l+v+/cNi6r1+K8MmZ0Mzw9gkg0pP/wX/vNGtBqWuip0rqA30/5D8j5&#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BgkXjywAAAOMAAAAPAAAAAAAA&#10;AAAAAAAAAJ8CAABkcnMvZG93bnJldi54bWxQSwUGAAAAAAQABAD3AAAAlwMAAAAA&#10;" path="m,l526784,,632143,105359r,526784l,632143,,xe">
                  <v:imagedata r:id="rId184" o:title="قاعة مجلس الإدارة"/>
                  <v:formulas/>
                  <v:path arrowok="t" o:extrusionok="t" o:connecttype="custom" o:connectlocs="0,0;526784,0;632143,105359;632143,632143;0,632143;0,0" o:connectangles="0,0,0,0,0,0"/>
                </v:shape>
                <v:shape id="Graphic 65" o:spid="_x0000_s3276" type="#_x0000_t75" style="position:absolute;left:63626;top:12278;width:628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d7nrswAAADjAAAADwAAAAAA&#10;AAAAAAAAAACfAgAAZHJzL2Rvd25yZXYueG1sUEsFBgAAAAAEAAQA9wAAAJgDAAAAAA==&#10;">
                  <v:imagedata r:id="rId185" o:title=""/>
                  <v:path arrowok="t"/>
                </v:shape>
                <v:shape id="Graphic 14" o:spid="_x0000_s3277" type="#_x0000_t75" alt="Business Growth with solid fill" style="position:absolute;left:45747;top:12830;width:5753;height:57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RxTvIAAAA4wAAAA8AAABkcnMvZG93bnJldi54bWxEj0FrAjEUhO8F/0N4Qm81aRC3bI1SFgSR&#10;XlZ78fbYvO4ubl6WJOr675tCocdhZr5h1tvJDeJGIfaeDbwuFAjixtueWwNfp93LG4iYkC0OnsnA&#10;gyJsN7OnNZbW37mm2zG1IkM4lmigS2kspYxNRw7jwo/E2fv2wWHKMrTSBrxnuBukVmolHfacFzoc&#10;qeqouRyvzkB9OshLIKyqz6KRS12fdyqcjXmeTx/vIBJN6T/8195bA1oVS10orVfw+yn/Abn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UcU7yAAAAOMAAAAPAAAAAAAAAAAA&#10;AAAAAJ8CAABkcnMvZG93bnJldi54bWxQSwUGAAAAAAQABAD3AAAAlAMAAAAA&#10;">
                  <v:imagedata r:id="rId186" o:title="Business Growth with solid fill"/>
                  <v:path arrowok="t"/>
                </v:shape>
                <v:shape id="Picture 2074270227" o:spid="_x0000_s3278" type="#_x0000_t75" style="position:absolute;left:10297;top:12024;width:7366;height:7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FHR/KAAAA4wAAAA8AAABkcnMvZG93bnJldi54bWxEj1FrwjAUhd+F/YdwB3vTZGHYUo0yBEHG&#10;Nqeb75fmri02N6WJWv+9GQh7PJxzvsOZLwfXijP1ofFs4HmiQBCX3jZcGfj5Xo9zECEiW2w9k4Er&#10;BVguHkZzLKy/8I7O+1iJBOFQoIE6xq6QMpQ1OQwT3xEn79f3DmOSfSVtj5cEd63USk2lw4bTQo0d&#10;rWoqj/uTM9Bt3t6/dnnJ288Pv3KncDhe87UxT4/D6wxEpCH+h+/tjTWgVfaiM6V1Bn+f0h+Qix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4FHR/KAAAA4wAAAA8AAAAAAAAA&#10;AAAAAAAAnwIAAGRycy9kb3ducmV2LnhtbFBLBQYAAAAABAAEAPcAAACWAwAAAAA=&#10;">
                  <v:imagedata r:id="rId187" o:title="" recolortarget="black"/>
                  <v:path arrowok="t"/>
                </v:shape>
                <v:shape id="Picture 2074270228" o:spid="_x0000_s3279" type="#_x0000_t75" style="position:absolute;left:29845;top:12910;width:5595;height:55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QZ4XHAAAA4wAAAA8AAABkcnMvZG93bnJldi54bWxET89LwzAUvgv7H8ITvLlkYTrplo0hTIo3&#10;uw08PpK3tti8lCaunX+9OQgeP77fm93kO3GlIbaBDSzmCgSxDa7l2sDpeHh8ARETssMuMBm4UYTd&#10;dna3wcKFkT/oWqVa5BCOBRpoUuoLKaNtyGOch544c5cweEwZDrV0A4453HdSK/UsPbacGxrs6bUh&#10;+1V9ewMlvfeL21NVng+f1v5UeunexmDMw/20X4NINKV/8Z+7dAa0Wi31SmmdR+dP+Q/I7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XQZ4XHAAAA4wAAAA8AAAAAAAAAAAAA&#10;AAAAnwIAAGRycy9kb3ducmV2LnhtbFBLBQYAAAAABAAEAPcAAACTAwAAAAA=&#10;">
                  <v:imagedata r:id="rId188" o:title="" grayscale="t" bilevel="t"/>
                  <v:path arrowok="t"/>
                </v:shape>
                <w10:wrap type="square"/>
              </v:group>
            </w:pict>
          </mc:Fallback>
        </mc:AlternateContent>
      </w:r>
      <w:r w:rsidR="001A1818" w:rsidRPr="002A078C">
        <w:rPr>
          <w:rFonts w:ascii="Sakkal Majalla" w:hAnsi="Sakkal Majalla"/>
          <w:noProof/>
          <w:color w:val="002060"/>
          <w:sz w:val="34"/>
        </w:rPr>
        <mc:AlternateContent>
          <mc:Choice Requires="wpg">
            <w:drawing>
              <wp:inline distT="0" distB="0" distL="0" distR="0" wp14:anchorId="61F55CED" wp14:editId="482527D1">
                <wp:extent cx="5731510" cy="895350"/>
                <wp:effectExtent l="0" t="0" r="21590" b="19050"/>
                <wp:docPr id="207426884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50"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51" name="مجموعة 39"/>
                        <wpg:cNvGrpSpPr/>
                        <wpg:grpSpPr>
                          <a:xfrm>
                            <a:off x="0" y="0"/>
                            <a:ext cx="5731510" cy="895350"/>
                            <a:chOff x="0" y="0"/>
                            <a:chExt cx="5878196" cy="918845"/>
                          </a:xfrm>
                        </wpg:grpSpPr>
                        <wpg:grpSp>
                          <wpg:cNvPr id="2074268852" name="مجموعة 40"/>
                          <wpg:cNvGrpSpPr/>
                          <wpg:grpSpPr>
                            <a:xfrm>
                              <a:off x="0" y="0"/>
                              <a:ext cx="5878196" cy="918845"/>
                              <a:chOff x="0" y="0"/>
                              <a:chExt cx="6240348" cy="919070"/>
                            </a:xfrm>
                          </wpg:grpSpPr>
                          <wpg:grpSp>
                            <wpg:cNvPr id="2074268853" name="مجموعة 41"/>
                            <wpg:cNvGrpSpPr/>
                            <wpg:grpSpPr>
                              <a:xfrm>
                                <a:off x="0" y="169208"/>
                                <a:ext cx="5433072" cy="580613"/>
                                <a:chOff x="0" y="169208"/>
                                <a:chExt cx="5433072" cy="580613"/>
                              </a:xfrm>
                            </wpg:grpSpPr>
                            <wps:wsp>
                              <wps:cNvPr id="207426885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5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5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57" name="مربع نص 41"/>
                          <wps:cNvSpPr txBox="1"/>
                          <wps:spPr>
                            <a:xfrm>
                              <a:off x="204484" y="256918"/>
                              <a:ext cx="4616071" cy="387739"/>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استراتيجيات التغلب على مقاومة التغيير</w:t>
                                </w:r>
                              </w:p>
                            </w:txbxContent>
                          </wps:txbx>
                          <wps:bodyPr wrap="square" rtlCol="1">
                            <a:spAutoFit/>
                          </wps:bodyPr>
                        </wps:wsp>
                      </wpg:grpSp>
                    </wpg:wgp>
                  </a:graphicData>
                </a:graphic>
              </wp:inline>
            </w:drawing>
          </mc:Choice>
          <mc:Fallback>
            <w:pict>
              <v:group id="_x0000_s328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">
                <v:shape id="صورة 38" o:spid="_x0000_s328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4MA/JAAAA4wAAAA8AAABkcnMvZG93bnJldi54bWxEj81qwkAUhfcF32G4grs6MbY2REcRsdBN&#10;aY2C20vmmglm7sTMNKZv31kUXB7OH99qM9hG9NT52rGC2TQBQVw6XXOl4HR8f85A+ICssXFMCn7J&#10;w2Y9elphrt2dD9QXoRJxhH2OCkwIbS6lLw1Z9FPXEkfv4jqLIcqukrrDexy3jUyTZCEt1hwfDLa0&#10;M1Reix+rYL7vh/189/Xpz6Y93gq7rf3hW6nJeNguQQQawiP83/7QCtLk7SVdZNlrpIhMkQfk+g8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jgwD8kAAADjAAAADwAAAAAAAAAA&#10;AAAAAACfAgAAZHJzL2Rvd25yZXYueG1sUEsFBgAAAAAEAAQA9wAAAJUDAAAAAA==&#10;">
                  <v:imagedata r:id="rId56" o:title=""/>
                </v:shape>
                <v:group id="مجموعة 39" o:spid="_x0000_s32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dpSs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TSQz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h2lK&#10;zAAAAOMAAAAPAAAAAAAAAAAAAAAAAKoCAABkcnMvZG93bnJldi54bWxQSwUGAAAAAAQABAD6AAAA&#10;owMAAAAA&#10;">
                  <v:group id="مجموعة 40" o:spid="_x0000_s32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Vfc9&#10;zAAAAOMAAAAPAAAAAAAAAAAAAAAAAKoCAABkcnMvZG93bnJldi54bWxQSwUGAAAAAAQABAD6AAAA&#10;owMAAAAA&#10;">
                    <v:group id="مجموعة 41" o:spid="_x0000_s32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GVKm&#10;zAAAAOMAAAAPAAAAAAAAAAAAAAAAAKoCAABkcnMvZG93bnJldi54bWxQSwUGAAAAAAQABAD6AAAA&#10;owMAAAAA&#10;">
                      <v:shape id="شكل حر 42" o:spid="_x0000_s32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q/X8oA&#10;AADjAAAADwAAAGRycy9kb3ducmV2LnhtbESPwW7CMBBE75X6D9ZW6q3YpCmJAgYh1Ko99FLgA1bx&#10;EqfE6zQ2kP59jYTU42hm3mgWq9F14kxDaD1rmE4UCOLam5YbDfvd21MJIkRkg51n0vBLAVbL+7sF&#10;VsZf+IvO29iIBOFQoQYbY19JGWpLDsPE98TJO/jBYUxyaKQZ8JLgrpOZUjPpsOW0YLGnjaX6uD05&#10;DUblry4v3gva/Hxa9T018fhstH58GNdzEJHG+B++tT+MhkwVeTYry5ccrp/SH5D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N6v1/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2NssA&#10;AADjAAAADwAAAGRycy9kb3ducmV2LnhtbESPQUvDQBSE70L/w/IK3uxug01D7LZUoSLag7ai10f2&#10;mYTuvg3ZbRP/vSsIHoeZ+YZZbUZnxYX60HrWMJ8pEMSVNy3XGt6Pu5sCRIjIBq1n0vBNATbrydUK&#10;S+MHfqPLIdYiQTiUqKGJsSulDFVDDsPMd8TJ+/K9w5hkX0vT45DgzspMqVw6bDktNNjRQ0PV6XB2&#10;Gpavu/MQHvPj8/2H3bfKfm6zF9b6ejpu70BEGuN/+K/9ZDRkanmb5UWxWMDvp/QH5P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xpjY2ywAAAOMAAAAPAAAAAAAAAAAAAAAAAJgC&#10;AABkcnMvZG93bnJldi54bWxQSwUGAAAAAAQABAD1AAAAkAMAAAAA&#10;" fillcolor="#168489" stroked="f" strokeweight="1pt">
                        <v:stroke joinstyle="miter"/>
                      </v:roundrect>
                    </v:group>
                    <v:oval id="شكل بيضاوي 44" o:spid="_x0000_s32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U69csA&#10;AADjAAAADwAAAGRycy9kb3ducmV2LnhtbESPUUvDMBSF34X9h3AHvrl0RbtSlw0RxCGILNsPuDZ3&#10;TbfmpjZxq//eCMIeD+ec73CW69F14kxDaD0rmM8yEMS1Ny03Cva7l7sSRIjIBjvPpOCHAqxXk5sl&#10;VsZfeEtnHRuRIBwqVGBj7CspQ23JYZj5njh5Bz84jEkOjTQDXhLcdTLPskI6bDktWOzp2VJ90t9O&#10;gR53+uP10Ej/ru3b5/zov9x2o9TtdHx6BBFpjNfwf3tjFOTZ4j4vyvKhgL9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3FTr1ywAAAOMAAAAPAAAAAAAAAAAAAAAAAJgC&#10;AABkcnMvZG93bnJldi54bWxQSwUGAAAAAAQABAD1AAAAkAMAAAAA&#10;" filled="f" strokecolor="#a5a5a5 [2092]" strokeweight="1pt">
                      <v:stroke joinstyle="miter"/>
                    </v:oval>
                  </v:group>
                  <v:shape id="مربع نص 41" o:spid="_x0000_s3288"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F91MkA&#10;AADjAAAADwAAAGRycy9kb3ducmV2LnhtbESPzWrDMBCE74W+g9hCb40U0yTGjRJCfyCHXpq698Xa&#10;WqbWyljb2Hn7qlDocZiZb5jtfg69OtOYusgWlgsDiriJruPWQv3+cleCSoLssI9MFi6UYL+7vtpi&#10;5eLEb3Q+SasyhFOFFrzIUGmdGk8B0yIOxNn7jGNAyXJstRtxyvDQ68KYtQ7YcV7wONCjp+br9B0s&#10;iLjD8lI/h3T8mF+fJm+aFdbW3t7MhwdQQrP8h//aR2ehMJv7Yl2Wqw3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IF91M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استراتيجيات التغلب على مقاومة التغيير</w:t>
                          </w:r>
                        </w:p>
                      </w:txbxContent>
                    </v:textbox>
                  </v:shape>
                </v:group>
                <w10:wrap anchorx="page"/>
                <w10:anchorlock/>
              </v:group>
            </w:pict>
          </mc:Fallback>
        </mc:AlternateContent>
      </w:r>
    </w:p>
    <w:p w:rsidR="001A1818" w:rsidRPr="000450E2" w:rsidRDefault="001A1818" w:rsidP="00D75CDD">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22D8E56C" wp14:editId="2D68BCD7">
                <wp:extent cx="5731510" cy="892088"/>
                <wp:effectExtent l="0" t="0" r="2540" b="22860"/>
                <wp:docPr id="20742691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65" name="مجموعة 47"/>
                        <wpg:cNvGrpSpPr/>
                        <wpg:grpSpPr>
                          <a:xfrm>
                            <a:off x="0" y="0"/>
                            <a:ext cx="5731510" cy="895351"/>
                            <a:chOff x="0" y="0"/>
                            <a:chExt cx="5878196" cy="918845"/>
                          </a:xfrm>
                        </wpg:grpSpPr>
                        <wpg:grpSp>
                          <wpg:cNvPr id="2074269166" name="مجموعة 48"/>
                          <wpg:cNvGrpSpPr/>
                          <wpg:grpSpPr>
                            <a:xfrm>
                              <a:off x="0" y="0"/>
                              <a:ext cx="5878196" cy="918845"/>
                              <a:chOff x="0" y="0"/>
                              <a:chExt cx="6240348" cy="919070"/>
                            </a:xfrm>
                          </wpg:grpSpPr>
                          <wpg:grpSp>
                            <wpg:cNvPr id="2074269167" name="مجموعة 49"/>
                            <wpg:cNvGrpSpPr/>
                            <wpg:grpSpPr>
                              <a:xfrm>
                                <a:off x="0" y="169208"/>
                                <a:ext cx="5433072" cy="580613"/>
                                <a:chOff x="0" y="169208"/>
                                <a:chExt cx="5433072" cy="580613"/>
                              </a:xfrm>
                            </wpg:grpSpPr>
                            <wps:wsp>
                              <wps:cNvPr id="20742691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71"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207426917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&#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cja3iO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29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9Ajj&#10;zAAAAOMAAAAPAAAAAAAAAAAAAAAAAKoCAABkcnMvZG93bnJldi54bWxQSwUGAAAAAAQABAD6AAAA&#10;owMAAAAA&#10;">
                  <v:group id="مجموعة 48" o:spid="_x0000_s329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JpaU&#10;zAAAAOMAAAAPAAAAAAAAAAAAAAAAAKoCAABkcnMvZG93bnJldi54bWxQSwUGAAAAAAQABAD6AAAA&#10;owMAAAAA&#10;">
                    <v:group id="مجموعة 49" o:spid="_x0000_s329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4Woz&#10;D80AAADjAAAADwAAAAAAAAAAAAAAAACqAgAAZHJzL2Rvd25yZXYueG1sUEsFBgAAAAAEAAQA+gAA&#10;AKQDAAAAAA==&#10;">
                      <v:shape id="شكل حر 50" o:spid="_x0000_s329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P4fsYA&#10;AADjAAAADwAAAGRycy9kb3ducmV2LnhtbERPTYvCMBC9C/6HMAveNLVqdbtGEUGQxYNWZa9DM9uW&#10;bSaliVr//eYgeHy87+W6M7W4U+sqywrGowgEcW51xYWCy3k3XIBwHlljbZkUPMnBetXvLTHV9sEn&#10;ume+ECGEXYoKSu+bVEqXl2TQjWxDHLhf2xr0AbaF1C0+QripZRxFiTRYcWgosaFtSflfdjMKku/Z&#10;z/GY72anbD85ODL6qq1XavDRbb5AeOr8W/xy77WCOJpP4+RznITR4VP4A3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P4f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9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A1R8kA&#10;AADjAAAADwAAAGRycy9kb3ducmV2LnhtbESPQWvCQBSE7wX/w/IKvYhuDBo1ukppKXhsVTw/s89N&#10;aPZtzG5j/PduodDjMDPfMOttb2vRUesrxwom4wQEceF0xUbB8fAxWoDwAVlj7ZgU3MnDdjN4WmOu&#10;3Y2/qNsHIyKEfY4KyhCaXEpflGTRj11DHL2Lay2GKFsjdYu3CLe1TJMkkxYrjgslNvRWUvG9/7EK&#10;8Go/T2cXnO/OxrwPZ00/1DOlXp771xWIQH34D/+1d1pBmsynabacZEv4/RT/gN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fA1R8kAAADjAAAADwAAAAAAAAAAAAAAAACYAgAA&#10;ZHJzL2Rvd25yZXYueG1sUEsFBgAAAAAEAAQA9QAAAI4DAAAAAA==&#10;" fillcolor="#a5a5a5 [2092]" stroked="f" strokeweight="1pt">
                        <v:stroke joinstyle="miter"/>
                      </v:roundrect>
                    </v:group>
                    <v:oval id="شكل بيضاوي 52" o:spid="_x0000_s329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9Ss8kA&#10;AADjAAAADwAAAGRycy9kb3ducmV2LnhtbESPXUvDMBSG7wX/QziCd1uyIJ3WZUMUwcEG2qrXh+as&#10;LWtOShPX7t8vFwMvX94vntVmcp040RBazwYWcwWCuPK25drAd/k+ewQRIrLFzjMZOFOAzfr2ZoW5&#10;9SN/0amItUgjHHI00MTY51KGqiGHYe574uQd/OAwJjnU0g44pnHXSa1UJh22nB4a7Om1oepY/DkD&#10;n8fDz/l3u1P72o9FNro3rW1pzP3d9PIMItIU/8PX9oc1oNXyQWdPi2WiSEyJB+T6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o9Ss8kAAADjAAAADwAAAAAAAAAAAAAAAACYAgAA&#10;ZHJzL2Rvd25yZXYueG1sUEsFBgAAAAAEAAQA9QAAAI4DAAAAAA==&#10;" filled="f" strokecolor="#168489" strokeweight="1pt">
                      <v:stroke joinstyle="miter"/>
                    </v:oval>
                  </v:group>
                  <v:shape id="مربع نص 41" o:spid="_x0000_s329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WxTMkA&#10;AADjAAAADwAAAGRycy9kb3ducmV2LnhtbESPzU7DMBCE70i8g7VI3KidCFoIdauKH6kHLi3hvoqX&#10;OCJeR/HSpG+PkZA4jmbmG816O4denWhMXWQLxcKAIm6i67i1UL+/3tyDSoLssI9MFs6UYLu5vFhj&#10;5eLEBzodpVUZwqlCC15kqLROjaeAaREH4ux9xjGgZDm22o04ZXjodWnMUgfsOC94HOjJU/N1/A4W&#10;RNyuONcvIe0/5rfnyZvmDmtrr6/m3SMooVn+w3/tvbNQmtVtuXwoVg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7WxTM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التواصل الفعّال</w:t>
                          </w:r>
                        </w:p>
                      </w:txbxContent>
                    </v:textbox>
                  </v:shape>
                </v:group>
                <v:shape id="صورة 54" o:spid="_x0000_s329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wZpvNAAAA4wAAAA8AAABkcnMvZG93bnJldi54bWxEj0FLAzEUhO+C/yE8wZvNdpVuuzYtKhWE&#10;ntq1xeNz89xdm7ysSWzXf98IgsdhZr5h5svBGnEkHzrHCsajDARx7XTHjYLX6vlmCiJEZI3GMSn4&#10;oQDLxeXFHEvtTryh4zY2IkE4lKigjbEvpQx1SxbDyPXEyftw3mJM0jdSezwluDUyz7KJtNhxWmix&#10;p6eW6sP22ypY+8f3z1m1N9XX5m01NbfF7rBaK3V9NTzcg4g0xP/wX/tFK8iz4i6fzMZFDr+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iwZpv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من الضروري توفير معلومات واضحة وشاملة حول فوائد الحوكمة الرقمية وكيفية تأثيرها إيجابيا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على العمل. يمكن استخدام ورش العمل والندوات للتوعية والتثقيف.</w:t>
      </w:r>
    </w:p>
    <w:p w:rsidR="001A1818" w:rsidRPr="00AB2304" w:rsidRDefault="001A1818" w:rsidP="00D75CDD">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6754BE4" wp14:editId="20759788">
                <wp:extent cx="5731510" cy="892088"/>
                <wp:effectExtent l="0" t="0" r="2540" b="22860"/>
                <wp:docPr id="20742691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83" name="مجموعة 47"/>
                        <wpg:cNvGrpSpPr/>
                        <wpg:grpSpPr>
                          <a:xfrm>
                            <a:off x="0" y="0"/>
                            <a:ext cx="5731510" cy="895351"/>
                            <a:chOff x="0" y="0"/>
                            <a:chExt cx="5878196" cy="918845"/>
                          </a:xfrm>
                        </wpg:grpSpPr>
                        <wpg:grpSp>
                          <wpg:cNvPr id="2074269184" name="مجموعة 48"/>
                          <wpg:cNvGrpSpPr/>
                          <wpg:grpSpPr>
                            <a:xfrm>
                              <a:off x="0" y="0"/>
                              <a:ext cx="5878196" cy="918845"/>
                              <a:chOff x="0" y="0"/>
                              <a:chExt cx="6240348" cy="919070"/>
                            </a:xfrm>
                          </wpg:grpSpPr>
                          <wpg:grpSp>
                            <wpg:cNvPr id="2074269185" name="مجموعة 49"/>
                            <wpg:cNvGrpSpPr/>
                            <wpg:grpSpPr>
                              <a:xfrm>
                                <a:off x="0" y="169208"/>
                                <a:ext cx="5433072" cy="580613"/>
                                <a:chOff x="0" y="169208"/>
                                <a:chExt cx="5433072" cy="580613"/>
                              </a:xfrm>
                            </wpg:grpSpPr>
                            <wps:wsp>
                              <wps:cNvPr id="20742691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89"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المشاركة والإشراك</w:t>
                                </w:r>
                              </w:p>
                            </w:txbxContent>
                          </wps:txbx>
                          <wps:bodyPr wrap="square" rtlCol="1">
                            <a:spAutoFit/>
                          </wps:bodyPr>
                        </wps:wsp>
                      </wpg:grpSp>
                      <pic:pic xmlns:pic="http://schemas.openxmlformats.org/drawingml/2006/picture">
                        <pic:nvPicPr>
                          <pic:cNvPr id="207426919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2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i6U3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B3+LpT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29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3T9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sng7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XdP2&#10;zAAAAOMAAAAPAAAAAAAAAAAAAAAAAKoCAABkcnMvZG93bnJldi54bWxQSwUGAAAAAAQABAD6AAAA&#10;owMAAAAA&#10;">
                  <v:group id="مجموعة 48" o:spid="_x0000_s330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htEuC&#10;zAAAAOMAAAAPAAAAAAAAAAAAAAAAAKoCAABkcnMvZG93bnJldi54bWxQSwUGAAAAAAQABAD6AAAA&#10;owMAAAAA&#10;">
                    <v:group id="مجموعة 49" o:spid="_x0000_s330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juGc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lvE8yn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O+O4Z&#10;zAAAAOMAAAAPAAAAAAAAAAAAAAAAAKoCAABkcnMvZG93bnJldi54bWxQSwUGAAAAAAQABAD6AAAA&#10;owMAAAAA&#10;">
                      <v:shape id="شكل حر 50" o:spid="_x0000_s330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wvbcsA&#10;AADjAAAADwAAAGRycy9kb3ducmV2LnhtbESPQWvCQBSE74X+h+UJ3urGqKlNs0oRAlJ6MGlLr4/s&#10;axLMvg3ZVeO/7xYEj8PMfMNk29F04kyDay0rmM8iEMSV1S3XCr4+86c1COeRNXaWScGVHGw3jw8Z&#10;ptpeuKBz6WsRIOxSVNB436dSuqohg25me+Lg/drBoA9yqKUe8BLgppNxFCXSYMthocGedg1Vx/Jk&#10;FCTvq5/DocpXRblffDgy+ltbr9R0Mr69gvA0+nv41t5rBXH0vIyTl/k6gf9P4Q/Iz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C9t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0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iVMkA&#10;AADjAAAADwAAAGRycy9kb3ducmV2LnhtbESPW2vCQBSE3wX/w3IEX6RuDPWWukppKfTRS/H5mD3d&#10;BLNnY3aN6b/vCoKPw8x8w6w2na1ES40vHSuYjBMQxLnTJRsFP4evlwUIH5A1Vo5JwR952Kz7vRVm&#10;2t14R+0+GBEh7DNUUIRQZ1L6vCCLfuxq4uj9usZiiLIxUjd4i3BbyTRJZtJiyXGhwJo+CsrP+6tV&#10;gBe7PZ5ccL49GfM5mtbdSE+VGg669zcQgbrwDD/a31pBmsxf09lyspjD/VP8A3L9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y/iVMkAAADjAAAADwAAAAAAAAAAAAAAAACYAgAA&#10;ZHJzL2Rvd25yZXYueG1sUEsFBgAAAAAEAAQA9QAAAI4DAAAAAA==&#10;" fillcolor="#a5a5a5 [2092]" stroked="f" strokeweight="1pt">
                        <v:stroke joinstyle="miter"/>
                      </v:roundrect>
                    </v:group>
                    <v:oval id="شكل بيضاوي 52" o:spid="_x0000_s330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uksgA&#10;AADjAAAADwAAAGRycy9kb3ducmV2LnhtbERPXUvDMBR9H/gfwhV825IF6WpdNkQRFBS2Tn2+NHdt&#10;WXNTmrh2/948CHs8nO/1dnKdONMQWs8GlgsFgrjytuXawNfhdZ6DCBHZYueZDFwowHZzM1tjYf3I&#10;ezqXsRYphEOBBpoY+0LKUDXkMCx8T5y4ox8cxgSHWtoBxxTuOqmVyqTDllNDgz09N1Sdyl9nYHc6&#10;fl9+3j/UZ+3HMhvdi9b2YMzd7fT0CCLSFK/if/ebNaDV6l5nD8s8jU6f0h+Q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LC6SyAAAAOMAAAAPAAAAAAAAAAAAAAAAAJgCAABk&#10;cnMvZG93bnJldi54bWxQSwUGAAAAAAQABAD1AAAAjQMAAAAA&#10;" filled="f" strokecolor="#168489" strokeweight="1pt">
                      <v:stroke joinstyle="miter"/>
                    </v:oval>
                  </v:group>
                  <v:shape id="مربع نص 41" o:spid="_x0000_s330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NbckA&#10;AADjAAAADwAAAGRycy9kb3ducmV2LnhtbESPzU7DMBCE70i8g7VI3KidCEob6lYVP1IPXCjhvoqX&#10;OCJeR/HSpG+PkZA4jmbmG81mN4denWhMXWQLxcKAIm6i67i1UL+/3KxAJUF22EcmC2dKsNteXmyw&#10;cnHiNzodpVUZwqlCC15kqLROjaeAaREH4ux9xjGgZDm22o04ZXjodWnMUgfsOC94HOjRU/N1/A4W&#10;RNy+ONfPIR0+5tenyZvmDmtrr6/m/QMooVn+w3/tg7NQmvvbcrkuVm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BbNbc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المشاركة والإشراك</w:t>
                          </w:r>
                        </w:p>
                      </w:txbxContent>
                    </v:textbox>
                  </v:shape>
                </v:group>
                <v:shape id="صورة 54" o:spid="_x0000_s330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iu43LAAAA4wAAAA8AAABkcnMvZG93bnJldi54bWxEj11PwjAUhu9J+A/NIfEOOqYBNilEDSYm&#10;XMHUeHlcj9ukPZ1thfnv7YWJl2/erzzr7WCNOJMPnWMF81kGgrh2uuNGwXP1OF2BCBFZo3FMCn4o&#10;wHYzHq2x1O7CBzofYyPSCIcSFbQx9qWUoW7JYpi5njh5H85bjEn6RmqPlzRujcyzbCEtdpweWuzp&#10;oaX6dPy2Cvb+/v2zqF5N9XV4263M9fLltNsrdTUZ7m5BRBrif/iv/aQV5NnyJl8U8yJRJKbEA3Lz&#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XIruNywAAAOMAAAAPAAAAAAAA&#10;AAAAAAAAAJ8CAABkcnMvZG93bnJldi54bWxQSwUGAAAAAAQABAD3AAAAlwM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ينبغي إشراك الموظفين في عملية التغيير منذ البداية، من خلال استشارتهم وأخذ آرائهم بعين الاعتبار. يساعد ذلك في تقليل المقاومة وزيادة الشعور بالملكية.</w:t>
      </w:r>
    </w:p>
    <w:p w:rsidR="001A1818" w:rsidRPr="00AB2304" w:rsidRDefault="001A1818" w:rsidP="00D75CDD">
      <w:pPr>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C33EF1B" wp14:editId="1FAFC16C">
                <wp:extent cx="5731510" cy="892088"/>
                <wp:effectExtent l="0" t="0" r="2540" b="22860"/>
                <wp:docPr id="20742691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192" name="مجموعة 47"/>
                        <wpg:cNvGrpSpPr/>
                        <wpg:grpSpPr>
                          <a:xfrm>
                            <a:off x="0" y="0"/>
                            <a:ext cx="5731510" cy="895351"/>
                            <a:chOff x="0" y="0"/>
                            <a:chExt cx="5878196" cy="918845"/>
                          </a:xfrm>
                        </wpg:grpSpPr>
                        <wpg:grpSp>
                          <wpg:cNvPr id="2074269193" name="مجموعة 48"/>
                          <wpg:cNvGrpSpPr/>
                          <wpg:grpSpPr>
                            <a:xfrm>
                              <a:off x="0" y="0"/>
                              <a:ext cx="5878196" cy="918845"/>
                              <a:chOff x="0" y="0"/>
                              <a:chExt cx="6240348" cy="919070"/>
                            </a:xfrm>
                          </wpg:grpSpPr>
                          <wpg:grpSp>
                            <wpg:cNvPr id="2074269194" name="مجموعة 49"/>
                            <wpg:cNvGrpSpPr/>
                            <wpg:grpSpPr>
                              <a:xfrm>
                                <a:off x="0" y="169208"/>
                                <a:ext cx="5433072" cy="580613"/>
                                <a:chOff x="0" y="169208"/>
                                <a:chExt cx="5433072" cy="580613"/>
                              </a:xfrm>
                            </wpg:grpSpPr>
                            <wps:wsp>
                              <wps:cNvPr id="20742691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1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198"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التدريب والدعم</w:t>
                                </w:r>
                              </w:p>
                            </w:txbxContent>
                          </wps:txbx>
                          <wps:bodyPr wrap="square" rtlCol="1">
                            <a:spAutoFit/>
                          </wps:bodyPr>
                        </wps:wsp>
                      </wpg:grpSp>
                      <pic:pic xmlns:pic="http://schemas.openxmlformats.org/drawingml/2006/picture">
                        <pic:nvPicPr>
                          <pic:cNvPr id="207426919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S3mX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FdLeZf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30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xMjg&#10;sM0AAADjAAAADwAAAAAAAAAAAAAAAACqAgAAZHJzL2Rvd25yZXYueG1sUEsFBgAAAAAEAAQA+gAA&#10;AKQDAAAAAA==&#10;">
                  <v:group id="مجموعة 48" o:spid="_x0000_s330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rhEUr&#10;zAAAAOMAAAAPAAAAAAAAAAAAAAAAAKoCAABkcnMvZG93bnJldi54bWxQSwUGAAAAAAQABAD6AAAA&#10;owMAAAAA&#10;">
                    <v:group id="مجموعة 49" o:spid="_x0000_s331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bd1f&#10;zAAAAOMAAAAPAAAAAAAAAAAAAAAAAKoCAABkcnMvZG93bnJldi54bWxQSwUGAAAAAAQABAD6AAAA&#10;owMAAAAA&#10;">
                      <v:shape id="شكل حر 50" o:spid="_x0000_s331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cnx8oA&#10;AADjAAAADwAAAGRycy9kb3ducmV2LnhtbESPQWvCQBSE7wX/w/IK3urGaGJNXUUEQUoPGpVeH9nX&#10;JDT7NmRXjf++WxA8DjPzDbNY9aYRV+pcbVnBeBSBIC6srrlUcDpu395BOI+ssbFMCu7kYLUcvCww&#10;0/bGB7rmvhQBwi5DBZX3bSalKyoy6Ea2JQ7ej+0M+iC7UuoObwFuGhlHUSoN1hwWKmxpU1Hxm1+M&#10;gvQz+d7vi21yyHeTL0dGn7X1Sg1f+/UHCE+9f4Yf7Z1WEEezaZzOx/ME/j+FPyC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33J8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1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rREskA&#10;AADjAAAADwAAAGRycy9kb3ducmV2LnhtbESPQWvCQBSE7wX/w/IKvYhuDBo1ukppKXhsVTw/s89N&#10;aPZtzG5j/PduodDjMDPfMOttb2vRUesrxwom4wQEceF0xUbB8fAxWoDwAVlj7ZgU3MnDdjN4WmOu&#10;3Y2/qNsHIyKEfY4KyhCaXEpflGTRj11DHL2Lay2GKFsjdYu3CLe1TJMkkxYrjgslNvRWUvG9/7EK&#10;8Go/T2cXnO/OxrwPZ00/1DOlXp771xWIQH34D/+1d1pBmsynabacLDP4/RT/gN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brREskAAADjAAAADwAAAAAAAAAAAAAAAACYAgAA&#10;ZHJzL2Rvd25yZXYueG1sUEsFBgAAAAAEAAQA9QAAAI4DAAAAAA==&#10;" fillcolor="#a5a5a5 [2092]" stroked="f" strokeweight="1pt">
                        <v:stroke joinstyle="miter"/>
                      </v:roundrect>
                    </v:group>
                    <v:oval id="شكل بيضاوي 52" o:spid="_x0000_s331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sPcsA&#10;AADjAAAADwAAAGRycy9kb3ducmV2LnhtbESPUUvDMBSF3wX/Q7gD31yyIJ3rlg1RBAUH2rk9X5q7&#10;tqy5KU1cu39vBoKPh3POdzirzehacaY+NJ4NzKYKBHHpbcOVge/d6/0jiBCRLbaeycCFAmzWtzcr&#10;zK0f+IvORaxEgnDI0UAdY5dLGcqaHIap74iTd/S9w5hkX0nb45DgrpVaqUw6bDgt1NjRc03lqfhx&#10;Bj5Px/3l8P6htpUfimxwL1rbnTF3k/FpCSLSGP/Df+03a0Cr+YPOFrPFHK6f0h+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5aiw9ywAAAOMAAAAPAAAAAAAAAAAAAAAAAJgC&#10;AABkcnMvZG93bnJldi54bWxQSwUGAAAAAAQABAD1AAAAkAMAAAAA&#10;" filled="f" strokecolor="#168489" strokeweight="1pt">
                      <v:stroke joinstyle="miter"/>
                    </v:oval>
                  </v:group>
                  <v:shape id="مربع نص 41" o:spid="_x0000_s331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P+K8YA&#10;AADjAAAADwAAAGRycy9kb3ducmV2LnhtbERPO0/DMBDekfgP1iGxUTsRFBrqVhUPqQMLJd1P8TWO&#10;iM9RfDTpv8cDEuOn773ezqFXZxpTF9lCsTCgiJvoOm4t1F/vd0+gkiA77COThQsl2G6ur9ZYuTjx&#10;J50P0qocwqlCC15kqLROjaeAaREH4syd4hhQMhxb7UaccnjodWnMUgfsODd4HOjFU/N9+AkWRNyu&#10;uNRvIe2P88fr5E3zgLW1tzfz7hmU0Cz/4j/33lkozeN9uVwVqz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P+K8YAAADjAAAADwAAAAAAAAAAAAAAAACYAgAAZHJz&#10;L2Rvd25yZXYueG1sUEsFBgAAAAAEAAQA9QAAAIs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التدريب والدعم</w:t>
                          </w:r>
                        </w:p>
                      </w:txbxContent>
                    </v:textbox>
                  </v:shape>
                </v:group>
                <v:shape id="صورة 54" o:spid="_x0000_s331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YEhDNAAAA4wAAAA8AAABkcnMvZG93bnJldi54bWxEj0FLAzEUhO+C/yE8wZvNdpW2uzYtKhWE&#10;ntq1xeNz89xdm7ysSWzXf98IgsdhZr5h5svBGnEkHzrHCsajDARx7XTHjYLX6vlmBiJEZI3GMSn4&#10;oQDLxeXFHEvtTryh4zY2IkE4lKigjbEvpQx1SxbDyPXEyftw3mJM0jdSezwluDUyz7KJtNhxWmix&#10;p6eW6sP22ypY+8f3z6Lam+pr87aamdvp7rBaK3V9NTzcg4g0xP/wX/tFK8iz6V0+KcZFAb+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IYYEhD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تقديم برامج تدريب شاملة لدعم الموظفين في تعلم واستخدام الأنظمة الجديدة يساهم في تقليل الخوف وزيادة الثقة.</w:t>
      </w:r>
    </w:p>
    <w:p w:rsidR="001A1818" w:rsidRPr="001A1818" w:rsidRDefault="001A1818" w:rsidP="001A1818">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4851CE6" wp14:editId="1DD52E5F">
                <wp:extent cx="5731510" cy="892088"/>
                <wp:effectExtent l="0" t="0" r="2540" b="22860"/>
                <wp:docPr id="20742692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01" name="مجموعة 47"/>
                        <wpg:cNvGrpSpPr/>
                        <wpg:grpSpPr>
                          <a:xfrm>
                            <a:off x="0" y="0"/>
                            <a:ext cx="5731510" cy="895351"/>
                            <a:chOff x="0" y="0"/>
                            <a:chExt cx="5878196" cy="918845"/>
                          </a:xfrm>
                        </wpg:grpSpPr>
                        <wpg:grpSp>
                          <wpg:cNvPr id="2074269202" name="مجموعة 48"/>
                          <wpg:cNvGrpSpPr/>
                          <wpg:grpSpPr>
                            <a:xfrm>
                              <a:off x="0" y="0"/>
                              <a:ext cx="5878196" cy="918845"/>
                              <a:chOff x="0" y="0"/>
                              <a:chExt cx="6240348" cy="919070"/>
                            </a:xfrm>
                          </wpg:grpSpPr>
                          <wpg:grpSp>
                            <wpg:cNvPr id="2074269203" name="مجموعة 49"/>
                            <wpg:cNvGrpSpPr/>
                            <wpg:grpSpPr>
                              <a:xfrm>
                                <a:off x="0" y="169208"/>
                                <a:ext cx="5433072" cy="580613"/>
                                <a:chOff x="0" y="169208"/>
                                <a:chExt cx="5433072" cy="580613"/>
                              </a:xfrm>
                            </wpg:grpSpPr>
                            <wps:wsp>
                              <wps:cNvPr id="20742692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07"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التحفيز والتشجيع</w:t>
                                </w:r>
                              </w:p>
                            </w:txbxContent>
                          </wps:txbx>
                          <wps:bodyPr wrap="square" rtlCol="1">
                            <a:spAutoFit/>
                          </wps:bodyPr>
                        </wps:wsp>
                      </wpg:grpSp>
                      <pic:pic xmlns:pic="http://schemas.openxmlformats.org/drawingml/2006/picture">
                        <pic:nvPicPr>
                          <pic:cNvPr id="207426920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C/j24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FC/j2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31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BzWK&#10;PM0AAADjAAAADwAAAAAAAAAAAAAAAACqAgAAZHJzL2Rvd25yZXYueG1sUEsFBgAAAAAEAAQA+gAA&#10;AKQDAAAAAA==&#10;">
                  <v:group id="مجموعة 48" o:spid="_x0000_s331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5xRL&#10;zAAAAOMAAAAPAAAAAAAAAAAAAAAAAKoCAABkcnMvZG93bnJldi54bWxQSwUGAAAAAAQABAD6AAAA&#10;owMAAAAA&#10;">
                    <v:group id="مجموعة 49" o:spid="_x0000_s331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q7HQ&#10;zAAAAOMAAAAPAAAAAAAAAAAAAAAAAKoCAABkcnMvZG93bnJldi54bWxQSwUGAAAAAAQABAD6AAAA&#10;owMAAAAA&#10;">
                      <v:shape id="شكل حر 50" o:spid="_x0000_s332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R2p8oA&#10;AADjAAAADwAAAGRycy9kb3ducmV2LnhtbESPQWvCQBSE7wX/w/IEb3W3UdM2dRURBBEPmrb0+si+&#10;JqHZtyG7avz3riD0OMzMN8x82dtGnKnztWMNL2MFgrhwpuZSw9fn5vkNhA/IBhvHpOFKHpaLwdMc&#10;M+MufKRzHkoRIewz1FCF0GZS+qIii37sWuLo/brOYoiyK6Xp8BLhtpGJUqm0WHNcqLCldUXFX36y&#10;GtLd7OdwKDazY76d7D1Z821c0Ho07FcfIAL14T/8aG+NhkS9TpP0PVFTuH+Kf0Au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GUdqf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2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7nskA&#10;AADjAAAADwAAAGRycy9kb3ducmV2LnhtbESPQWsCMRSE7wX/Q3hCL6JJF1fr1iilpeCxVen5uXlm&#10;l25etpt0Xf+9KRR6HGbmG2a9HVwjeupC7VnDw0yBIC69qdlqOB7epo8gQkQ22HgmDVcKsN2M7tZY&#10;GH/hD+r30YoE4VCghirGtpAylBU5DDPfEifv7DuHMcnOStPhJcFdIzOlFtJhzWmhwpZeKiq/9j9O&#10;A36798+Tjz70J2tfJ3k7TEyu9f14eH4CEWmI/+G/9s5oyNRyni1Wmcrh91P6A3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ke7nskAAADjAAAADwAAAAAAAAAAAAAAAACYAgAA&#10;ZHJzL2Rvd25yZXYueG1sUEsFBgAAAAAEAAQA9QAAAI4DAAAAAA==&#10;" fillcolor="#a5a5a5 [2092]" stroked="f" strokeweight="1pt">
                        <v:stroke joinstyle="miter"/>
                      </v:roundrect>
                    </v:group>
                    <v:oval id="شكل بيضاوي 52" o:spid="_x0000_s332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9XcoA&#10;AADjAAAADwAAAGRycy9kb3ducmV2LnhtbESPUUvDMBSF34X9h3AHvrlkQerslo0xERQUtk59vjR3&#10;bVlzU5q4dv/eCIKPh3POdzirzehacaE+NJ4NzGcKBHHpbcOVgY/j890CRIjIFlvPZOBKATbryc0K&#10;c+sHPtCliJVIEA45Gqhj7HIpQ1mTwzDzHXHyTr53GJPsK2l7HBLctVIrlUmHDaeFGjva1VSei29n&#10;YH8+fV6/Xt/Ue+WHIhvck9b2aMztdNwuQUQa43/4r/1iDWj1cK+zR60y+P2U/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UJfV3KAAAA4wAAAA8AAAAAAAAAAAAAAAAAmAIA&#10;AGRycy9kb3ducmV2LnhtbFBLBQYAAAAABAAEAPUAAACPAwAAAAA=&#10;" filled="f" strokecolor="#168489" strokeweight="1pt">
                      <v:stroke joinstyle="miter"/>
                    </v:oval>
                  </v:group>
                  <v:shape id="مربع نص 41" o:spid="_x0000_s332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OeoscA&#10;AADjAAAADwAAAGRycy9kb3ducmV2LnhtbERPTUvDQBC9F/wPyxS8tbsNWjV2W4of0IMXa7wP2TEb&#10;mp0N2bFJ/70rCJ4ej/fF2+ym0KkzDamNbGG1NKCI6+habixUH6+Le1BJkB12kcnChRLstlezDZYu&#10;jvxO56M0KpdwKtGCF+lLrVPtKWBaxp44a19xCCiZDo12A465PHS6MGatA7acFzz29OSpPh2/gwUR&#10;t19dqpeQDp/T2/PoTX2LlbXX82n/CEpokn/zX/rgLBTm7qZYP2SA30/5D+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znqLHAAAA4wAAAA8AAAAAAAAAAAAAAAAAmAIAAGRy&#10;cy9kb3ducmV2LnhtbFBLBQYAAAAABAAEAPUAAACMAw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التحفيز والتشجيع</w:t>
                          </w:r>
                        </w:p>
                      </w:txbxContent>
                    </v:textbox>
                  </v:shape>
                </v:group>
                <v:shape id="صورة 54" o:spid="_x0000_s332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7Q3DJAAAA4wAAAA8AAABkcnMvZG93bnJldi54bWxET8tKAzEU3Qv+Q7iCO5s4Sh9j06JSQeiq&#10;HS1dXifXmbHJzZjEdvz7ZiG4PJz3fDk4K44UYudZw+1IgSCuvem40fBWvdxMQcSEbNB6Jg2/FGG5&#10;uLyYY2n8iTd03KZG5BCOJWpoU+pLKWPdksM48j1x5j59cJgyDI00AU853FlZKDWWDjvODS329NxS&#10;fdj+OA3r8PTxNat2tvre7FdTezd5P6zWWl9fDY8PIBIN6V/85341Ggo1uS/Gs0Ll0flT/gN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ntDcMkAAADjAAAADwAAAAAAAAAA&#10;AAAAAACfAgAAZHJzL2Rvd25yZXYueG1sUEsFBgAAAAAEAAQA9wAAAJUDA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تقديم حوافز للموظفين الذين يبدون مرونة واستعدادا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للتكيف مع التغيير يشجع الآخرين على الانخراط.</w:t>
      </w:r>
    </w:p>
    <w:p w:rsidR="001A1818" w:rsidRPr="001A1818" w:rsidRDefault="001A1818" w:rsidP="001A1818">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5FB29F16" wp14:editId="6CDA17E3">
                <wp:extent cx="5731510" cy="892088"/>
                <wp:effectExtent l="0" t="0" r="2540" b="22860"/>
                <wp:docPr id="20742692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10" name="مجموعة 47"/>
                        <wpg:cNvGrpSpPr/>
                        <wpg:grpSpPr>
                          <a:xfrm>
                            <a:off x="0" y="0"/>
                            <a:ext cx="5731510" cy="895351"/>
                            <a:chOff x="0" y="0"/>
                            <a:chExt cx="5878196" cy="918845"/>
                          </a:xfrm>
                        </wpg:grpSpPr>
                        <wpg:grpSp>
                          <wpg:cNvPr id="2074269211" name="مجموعة 48"/>
                          <wpg:cNvGrpSpPr/>
                          <wpg:grpSpPr>
                            <a:xfrm>
                              <a:off x="0" y="0"/>
                              <a:ext cx="5878196" cy="918845"/>
                              <a:chOff x="0" y="0"/>
                              <a:chExt cx="6240348" cy="919070"/>
                            </a:xfrm>
                          </wpg:grpSpPr>
                          <wpg:grpSp>
                            <wpg:cNvPr id="2074269212" name="مجموعة 49"/>
                            <wpg:cNvGrpSpPr/>
                            <wpg:grpSpPr>
                              <a:xfrm>
                                <a:off x="0" y="169208"/>
                                <a:ext cx="5433072" cy="580613"/>
                                <a:chOff x="0" y="169208"/>
                                <a:chExt cx="5433072" cy="580613"/>
                              </a:xfrm>
                            </wpg:grpSpPr>
                            <wps:wsp>
                              <wps:cNvPr id="20742692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16"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التدرج في التنفيذ</w:t>
                                </w:r>
                              </w:p>
                            </w:txbxContent>
                          </wps:txbx>
                          <wps:bodyPr wrap="square" rtlCol="1">
                            <a:spAutoFit/>
                          </wps:bodyPr>
                        </wps:wsp>
                      </wpg:grpSp>
                      <pic:pic xmlns:pic="http://schemas.openxmlformats.org/drawingml/2006/picture">
                        <pic:nvPicPr>
                          <pic:cNvPr id="207426921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2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13gZ3Q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m9d4Gd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32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2guXrL&#10;AAAA4wAAAA8AAAAAAAAAAAAAAAAAqgIAAGRycy9kb3ducmV2LnhtbFBLBQYAAAAABAAEAPoAAACi&#10;AwAAAAA=&#10;">
                  <v:group id="مجموعة 48" o:spid="_x0000_s332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7Bzh&#10;zAAAAOMAAAAPAAAAAAAAAAAAAAAAAKoCAABkcnMvZG93bnJldi54bWxQSwUGAAAAAAQABAD6AAAA&#10;owMAAAAA&#10;">
                    <v:group id="مجموعة 49" o:spid="_x0000_s332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PoKW&#10;zAAAAOMAAAAPAAAAAAAAAAAAAAAAAKoCAABkcnMvZG93bnJldi54bWxQSwUGAAAAAAQABAD6AAAA&#10;owMAAAAA&#10;">
                      <v:shape id="شكل حر 50" o:spid="_x0000_s332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R4DssA&#10;AADjAAAADwAAAGRycy9kb3ducmV2LnhtbESPQWvCQBSE74X+h+UVvNVNoqZtmlVEEEQ8mLSl10f2&#10;NQnNvg3ZVeO/d4VCj8PMfMPkq9F04kyDay0riKcRCOLK6pZrBZ8f2+dXEM4ja+wsk4IrOVgtHx9y&#10;zLS9cEHn0tciQNhlqKDxvs+kdFVDBt3U9sTB+7GDQR/kUEs94CXATSeTKEqlwZbDQoM9bRqqfsuT&#10;UZDuF9/HY7VdFOVudnBk9Je2XqnJ07h+B+Fp9P/hv/ZOK0iil3mSviXxD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7pHgO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3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I2MkA&#10;AADjAAAADwAAAGRycy9kb3ducmV2LnhtbESPQWvCQBSE7wX/w/IEL1I3BrU2uooohR5bFc/P7Osm&#10;mH0bs2tM/31XEHocZuYbZrnubCVaanzpWMF4lIAgzp0u2Sg4Hj5e5yB8QNZYOSYFv+Rhveq9LDHT&#10;7s7f1O6DERHCPkMFRQh1JqXPC7LoR64mjt6PayyGKBsjdYP3CLeVTJNkJi2WHBcKrGlbUH7Z36wC&#10;vNqv09kF59uzMbvhtO6GeqrUoN9tFiACdeE//Gx/agVp8jZJZ+/peAKPT/EP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NKI2MkAAADjAAAADwAAAAAAAAAAAAAAAACYAgAA&#10;ZHJzL2Rvd25yZXYueG1sUEsFBgAAAAAEAAQA9QAAAI4DAAAAAA==&#10;" fillcolor="#a5a5a5 [2092]" stroked="f" strokeweight="1pt">
                        <v:stroke joinstyle="miter"/>
                      </v:roundrect>
                    </v:group>
                    <v:oval id="شكل بيضاوي 52" o:spid="_x0000_s333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198sA&#10;AADjAAAADwAAAGRycy9kb3ducmV2LnhtbESPUUvDMBSF3wX/Q7gD31yyoJ3rlg1RBAUHs5s+X5q7&#10;tqy5KU1cu39vBMHHwznnO5zVZnStOFMfGs8GZlMFgrj0tuHKwGH/cvsAIkRki61nMnChAJv19dUK&#10;c+sH/qBzESuRIBxyNFDH2OVShrImh2HqO+LkHX3vMCbZV9L2OCS4a6VWKpMOG04LNXb0VFN5Kr6d&#10;gd3p+Hn5entX28oPRTa4Z63t3pibyfi4BBFpjP/hv/arNaDV/E5nCz27h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AnX3ywAAAOMAAAAPAAAAAAAAAAAAAAAAAJgC&#10;AABkcnMvZG93bnJldi54bWxQSwUGAAAAAAQABAD1AAAAkAMAAAAA&#10;" filled="f" strokecolor="#168489" strokeweight="1pt">
                      <v:stroke joinstyle="miter"/>
                    </v:oval>
                  </v:group>
                  <v:shape id="مربع نص 41" o:spid="_x0000_s333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at5MgA&#10;AADjAAAADwAAAGRycy9kb3ducmV2LnhtbESPT0vEMBTE74LfITzBm5u0aNW62WXxD+zBi2u9P5pn&#10;U2xeSvPcdr+9EQSPw8z8hllvlzCoI02pj2yhWBlQxG10PXcWmveXqztQSZAdDpHJwokSbDfnZ2us&#10;XZz5jY4H6VSGcKrRghcZa61T6ylgWsWROHufcQooWU6ddhPOGR4GXRpT6YA95wWPIz16ar8O38GC&#10;iNsVp+Y5pP3H8vo0e9PeYGPt5cWyewAltMh/+K+9dxZKc3tdVvdlUcHvp/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pq3kyAAAAOMAAAAPAAAAAAAAAAAAAAAAAJgCAABk&#10;cnMvZG93bnJldi54bWxQSwUGAAAAAAQABAD1AAAAjQM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التدرج في التنفيذ</w:t>
                          </w:r>
                        </w:p>
                      </w:txbxContent>
                    </v:textbox>
                  </v:shape>
                </v:group>
                <v:shape id="صورة 54" o:spid="_x0000_s333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9Qd/NAAAA4wAAAA8AAABkcnMvZG93bnJldi54bWxEj0FLAzEUhO+C/yE8wZvNdpVuuzYtKhWE&#10;ntq1xeNz89xdm7ysSWzXf98IgsdhZr5h5svBGnEkHzrHCsajDARx7XTHjYLX6vlmCiJEZI3GMSn4&#10;oQDLxeXFHEvtTryh4zY2IkE4lKigjbEvpQx1SxbDyPXEyftw3mJM0jdSezwluDUyz7KJtNhxWmix&#10;p6eW6sP22ypY+8f3z1m1N9XX5m01NbfF7rBaK3V9NTzcg4g0xP/wX/tFK8iz4i6fzPJxAb+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C49Qd/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تطبيق التغيير بشكل تدريجي يمكن أن يساعد في تقليل الصدمة والمقاومة. يمكن البدء بإجراءات بسيطة ثم التوسع تدريجيا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w:t>
      </w:r>
    </w:p>
    <w:p w:rsidR="001A1818" w:rsidRPr="001A1818" w:rsidRDefault="001A1818" w:rsidP="001A1818">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1AA790AE" wp14:editId="5EA3E728">
                <wp:extent cx="5731510" cy="892088"/>
                <wp:effectExtent l="0" t="0" r="2540" b="22860"/>
                <wp:docPr id="20742692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19" name="مجموعة 47"/>
                        <wpg:cNvGrpSpPr/>
                        <wpg:grpSpPr>
                          <a:xfrm>
                            <a:off x="0" y="0"/>
                            <a:ext cx="5731510" cy="895351"/>
                            <a:chOff x="0" y="0"/>
                            <a:chExt cx="5878196" cy="918845"/>
                          </a:xfrm>
                        </wpg:grpSpPr>
                        <wpg:grpSp>
                          <wpg:cNvPr id="2074269220" name="مجموعة 48"/>
                          <wpg:cNvGrpSpPr/>
                          <wpg:grpSpPr>
                            <a:xfrm>
                              <a:off x="0" y="0"/>
                              <a:ext cx="5878196" cy="918845"/>
                              <a:chOff x="0" y="0"/>
                              <a:chExt cx="6240348" cy="919070"/>
                            </a:xfrm>
                          </wpg:grpSpPr>
                          <wpg:grpSp>
                            <wpg:cNvPr id="2074269221" name="مجموعة 49"/>
                            <wpg:cNvGrpSpPr/>
                            <wpg:grpSpPr>
                              <a:xfrm>
                                <a:off x="0" y="169208"/>
                                <a:ext cx="5433072" cy="580613"/>
                                <a:chOff x="0" y="169208"/>
                                <a:chExt cx="5433072" cy="580613"/>
                              </a:xfrm>
                            </wpg:grpSpPr>
                            <wps:wsp>
                              <wps:cNvPr id="20742692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25"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إظهار النجاحات المبكرة</w:t>
                                </w:r>
                              </w:p>
                            </w:txbxContent>
                          </wps:txbx>
                          <wps:bodyPr wrap="square" rtlCol="1">
                            <a:spAutoFit/>
                          </wps:bodyPr>
                        </wps:wsp>
                      </wpg:grpSp>
                      <pic:pic xmlns:pic="http://schemas.openxmlformats.org/drawingml/2006/picture">
                        <pic:nvPicPr>
                          <pic:cNvPr id="207426922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33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XEAv3A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fXEAv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33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fJoQ&#10;580AAADjAAAADwAAAAAAAAAAAAAAAACqAgAAZHJzL2Rvd25yZXYueG1sUEsFBgAAAAAEAAQA+gAA&#10;AKQDAAAAAA==&#10;">
                  <v:group id="مجموعة 48" o:spid="_x0000_s333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PMc8fL&#10;AAAA4wAAAA8AAAAAAAAAAAAAAAAAqgIAAGRycy9kb3ducmV2LnhtbFBLBQYAAAAABAAEAPoAAACi&#10;AwAAAAA=&#10;">
                    <v:group id="مجموعة 49" o:spid="_x0000_s333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gNZc&#10;zAAAAOMAAAAPAAAAAAAAAAAAAAAAAKoCAABkcnMvZG93bnJldi54bWxQSwUGAAAAAAQABAD6AAAA&#10;owMAAAAA&#10;">
                      <v:shape id="شكل حر 50" o:spid="_x0000_s333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QXKMoA&#10;AADjAAAADwAAAGRycy9kb3ducmV2LnhtbESPQWvCQBSE7wX/w/KE3urGraaauooUBJEeNFW8PrLP&#10;JDT7NmS3Gv+9Wyj0OMzMN8xi1dtGXKnztWMN41ECgrhwpuZSw/Fr8zID4QOywcYxabiTh9Vy8LTA&#10;zLgbH+iah1JECPsMNVQhtJmUvqjIoh+5ljh6F9dZDFF2pTQd3iLcNlIlSSot1hwXKmzpo6LiO/+x&#10;GtLd9LzfF5vpId++fnqy5mRc0Pp52K/fQQTqw3/4r701GlTyNlHpXCkFv5/iH5DL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qEFy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3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aEckA&#10;AADjAAAADwAAAGRycy9kb3ducmV2LnhtbESPQWsCMRSE74L/ITyhF6nZpmrr1ijFUuhRrXh+bp7Z&#10;pZuX7Sau23/fFAoeh5n5hlmue1eLjtpQedbwMMlAEBfeVGw1HD7f759BhIhssPZMGn4owHo1HCwx&#10;N/7KO+r20YoE4ZCjhjLGJpcyFCU5DBPfECfv7FuHMcnWStPiNcFdLVWWzaXDitNCiQ1tSiq+9hen&#10;Ab/d9njy0YfuZO3beNb0YzPT+m7Uv76AiNTHW/i//WE0qOxpquYLpR7h71P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faEckAAADjAAAADwAAAAAAAAAAAAAAAACYAgAA&#10;ZHJzL2Rvd25yZXYueG1sUEsFBgAAAAAEAAQA9QAAAI4DAAAAAA==&#10;" fillcolor="#a5a5a5 [2092]" stroked="f" strokeweight="1pt">
                        <v:stroke joinstyle="miter"/>
                      </v:roundrect>
                    </v:group>
                    <v:oval id="شكل بيضاوي 52" o:spid="_x0000_s334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Ia0coA&#10;AADjAAAADwAAAGRycy9kb3ducmV2LnhtbESPX0vDMBTF3wW/Q7jC3lxiGFW7ZUOUwQQF7f48X5q7&#10;tqy5KU22dt/eCIKPh3PO73AWq9G14kJ9aDwbeJgqEMSltw1XBnbb9f0TiBCRLbaeycCVAqyWtzcL&#10;zK0f+JsuRaxEgnDI0UAdY5dLGcqaHIap74iTd/S9w5hkX0nb45DgrpVaqUw6bDgt1NjRa03lqTg7&#10;A1+n4/56eP9Qn5Ufimxwb1rbrTGTu/FlDiLSGP/Df+2NNaDV40xnz1rP4PdT+g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EiGtHKAAAA4wAAAA8AAAAAAAAAAAAAAAAAmAIA&#10;AGRycy9kb3ducmV2LnhtbFBLBQYAAAAABAAEAPUAAACPAwAAAAA=&#10;" filled="f" strokecolor="#168489" strokeweight="1pt">
                      <v:stroke joinstyle="miter"/>
                    </v:oval>
                  </v:group>
                  <v:shape id="مربع نص 41" o:spid="_x0000_s334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j5LskA&#10;AADjAAAADwAAAGRycy9kb3ducmV2LnhtbESPT2sCMRTE7wW/Q3hCbzUxVFtXo0j/gIdetNv7Y/Pc&#10;LG5elk3qrt++KRR6HGbmN8xmN/pWXKmPTWAD85kCQVwF23BtoPx8f3gGEROyxTYwGbhRhN12crfB&#10;woaBj3Q9pVpkCMcCDbiUukLKWDnyGGehI87eOfQeU5Z9LW2PQ4b7VmqlltJjw3nBYUcvjqrL6dsb&#10;SMnu57fyzcfD1/jxOjhVLbA05n467tcgEo3pP/zXPlgDWj096uVK6wX8fs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Bj5Ls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إظهار النجاحات المبكرة</w:t>
                          </w:r>
                        </w:p>
                      </w:txbxContent>
                    </v:textbox>
                  </v:shape>
                </v:group>
                <v:shape id="صورة 54" o:spid="_x0000_s334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dLvnMAAAA4wAAAA8AAABkcnMvZG93bnJldi54bWxEj0FLAzEUhO+C/yE8wZvNGmXbrk2LSgWh&#10;p3ZVPD43z921ycuaxHb990YQPA4z8w2zWI3OigOF2HvWcDkpQBA33vTcaniqHy5mIGJCNmg9k4Zv&#10;irBanp4ssDL+yFs67FIrMoRjhRq6lIZKyth05DBO/ECcvXcfHKYsQytNwGOGOytVUZTSYc95ocOB&#10;7jtq9rsvp2ET7t4+5vWLrT+3r+uZvZo+79cbrc/PxtsbEInG9B/+az8aDaqYXqtyrlQJv5/y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jx0u+cwAAADjAAAADwAAAAAA&#10;AAAAAAAAAACfAgAAZHJzL2Rvd25yZXYueG1sUEsFBgAAAAAEAAQA9wAAAJgDA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مشاركة النجاحات والإنجازات المبكرة للتحول الرقمي يعزز الثقة بين الموظفين ويشجعهم على التكيف.</w:t>
      </w:r>
    </w:p>
    <w:p w:rsidR="00D75CDD" w:rsidRPr="000450E2" w:rsidRDefault="001A1818"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14188B73" wp14:editId="550F5462">
                <wp:extent cx="5731510" cy="895350"/>
                <wp:effectExtent l="0" t="0" r="21590" b="19050"/>
                <wp:docPr id="207426886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68"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69" name="مجموعة 39"/>
                        <wpg:cNvGrpSpPr/>
                        <wpg:grpSpPr>
                          <a:xfrm>
                            <a:off x="0" y="0"/>
                            <a:ext cx="5731510" cy="895350"/>
                            <a:chOff x="0" y="0"/>
                            <a:chExt cx="5878196" cy="918845"/>
                          </a:xfrm>
                        </wpg:grpSpPr>
                        <wpg:grpSp>
                          <wpg:cNvPr id="2074268870" name="مجموعة 40"/>
                          <wpg:cNvGrpSpPr/>
                          <wpg:grpSpPr>
                            <a:xfrm>
                              <a:off x="0" y="0"/>
                              <a:ext cx="5878196" cy="918845"/>
                              <a:chOff x="0" y="0"/>
                              <a:chExt cx="6240348" cy="919070"/>
                            </a:xfrm>
                          </wpg:grpSpPr>
                          <wpg:grpSp>
                            <wpg:cNvPr id="2074268871" name="مجموعة 41"/>
                            <wpg:cNvGrpSpPr/>
                            <wpg:grpSpPr>
                              <a:xfrm>
                                <a:off x="0" y="169208"/>
                                <a:ext cx="5433072" cy="580613"/>
                                <a:chOff x="0" y="169208"/>
                                <a:chExt cx="5433072" cy="580613"/>
                              </a:xfrm>
                            </wpg:grpSpPr>
                            <wps:wsp>
                              <wps:cNvPr id="20742688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7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7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75" name="مربع نص 41"/>
                          <wps:cNvSpPr txBox="1"/>
                          <wps:spPr>
                            <a:xfrm>
                              <a:off x="204484" y="256918"/>
                              <a:ext cx="4616071" cy="387739"/>
                            </a:xfrm>
                            <a:prstGeom prst="rect">
                              <a:avLst/>
                            </a:prstGeom>
                            <a:noFill/>
                          </wps:spPr>
                          <wps:txbx>
                            <w:txbxContent>
                              <w:p w:rsidR="00FD5841" w:rsidRPr="00BA05D9"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دور القيادة في التغل</w:t>
                                </w:r>
                                <w:r w:rsidRPr="00BA05D9">
                                  <w:rPr>
                                    <w:rFonts w:eastAsia="Calibri" w:hAnsi="Adobe Arabic" w:cs="Adobe Arabic" w:hint="cs"/>
                                    <w:b/>
                                    <w:bCs/>
                                    <w:color w:val="FFFFFF"/>
                                    <w:kern w:val="24"/>
                                    <w:sz w:val="36"/>
                                    <w:szCs w:val="36"/>
                                    <w:rtl/>
                                    <w:lang w:bidi="ar-EG"/>
                                  </w:rPr>
                                  <w:t>ّ</w:t>
                                </w:r>
                                <w:r w:rsidRPr="00BA05D9">
                                  <w:rPr>
                                    <w:rFonts w:eastAsia="Calibri" w:hAnsi="Adobe Arabic" w:cs="Adobe Arabic"/>
                                    <w:b/>
                                    <w:bCs/>
                                    <w:color w:val="FFFFFF"/>
                                    <w:kern w:val="24"/>
                                    <w:sz w:val="36"/>
                                    <w:szCs w:val="36"/>
                                    <w:rtl/>
                                    <w:lang w:bidi="ar-EG"/>
                                  </w:rPr>
                                  <w:t>ب على المقاومة</w:t>
                                </w:r>
                              </w:p>
                            </w:txbxContent>
                          </wps:txbx>
                          <wps:bodyPr wrap="square" rtlCol="1">
                            <a:spAutoFit/>
                          </wps:bodyPr>
                        </wps:wsp>
                      </wpg:grpSp>
                    </wpg:wgp>
                  </a:graphicData>
                </a:graphic>
              </wp:inline>
            </w:drawing>
          </mc:Choice>
          <mc:Fallback>
            <w:pict>
              <v:group id="_x0000_s334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">
                <v:shape id="صورة 38" o:spid="_x0000_s334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i9rTIAAAA4wAAAA8AAABkcnMvZG93bnJldi54bWxET89rwjAUvg/2P4Q32G2mq9KVzigiCrsM&#10;1zrY9dE8m2Lz0jWxdv+9OQg7fny/l+vJdmKkwbeOFbzOEhDEtdMtNwq+j/uXHIQPyBo7x6Tgjzys&#10;V48PSyy0u3JJYxUaEUPYF6jAhNAXUvrakEU/cz1x5E5usBgiHBqpB7zGcNvJNEkyabHl2GCwp62h&#10;+lxdrIL5bpx28+3h0/+Y/vhb2U3ryy+lnp+mzTuIQFP4F9/dH1pBmrwt0izPszg6fop/QK5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uIva0yAAAAOMAAAAPAAAAAAAAAAAA&#10;AAAAAJ8CAABkcnMvZG93bnJldi54bWxQSwUGAAAAAAQABAD3AAAAlAMAAAAA&#10;">
                  <v:imagedata r:id="rId56" o:title=""/>
                </v:shape>
                <v:group id="مجموعة 39" o:spid="_x0000_s334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Xna/x&#10;zAAAAOMAAAAPAAAAAAAAAAAAAAAAAKoCAABkcnMvZG93bnJldi54bWxQSwUGAAAAAAQABAD6AAAA&#10;owMAAAAA&#10;">
                  <v:group id="مجموعة 40" o:spid="_x0000_s334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N+kLHL&#10;AAAA4wAAAA8AAAAAAAAAAAAAAAAAqgIAAGRycy9kb3ducmV2LnhtbFBLBQYAAAAABAAEAPoAAACi&#10;AwAAAAA=&#10;">
                    <v:group id="مجموعة 41" o:spid="_x0000_s334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MjUq&#10;zAAAAOMAAAAPAAAAAAAAAAAAAAAAAKoCAABkcnMvZG93bnJldi54bWxQSwUGAAAAAAQABAD6AAAA&#10;owMAAAAA&#10;">
                      <v:shape id="شكل حر 42" o:spid="_x0000_s334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e0MkA&#10;AADjAAAADwAAAGRycy9kb3ducmV2LnhtbESPwW7CMBBE75X6D9ZW6q3YpBGJUgyqEFU5cCn0A1bx&#10;Nk6J12lsIPw9RkLqcTQzbzTz5eg6caIhtJ41TCcKBHHtTcuNhu/9x0sJIkRkg51n0nChAMvF48Mc&#10;K+PP/EWnXWxEgnCoUIONsa+kDLUlh2Hie+Lk/fjBYUxyaKQZ8JzgrpOZUjPpsOW0YLGnlaX6sDs6&#10;DUbla5cXnwWt/rZW/U5NPLwarZ+fxvc3EJHG+B++tzdGQ6aKPJuVZZHB7VP6A3Jx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re0M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4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XucsA&#10;AADjAAAADwAAAGRycy9kb3ducmV2LnhtbESPQUvDQBSE70L/w/IK3uyuUZIQuy2tUBH1oK3o9ZF9&#10;JqG7b0N228R/7wqCx2FmvmGW68lZcaYhdJ41XC8UCOLam44bDe+H3VUJIkRkg9YzafimAOvV7GKJ&#10;lfEjv9F5HxuRIBwq1NDG2FdShrolh2Hhe+LkffnBYUxyaKQZcExwZ2WmVC4ddpwWWuzpvqX6uD85&#10;DcXr7jSGh/zwtP2wL52yn5vsmbW+nE+bOxCRpvgf/ms/Gg2ZKm6zvCyLG/j9lP6AXP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tle5ywAAAOMAAAAPAAAAAAAAAAAAAAAAAJgC&#10;AABkcnMvZG93bnJldi54bWxQSwUGAAAAAAQABAD1AAAAkAMAAAAA&#10;" fillcolor="#168489" stroked="f" strokeweight="1pt">
                        <v:stroke joinstyle="miter"/>
                      </v:roundrect>
                    </v:group>
                    <v:oval id="شكل بيضاوي 44" o:spid="_x0000_s335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5decoA&#10;AADjAAAADwAAAGRycy9kb3ducmV2LnhtbESPUWvCMBSF3wf7D+EO9jZTi2ipRhmDMRkMMfoDrs21&#10;qTY3XZNp9+/NYODj4ZzzHc5iNbhWXKgPjWcF41EGgrjypuFawX73/lKACBHZYOuZFPxSgNXy8WGB&#10;pfFX3tJFx1okCIcSFdgYu1LKUFlyGEa+I07e0fcOY5J9LU2P1wR3rcyzbCodNpwWLHb0Zqk66x+n&#10;QA87vfk41tJ/aft5GJ/8t9uulXp+Gl7nICIN8R7+b6+NgjybTfJpUcwm8Pcp/QG5v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XXnKAAAA4wAAAA8AAAAAAAAAAAAAAAAAmAIA&#10;AGRycy9kb3ducmV2LnhtbFBLBQYAAAAABAAEAPUAAACPAwAAAAA=&#10;" filled="f" strokecolor="#a5a5a5 [2092]" strokeweight="1pt">
                      <v:stroke joinstyle="miter"/>
                    </v:oval>
                  </v:group>
                  <v:shape id="مربع نص 41" o:spid="_x0000_s3351"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oaWMkA&#10;AADjAAAADwAAAGRycy9kb3ducmV2LnhtbESPzWrDMBCE74W+g9hCb40U0yTGjRJCfyCHXpq698Xa&#10;WqbWyljb2Hn7qlDocZiZb5jtfg69OtOYusgWlgsDiriJruPWQv3+cleCSoLssI9MFi6UYL+7vtpi&#10;5eLEb3Q+SasyhFOFFrzIUGmdGk8B0yIOxNn7jGNAyXJstRtxyvDQ68KYtQ7YcV7wONCjp+br9B0s&#10;iLjD8lI/h3T8mF+fJm+aFdbW3t7MhwdQQrP8h//aR2ehMJv7Yl2WmxX8fsp/QO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KoaWMkAAADjAAAADwAAAAAAAAAAAAAAAACYAgAA&#10;ZHJzL2Rvd25yZXYueG1sUEsFBgAAAAAEAAQA9QAAAI4DAAAAAA==&#10;" filled="f" stroked="f">
                    <v:textbox style="mso-fit-shape-to-text:t">
                      <w:txbxContent>
                        <w:p w:rsidR="00FD5841" w:rsidRPr="00BA05D9"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دور القيادة في التغل</w:t>
                          </w:r>
                          <w:r w:rsidRPr="00BA05D9">
                            <w:rPr>
                              <w:rFonts w:eastAsia="Calibri" w:hAnsi="Adobe Arabic" w:cs="Adobe Arabic" w:hint="cs"/>
                              <w:b/>
                              <w:bCs/>
                              <w:color w:val="FFFFFF"/>
                              <w:kern w:val="24"/>
                              <w:sz w:val="36"/>
                              <w:szCs w:val="36"/>
                              <w:rtl/>
                              <w:lang w:bidi="ar-EG"/>
                            </w:rPr>
                            <w:t>ّ</w:t>
                          </w:r>
                          <w:r w:rsidRPr="00BA05D9">
                            <w:rPr>
                              <w:rFonts w:eastAsia="Calibri" w:hAnsi="Adobe Arabic" w:cs="Adobe Arabic"/>
                              <w:b/>
                              <w:bCs/>
                              <w:color w:val="FFFFFF"/>
                              <w:kern w:val="24"/>
                              <w:sz w:val="36"/>
                              <w:szCs w:val="36"/>
                              <w:rtl/>
                              <w:lang w:bidi="ar-EG"/>
                            </w:rPr>
                            <w:t>ب على المقاومة</w:t>
                          </w:r>
                        </w:p>
                      </w:txbxContent>
                    </v:textbox>
                  </v:shape>
                </v:group>
                <w10:wrap anchorx="page"/>
                <w10:anchorlock/>
              </v:group>
            </w:pict>
          </mc:Fallback>
        </mc:AlternateContent>
      </w:r>
    </w:p>
    <w:p w:rsidR="00D75CDD" w:rsidRPr="00AB2304" w:rsidRDefault="00D75CDD" w:rsidP="00E8020A">
      <w:pPr>
        <w:spacing w:line="360" w:lineRule="auto"/>
        <w:rPr>
          <w:rFonts w:ascii="Sakkal Majalla" w:hAnsi="Sakkal Majalla"/>
          <w:sz w:val="32"/>
          <w:szCs w:val="32"/>
        </w:rPr>
      </w:pPr>
      <w:r w:rsidRPr="00AB2304">
        <w:rPr>
          <w:rFonts w:ascii="Sakkal Majalla" w:hAnsi="Sakkal Majalla"/>
          <w:sz w:val="32"/>
          <w:szCs w:val="32"/>
          <w:rtl/>
        </w:rPr>
        <w:t>تلعب القيادة دورا</w:t>
      </w:r>
      <w:r>
        <w:rPr>
          <w:rFonts w:ascii="Sakkal Majalla" w:hAnsi="Sakkal Majalla" w:hint="cs"/>
          <w:sz w:val="32"/>
          <w:szCs w:val="32"/>
          <w:rtl/>
        </w:rPr>
        <w:t>ً</w:t>
      </w:r>
      <w:r w:rsidRPr="00AB2304">
        <w:rPr>
          <w:rFonts w:ascii="Sakkal Majalla" w:hAnsi="Sakkal Majalla"/>
          <w:sz w:val="32"/>
          <w:szCs w:val="32"/>
          <w:rtl/>
        </w:rPr>
        <w:t xml:space="preserve"> محوريا</w:t>
      </w:r>
      <w:r>
        <w:rPr>
          <w:rFonts w:ascii="Sakkal Majalla" w:hAnsi="Sakkal Majalla" w:hint="cs"/>
          <w:sz w:val="32"/>
          <w:szCs w:val="32"/>
          <w:rtl/>
        </w:rPr>
        <w:t>ً</w:t>
      </w:r>
      <w:r w:rsidRPr="00AB2304">
        <w:rPr>
          <w:rFonts w:ascii="Sakkal Majalla" w:hAnsi="Sakkal Majalla"/>
          <w:sz w:val="32"/>
          <w:szCs w:val="32"/>
          <w:rtl/>
        </w:rPr>
        <w:t xml:space="preserve"> في تسهيل عملية التحول الرقمي. يجب على القادة: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أن يكونوا قدوة: من خلال تبني التكنولوجيا الجديدة واستخدامها بفعالية.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بناء ثقافة الابتكار: تشجيع بيئة عمل مرنة تقدر الابتكار والتجربة.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متابعة وتقييم التقد</w:t>
      </w:r>
      <w:r w:rsidRPr="00E8020A">
        <w:rPr>
          <w:rFonts w:ascii="Sakkal Majalla" w:hAnsi="Sakkal Majalla" w:cs="Sakkal Majalla" w:hint="cs"/>
          <w:sz w:val="32"/>
          <w:szCs w:val="32"/>
          <w:rtl/>
        </w:rPr>
        <w:t>ّ</w:t>
      </w:r>
      <w:r w:rsidRPr="00E8020A">
        <w:rPr>
          <w:rFonts w:ascii="Sakkal Majalla" w:hAnsi="Sakkal Majalla" w:cs="Sakkal Majalla"/>
          <w:sz w:val="32"/>
          <w:szCs w:val="32"/>
          <w:rtl/>
        </w:rPr>
        <w:t>م: مراجعة وتقييم مراحل التغيير باستمرار لضمان سير الأمور في الاتجاه الصحيح.</w:t>
      </w:r>
    </w:p>
    <w:p w:rsidR="00D75CDD" w:rsidRDefault="00D75CDD" w:rsidP="00D75CDD">
      <w:pPr>
        <w:rPr>
          <w:rFonts w:ascii="Sakkal Majalla" w:hAnsi="Sakkal Majalla"/>
          <w:sz w:val="32"/>
          <w:szCs w:val="32"/>
          <w:rtl/>
        </w:rPr>
      </w:pPr>
      <w:r w:rsidRPr="00E8020A">
        <w:rPr>
          <w:rFonts w:ascii="Sakkal Majalla" w:hAnsi="Sakkal Majalla" w:hint="cs"/>
          <w:color w:val="C00000"/>
          <w:sz w:val="32"/>
          <w:szCs w:val="32"/>
          <w:rtl/>
        </w:rPr>
        <w:t xml:space="preserve">خلاصة القول: </w:t>
      </w:r>
      <w:r w:rsidRPr="00AB2304">
        <w:rPr>
          <w:rFonts w:ascii="Sakkal Majalla" w:hAnsi="Sakkal Majalla"/>
          <w:sz w:val="32"/>
          <w:szCs w:val="32"/>
          <w:rtl/>
        </w:rPr>
        <w:t>ت</w:t>
      </w:r>
      <w:r>
        <w:rPr>
          <w:rFonts w:ascii="Sakkal Majalla" w:hAnsi="Sakkal Majalla" w:hint="cs"/>
          <w:sz w:val="32"/>
          <w:szCs w:val="32"/>
          <w:rtl/>
        </w:rPr>
        <w:t>ُ</w:t>
      </w:r>
      <w:r w:rsidRPr="00AB2304">
        <w:rPr>
          <w:rFonts w:ascii="Sakkal Majalla" w:hAnsi="Sakkal Majalla"/>
          <w:sz w:val="32"/>
          <w:szCs w:val="32"/>
          <w:rtl/>
        </w:rPr>
        <w:t>عد مقاومة التغيير تحديا</w:t>
      </w:r>
      <w:r>
        <w:rPr>
          <w:rFonts w:ascii="Sakkal Majalla" w:hAnsi="Sakkal Majalla" w:hint="cs"/>
          <w:sz w:val="32"/>
          <w:szCs w:val="32"/>
          <w:rtl/>
        </w:rPr>
        <w:t>ً</w:t>
      </w:r>
      <w:r w:rsidRPr="00AB2304">
        <w:rPr>
          <w:rFonts w:ascii="Sakkal Majalla" w:hAnsi="Sakkal Majalla"/>
          <w:sz w:val="32"/>
          <w:szCs w:val="32"/>
          <w:rtl/>
        </w:rPr>
        <w:t xml:space="preserve"> كبيرا</w:t>
      </w:r>
      <w:r>
        <w:rPr>
          <w:rFonts w:ascii="Sakkal Majalla" w:hAnsi="Sakkal Majalla" w:hint="cs"/>
          <w:sz w:val="32"/>
          <w:szCs w:val="32"/>
          <w:rtl/>
        </w:rPr>
        <w:t>ً</w:t>
      </w:r>
      <w:r w:rsidRPr="00AB2304">
        <w:rPr>
          <w:rFonts w:ascii="Sakkal Majalla" w:hAnsi="Sakkal Majalla"/>
          <w:sz w:val="32"/>
          <w:szCs w:val="32"/>
          <w:rtl/>
        </w:rPr>
        <w:t xml:space="preserve"> أمام تطبيق الحوكمة الرقمية، لكن من خلال التخطيط الجيد وتطبيق استراتيجيات مدروسة، يمكن التغل</w:t>
      </w:r>
      <w:r>
        <w:rPr>
          <w:rFonts w:ascii="Sakkal Majalla" w:hAnsi="Sakkal Majalla" w:hint="cs"/>
          <w:sz w:val="32"/>
          <w:szCs w:val="32"/>
          <w:rtl/>
        </w:rPr>
        <w:t>ّ</w:t>
      </w:r>
      <w:r w:rsidRPr="00AB2304">
        <w:rPr>
          <w:rFonts w:ascii="Sakkal Majalla" w:hAnsi="Sakkal Majalla"/>
          <w:sz w:val="32"/>
          <w:szCs w:val="32"/>
          <w:rtl/>
        </w:rPr>
        <w:t xml:space="preserve">ب على هذه المقاومة وتحقيق فوائد هائلة للمؤسسات. </w:t>
      </w:r>
      <w:r>
        <w:rPr>
          <w:rFonts w:ascii="Sakkal Majalla" w:hAnsi="Sakkal Majalla" w:hint="cs"/>
          <w:sz w:val="32"/>
          <w:szCs w:val="32"/>
          <w:rtl/>
        </w:rPr>
        <w:t xml:space="preserve">حيث </w:t>
      </w:r>
      <w:r w:rsidRPr="00AB2304">
        <w:rPr>
          <w:rFonts w:ascii="Sakkal Majalla" w:hAnsi="Sakkal Majalla"/>
          <w:sz w:val="32"/>
          <w:szCs w:val="32"/>
          <w:rtl/>
        </w:rPr>
        <w:t>يعتمد النجاح بشكل كبير على التواصل الجيد، التدريب المستمر، والدعم القيادي القوي.</w:t>
      </w:r>
    </w:p>
    <w:tbl>
      <w:tblPr>
        <w:tblStyle w:val="TableGrid"/>
        <w:bidiVisual/>
        <w:tblW w:w="9251"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7D2351" w:rsidRPr="00563DBD" w:rsidTr="002714C1">
        <w:tc>
          <w:tcPr>
            <w:tcW w:w="1980" w:type="dxa"/>
            <w:tcBorders>
              <w:right w:val="single" w:sz="36" w:space="0" w:color="168489"/>
            </w:tcBorders>
            <w:shd w:val="clear" w:color="auto" w:fill="F2F2F2" w:themeFill="background1" w:themeFillShade="F2"/>
            <w:vAlign w:val="center"/>
          </w:tcPr>
          <w:p w:rsidR="007D2351" w:rsidRPr="008113E1" w:rsidRDefault="007D2351" w:rsidP="00FD5841">
            <w:pPr>
              <w:pStyle w:val="a1"/>
              <w:pageBreakBefore/>
              <w:jc w:val="center"/>
              <w:rPr>
                <w:rtl/>
              </w:rPr>
            </w:pPr>
            <w:r w:rsidRPr="008113E1">
              <w:rPr>
                <w:noProof/>
                <w:rtl/>
              </w:rPr>
              <w:lastRenderedPageBreak/>
              <w:drawing>
                <wp:inline distT="0" distB="0" distL="0" distR="0" wp14:anchorId="33D21777" wp14:editId="1DDAFAF0">
                  <wp:extent cx="563984" cy="563914"/>
                  <wp:effectExtent l="0" t="0" r="7620" b="7620"/>
                  <wp:docPr id="2074268747" name="Picture 207426874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7D2351" w:rsidRPr="007D2351" w:rsidRDefault="007D2351" w:rsidP="007D2351">
            <w:pPr>
              <w:jc w:val="center"/>
              <w:rPr>
                <w:rFonts w:ascii="Adobe Arabic" w:eastAsia="Times New Roman" w:hAnsi="Adobe Arabic" w:cs="Adobe Arabic"/>
                <w:b/>
                <w:bCs/>
                <w:color w:val="168489"/>
                <w:kern w:val="24"/>
                <w:sz w:val="44"/>
                <w:szCs w:val="44"/>
                <w:rtl/>
                <w:lang w:bidi="ar-SY"/>
              </w:rPr>
            </w:pPr>
            <w:r w:rsidRPr="007D2351">
              <w:rPr>
                <w:rFonts w:ascii="Adobe Arabic" w:eastAsia="Times New Roman" w:hAnsi="Adobe Arabic" w:cs="Adobe Arabic"/>
                <w:b/>
                <w:bCs/>
                <w:color w:val="168489"/>
                <w:kern w:val="24"/>
                <w:sz w:val="44"/>
                <w:szCs w:val="44"/>
                <w:rtl/>
                <w:lang w:bidi="ar-SY"/>
              </w:rPr>
              <w:t>ما هي الاستراتيجيات الفعالة لتحفيز الموظفين على تبني ممارسات الحوكمة الرقمية؟</w:t>
            </w:r>
          </w:p>
        </w:tc>
      </w:tr>
      <w:tr w:rsidR="007D2351" w:rsidTr="002714C1">
        <w:tc>
          <w:tcPr>
            <w:tcW w:w="1980" w:type="dxa"/>
            <w:tcBorders>
              <w:right w:val="single" w:sz="36" w:space="0" w:color="168489"/>
            </w:tcBorders>
            <w:shd w:val="clear" w:color="auto" w:fill="F2F2F2" w:themeFill="background1" w:themeFillShade="F2"/>
            <w:vAlign w:val="center"/>
          </w:tcPr>
          <w:p w:rsidR="007D2351" w:rsidRPr="008113E1" w:rsidRDefault="007516E6" w:rsidP="00FD5841">
            <w:pPr>
              <w:jc w:val="center"/>
              <w:rPr>
                <w:rFonts w:ascii="Adobe Arabic" w:eastAsia="Times New Roman" w:hAnsi="Adobe Arabic" w:cs="Adobe Arabic"/>
                <w:b/>
                <w:bCs/>
                <w:color w:val="1E3D6A"/>
                <w:kern w:val="24"/>
                <w:sz w:val="40"/>
                <w:szCs w:val="40"/>
                <w:rtl/>
                <w:lang w:bidi="ar-SY"/>
              </w:rPr>
            </w:pPr>
            <w:hyperlink r:id="rId189" w:history="1">
              <w:r w:rsidR="007D2351" w:rsidRPr="007516E6">
                <w:rPr>
                  <w:rStyle w:val="Hyperlink"/>
                  <w:rFonts w:ascii="Adobe Arabic" w:eastAsia="Times New Roman" w:hAnsi="Adobe Arabic" w:cs="Adobe Arabic"/>
                  <w:b/>
                  <w:bCs/>
                  <w:kern w:val="24"/>
                  <w:sz w:val="44"/>
                  <w:szCs w:val="44"/>
                  <w:rtl/>
                  <w:lang w:bidi="ar-SY"/>
                </w:rPr>
                <w:t>تمرين</w:t>
              </w:r>
            </w:hyperlink>
            <w:bookmarkStart w:id="15" w:name="_GoBack"/>
            <w:bookmarkEnd w:id="15"/>
          </w:p>
        </w:tc>
        <w:tc>
          <w:tcPr>
            <w:tcW w:w="7271" w:type="dxa"/>
            <w:vMerge/>
            <w:tcBorders>
              <w:left w:val="single" w:sz="36" w:space="0" w:color="168489"/>
            </w:tcBorders>
          </w:tcPr>
          <w:p w:rsidR="007D2351" w:rsidRDefault="007D2351" w:rsidP="00FD5841">
            <w:pPr>
              <w:pStyle w:val="a1"/>
              <w:rPr>
                <w:rtl/>
              </w:rPr>
            </w:pPr>
          </w:p>
        </w:tc>
      </w:tr>
    </w:tbl>
    <w:p w:rsidR="002714C1" w:rsidRDefault="002714C1" w:rsidP="002714C1">
      <w:pPr>
        <w:jc w:val="center"/>
        <w:rPr>
          <w:noProof/>
          <w:rtl/>
          <w:lang w:bidi="ar-SY"/>
        </w:rPr>
      </w:pPr>
    </w:p>
    <w:p w:rsidR="002714C1" w:rsidRDefault="002714C1" w:rsidP="002714C1">
      <w:pPr>
        <w:ind w:left="-897"/>
        <w:jc w:val="center"/>
        <w:rPr>
          <w:noProof/>
          <w:rtl/>
          <w:lang w:bidi="ar-SY"/>
        </w:rPr>
      </w:pPr>
      <w:r>
        <w:rPr>
          <w:noProof/>
        </w:rPr>
        <mc:AlternateContent>
          <mc:Choice Requires="wps">
            <w:drawing>
              <wp:inline distT="0" distB="0" distL="0" distR="0" wp14:anchorId="512DB7C4" wp14:editId="1593E66C">
                <wp:extent cx="6734810" cy="6324600"/>
                <wp:effectExtent l="0" t="0" r="27940" b="19050"/>
                <wp:docPr id="4580571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4810" cy="632460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352" style="width:530.3pt;height:49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7D2351" w:rsidRDefault="002714C1" w:rsidP="002714C1">
      <w:pPr>
        <w:jc w:val="center"/>
        <w:rPr>
          <w:rFonts w:ascii="Adobe Arabic" w:hAnsi="Adobe Arabic"/>
          <w:b/>
          <w:bCs/>
          <w:kern w:val="24"/>
          <w:sz w:val="56"/>
          <w:szCs w:val="56"/>
          <w:rtl/>
          <w:lang w:bidi="ar-SY"/>
        </w:rPr>
      </w:pPr>
      <w:r w:rsidRPr="00F131A0">
        <w:rPr>
          <w:noProof/>
        </w:rPr>
        <w:drawing>
          <wp:inline distT="0" distB="0" distL="0" distR="0" wp14:anchorId="5D9B35F5" wp14:editId="79874281">
            <wp:extent cx="1140394" cy="1060892"/>
            <wp:effectExtent l="0" t="0" r="3175" b="6350"/>
            <wp:docPr id="2074268748" name="Picture 2074268748"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2" cstate="print">
                      <a:duotone>
                        <a:schemeClr val="accent3">
                          <a:shade val="45000"/>
                          <a:satMod val="135000"/>
                        </a:schemeClr>
                        <a:prstClr val="white"/>
                      </a:duotone>
                      <a:extLst>
                        <a:ext uri="{BEBA8EAE-BF5A-486C-A8C5-ECC9F3942E4B}">
                          <a14:imgProps xmlns:a14="http://schemas.microsoft.com/office/drawing/2010/main">
                            <a14:imgLayer r:embed="rId7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rsidR="00D75CDD" w:rsidRDefault="00D75CDD" w:rsidP="002B74A4">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0844A5FF" wp14:editId="4CA0E2C1">
                <wp:extent cx="5633720" cy="593090"/>
                <wp:effectExtent l="0" t="4445" r="0" b="2540"/>
                <wp:docPr id="2074268733" name="Group 2074268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2074268734"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735"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736"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Default="007516E6" w:rsidP="00D75CDD">
                              <w:pPr>
                                <w:jc w:val="center"/>
                                <w:rPr>
                                  <w:rFonts w:ascii="Adobe Arabic" w:hAnsi="Adobe Arabic" w:cs="Adobe Arabic"/>
                                  <w:b/>
                                  <w:bCs/>
                                  <w:color w:val="2B5474"/>
                                  <w:kern w:val="24"/>
                                  <w:sz w:val="56"/>
                                  <w:szCs w:val="56"/>
                                  <w:lang w:bidi="ar-SY"/>
                                </w:rPr>
                              </w:pPr>
                              <w:hyperlink r:id="rId190" w:history="1">
                                <w:r w:rsidR="00FD5841" w:rsidRPr="007516E6">
                                  <w:rPr>
                                    <w:rStyle w:val="Hyperlink"/>
                                    <w:rFonts w:ascii="Adobe Arabic" w:hAnsi="Adobe Arabic" w:cs="Adobe Arabic" w:hint="cs"/>
                                    <w:b/>
                                    <w:bCs/>
                                    <w:kern w:val="24"/>
                                    <w:sz w:val="56"/>
                                    <w:szCs w:val="56"/>
                                    <w:rtl/>
                                    <w:lang w:bidi="ar-SY"/>
                                  </w:rPr>
                                  <w:t>موجز الجلسة</w:t>
                                </w:r>
                              </w:hyperlink>
                            </w:p>
                          </w:txbxContent>
                        </wps:txbx>
                        <wps:bodyPr rot="0" vert="horz" wrap="square" lIns="91440" tIns="45720" rIns="91440" bIns="45720" anchor="t" anchorCtr="0" upright="1">
                          <a:noAutofit/>
                        </wps:bodyPr>
                      </wps:wsp>
                    </wpg:wgp>
                  </a:graphicData>
                </a:graphic>
              </wp:inline>
            </w:drawing>
          </mc:Choice>
          <mc:Fallback>
            <w:pict>
              <v:group id="Group 2074268733" o:spid="_x0000_s335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">
                <v:rect id="Rectangle 2074265687" o:spid="_x0000_s3354"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s6uMwA&#10;AADjAAAADwAAAGRycy9kb3ducmV2LnhtbESPQUvDQBSE74L/YXmCN7vbtaY1dltKoejFQ2sQvD2z&#10;zyQ0+zbNbpv4711B8DjMfDPMcj26VlyoD41nA9OJAkFcettwZaB4290tQISIbLH1TAa+KcB6dX21&#10;xNz6gfd0OcRKpBIOORqoY+xyKUNZk8Mw8R1x8r587zAm2VfS9jikctdKrVQmHTacFmrsaFtTeTyc&#10;nQFdjA96eN09vn8Un88qO5+2mjJjbm/GzROISGP8D//RLzZxaj7T2WJ+P4PfT+kPyN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os6uMwAAADjAAAADwAAAAAAAAAAAAAAAACY&#10;AgAAZHJzL2Rvd25yZXYueG1sUEsFBgAAAAAEAAQA9QAAAJEDAAAAAA==&#10;" fillcolor="#f2f2f2 [3052]" stroked="f" strokeweight="1pt"/>
                <v:rect id="Rectangle 2074265688" o:spid="_x0000_s3355"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nwEcwA&#10;AADjAAAADwAAAGRycy9kb3ducmV2LnhtbESPT0sDMRTE74LfITyhF7HZRvuHtWlpFwRPpa3F82Pz&#10;3KzdvCyb2O766Y0geBxm5jfMct27RlyoC7VnDZNxBoK49KbmSsPp7eVhASJEZIONZ9IwUID16vZm&#10;ibnxVz7Q5RgrkSAcctRgY2xzKUNpyWEY+5Y4eR++cxiT7CppOrwmuGukyrKZdFhzWrDYUmGpPB+/&#10;nIZvu1dFMezOcXK/GT63J/fud0rr0V2/eQYRqY//4b/2q9GgsvmTmi3mj1P4/ZT+gFz9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08nwEcwAAADjAAAADwAAAAAAAAAAAAAAAACY&#10;AgAAZHJzL2Rvd25yZXYueG1sUEsFBgAAAAAEAAQA9QAAAJEDAAAAAA==&#10;" fillcolor="#168489" stroked="f" strokeweight="1pt"/>
                <v:shape id="TextBox 7" o:spid="_x0000_s3356"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LZ4soA&#10;AADjAAAADwAAAGRycy9kb3ducmV2LnhtbESPQWvCQBSE7wX/w/IK3upuo402dZXSInhSalvB2yP7&#10;TILZtyG7NfHfu0LB4zAz3zDzZW9rcabWV441PI8UCOLcmYoLDT/fq6cZCB+QDdaOScOFPCwXg4c5&#10;ZsZ1/EXnXShEhLDPUEMZQpNJ6fOSLPqRa4ijd3StxRBlW0jTYhfhtpaJUqm0WHFcKLGhj5Ly0+7P&#10;avjdHA/7idoWn/al6VyvJNtXqfXwsX9/AxGoD/fwf3ttNCRqOknS2XScwu1T/ANyc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Zy2eLKAAAA4wAAAA8AAAAAAAAAAAAAAAAAmAIA&#10;AGRycy9kb3ducmV2LnhtbFBLBQYAAAAABAAEAPUAAACPAwAAAAA=&#10;" filled="f" stroked="f">
                  <v:textbox>
                    <w:txbxContent>
                      <w:p w:rsidR="00FD5841" w:rsidRDefault="007516E6" w:rsidP="00D75CDD">
                        <w:pPr>
                          <w:jc w:val="center"/>
                          <w:rPr>
                            <w:rFonts w:ascii="Adobe Arabic" w:hAnsi="Adobe Arabic" w:cs="Adobe Arabic"/>
                            <w:b/>
                            <w:bCs/>
                            <w:color w:val="2B5474"/>
                            <w:kern w:val="24"/>
                            <w:sz w:val="56"/>
                            <w:szCs w:val="56"/>
                            <w:lang w:bidi="ar-SY"/>
                          </w:rPr>
                        </w:pPr>
                        <w:hyperlink r:id="rId191" w:history="1">
                          <w:r w:rsidR="00FD5841" w:rsidRPr="007516E6">
                            <w:rPr>
                              <w:rStyle w:val="Hyperlink"/>
                              <w:rFonts w:ascii="Adobe Arabic" w:hAnsi="Adobe Arabic" w:cs="Adobe Arabic" w:hint="cs"/>
                              <w:b/>
                              <w:bCs/>
                              <w:kern w:val="24"/>
                              <w:sz w:val="56"/>
                              <w:szCs w:val="56"/>
                              <w:rtl/>
                              <w:lang w:bidi="ar-SY"/>
                            </w:rPr>
                            <w:t>موجز الجلسة</w:t>
                          </w:r>
                        </w:hyperlink>
                      </w:p>
                    </w:txbxContent>
                  </v:textbox>
                </v:shape>
                <w10:wrap anchorx="page"/>
                <w10:anchorlock/>
              </v:group>
            </w:pict>
          </mc:Fallback>
        </mc:AlternateContent>
      </w:r>
    </w:p>
    <w:p w:rsidR="00D75CDD" w:rsidRPr="00A84A2A" w:rsidRDefault="007516E6" w:rsidP="00D75CDD">
      <w:pPr>
        <w:pStyle w:val="a2"/>
        <w:rPr>
          <w:color w:val="168489"/>
        </w:rPr>
      </w:pPr>
      <w:hyperlink r:id="rId192" w:history="1">
        <w:r w:rsidR="00D75CDD" w:rsidRPr="007516E6">
          <w:rPr>
            <w:rStyle w:val="Hyperlink"/>
            <w:rtl/>
          </w:rPr>
          <w:t>تم في هذه الجلسة مناقشة المواضيع والأفكار الآتية:</w:t>
        </w:r>
      </w:hyperlink>
    </w:p>
    <w:p w:rsidR="00D75CDD" w:rsidRPr="00D75CDD" w:rsidRDefault="00D75CDD">
      <w:pPr>
        <w:pStyle w:val="a2"/>
        <w:numPr>
          <w:ilvl w:val="1"/>
          <w:numId w:val="6"/>
        </w:numPr>
        <w:spacing w:line="360" w:lineRule="auto"/>
      </w:pPr>
      <w:r w:rsidRPr="00D75CDD">
        <w:rPr>
          <w:rtl/>
        </w:rPr>
        <w:t>خطوات تطبيق الحوكمة الرقمية في المؤسسات</w:t>
      </w:r>
      <w:r w:rsidRPr="00D75CDD">
        <w:rPr>
          <w:rFonts w:hint="cs"/>
          <w:rtl/>
        </w:rPr>
        <w:t>.</w:t>
      </w:r>
    </w:p>
    <w:p w:rsidR="00D75CDD" w:rsidRPr="00D75CDD" w:rsidRDefault="00D75CDD">
      <w:pPr>
        <w:pStyle w:val="a2"/>
        <w:numPr>
          <w:ilvl w:val="1"/>
          <w:numId w:val="6"/>
        </w:numPr>
        <w:spacing w:line="360" w:lineRule="auto"/>
      </w:pPr>
      <w:r w:rsidRPr="00D75CDD">
        <w:rPr>
          <w:rtl/>
        </w:rPr>
        <w:t>بناء الثقافة التنظيمية الداعمة للحوكمة الرقمية</w:t>
      </w:r>
      <w:r w:rsidRPr="00D75CDD">
        <w:rPr>
          <w:rFonts w:hint="cs"/>
          <w:rtl/>
        </w:rPr>
        <w:t>.</w:t>
      </w:r>
    </w:p>
    <w:p w:rsidR="00D75CDD" w:rsidRPr="00D75CDD" w:rsidRDefault="00D75CDD">
      <w:pPr>
        <w:pStyle w:val="a2"/>
        <w:numPr>
          <w:ilvl w:val="1"/>
          <w:numId w:val="6"/>
        </w:numPr>
        <w:spacing w:line="360" w:lineRule="auto"/>
      </w:pPr>
      <w:r w:rsidRPr="00D75CDD">
        <w:rPr>
          <w:rtl/>
        </w:rPr>
        <w:t>تدريب وتأهيل الكوادر على ممارسات الحوكمة الرقمية</w:t>
      </w:r>
      <w:r w:rsidRPr="00D75CDD">
        <w:rPr>
          <w:rFonts w:hint="cs"/>
          <w:rtl/>
        </w:rPr>
        <w:t>.</w:t>
      </w:r>
    </w:p>
    <w:p w:rsidR="00D75CDD" w:rsidRDefault="00D75CDD">
      <w:pPr>
        <w:pStyle w:val="a2"/>
        <w:numPr>
          <w:ilvl w:val="1"/>
          <w:numId w:val="6"/>
        </w:numPr>
        <w:spacing w:line="360" w:lineRule="auto"/>
      </w:pPr>
      <w:r w:rsidRPr="00D75CDD">
        <w:rPr>
          <w:rtl/>
        </w:rPr>
        <w:t>التغل</w:t>
      </w:r>
      <w:r w:rsidRPr="00D75CDD">
        <w:rPr>
          <w:rFonts w:hint="cs"/>
          <w:rtl/>
        </w:rPr>
        <w:t>ّ</w:t>
      </w:r>
      <w:r w:rsidRPr="00D75CDD">
        <w:rPr>
          <w:rtl/>
        </w:rPr>
        <w:t>ب على مقاومة التغيير في تطبيق الحوكمة الرقمية</w:t>
      </w:r>
      <w:r w:rsidRPr="00D75CDD">
        <w:rPr>
          <w:rFonts w:hint="cs"/>
          <w:rtl/>
        </w:rPr>
        <w:t>.</w:t>
      </w:r>
    </w:p>
    <w:p w:rsidR="00716BE5" w:rsidRPr="00D75CDD" w:rsidRDefault="00716BE5" w:rsidP="00716BE5">
      <w:pPr>
        <w:pStyle w:val="a2"/>
        <w:spacing w:line="360" w:lineRule="auto"/>
      </w:pPr>
    </w:p>
    <w:p w:rsidR="00D75CDD" w:rsidRPr="00D75CDD" w:rsidRDefault="00D75CDD" w:rsidP="00D75CDD">
      <w:pPr>
        <w:rPr>
          <w:lang w:bidi="ar-SY"/>
        </w:rPr>
      </w:pPr>
    </w:p>
    <w:p w:rsidR="00D75CDD" w:rsidRPr="00F212B0" w:rsidRDefault="00D75CDD" w:rsidP="00D75CDD">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5327EC04" wp14:editId="3D96307E">
            <wp:extent cx="1219200" cy="1219200"/>
            <wp:effectExtent l="0" t="0" r="0" b="0"/>
            <wp:docPr id="2074268737" name="Picture 2074268737"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D75CDD" w:rsidRPr="00640182" w:rsidRDefault="00D75CDD" w:rsidP="00D75CDD">
      <w:pPr>
        <w:rPr>
          <w:rFonts w:ascii="Sakkal Majalla" w:hAnsi="Sakkal Majalla"/>
          <w:b/>
          <w:bCs/>
          <w:color w:val="FF0000"/>
          <w:sz w:val="32"/>
          <w:szCs w:val="32"/>
          <w:rtl/>
        </w:rPr>
      </w:pPr>
    </w:p>
    <w:p w:rsidR="00691535" w:rsidRPr="00D75CDD" w:rsidRDefault="00691535" w:rsidP="00D75CDD">
      <w:pPr>
        <w:rPr>
          <w:rFonts w:ascii="Adobe Arabic" w:hAnsi="Adobe Arabic" w:cs="Adobe Arabic"/>
          <w:b/>
          <w:bCs/>
          <w:color w:val="002060"/>
          <w:sz w:val="36"/>
          <w:szCs w:val="36"/>
          <w:rtl/>
        </w:rPr>
      </w:pPr>
    </w:p>
    <w:p w:rsidR="007C12CD" w:rsidRDefault="007C12CD" w:rsidP="007C12CD">
      <w:pPr>
        <w:jc w:val="center"/>
        <w:rPr>
          <w:rtl/>
        </w:rPr>
      </w:pPr>
    </w:p>
    <w:p w:rsidR="00C0289F" w:rsidRDefault="00C0289F" w:rsidP="007C12CD">
      <w:pPr>
        <w:jc w:val="center"/>
        <w:rPr>
          <w:rtl/>
        </w:rPr>
      </w:pPr>
    </w:p>
    <w:p w:rsidR="00C0289F" w:rsidRDefault="00C0289F" w:rsidP="00716BE5">
      <w:pPr>
        <w:rPr>
          <w:rtl/>
        </w:rPr>
      </w:pPr>
    </w:p>
    <w:p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D5841">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D5841">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D5841">
        <w:tc>
          <w:tcPr>
            <w:tcW w:w="2612"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7C54AC02" wp14:editId="5757BD50">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D5841">
            <w:pPr>
              <w:pStyle w:val="bold"/>
              <w:jc w:val="center"/>
              <w:rPr>
                <w:color w:val="168489"/>
                <w:sz w:val="40"/>
                <w:szCs w:val="40"/>
                <w:rtl/>
                <w:lang w:bidi="ar-EG"/>
              </w:rPr>
            </w:pPr>
            <w:r>
              <w:rPr>
                <w:noProof/>
              </w:rPr>
              <w:drawing>
                <wp:inline distT="0" distB="0" distL="0" distR="0" wp14:anchorId="5C06982D" wp14:editId="0408E8B1">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D5841">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D5841">
            <w:pPr>
              <w:pStyle w:val="bold"/>
              <w:bidi w:val="0"/>
              <w:jc w:val="center"/>
              <w:rPr>
                <w:color w:val="168489"/>
                <w:sz w:val="40"/>
                <w:szCs w:val="40"/>
                <w:rtl/>
                <w:lang w:bidi="ar-EG"/>
              </w:rPr>
            </w:pPr>
            <w:r w:rsidRPr="00595B2E">
              <w:rPr>
                <w:noProof/>
              </w:rPr>
              <w:drawing>
                <wp:inline distT="0" distB="0" distL="0" distR="0" wp14:anchorId="64D388D1" wp14:editId="2234B4CF">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0"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D5841">
        <w:tc>
          <w:tcPr>
            <w:tcW w:w="2612" w:type="pct"/>
            <w:tcBorders>
              <w:left w:val="single" w:sz="4" w:space="0" w:color="168489"/>
              <w:right w:val="single" w:sz="4" w:space="0" w:color="168489"/>
            </w:tcBorders>
            <w:vAlign w:val="center"/>
          </w:tcPr>
          <w:p w:rsidR="00F01FA2" w:rsidRPr="00F01FA2"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مؤشرات قياس فعالية الحوكمة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أدوات تقييم أداء الحوكمة في البيئة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F01FA2"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التحسين المستمر لممارسات الحوكمة الرقمية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p w:rsidR="00F01FA2"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مستقبل الحوكمة في ظل التطورات التكنولوجية المتسارعة</w:t>
            </w:r>
            <w:r w:rsidRPr="00F01FA2">
              <w:rPr>
                <w:rFonts w:ascii="Adobe Arabic" w:eastAsia="Calibri" w:hAnsi="Adobe Arabic" w:cs="Adobe Arabic"/>
                <w:color w:val="0D0D0D" w:themeColor="text1" w:themeTint="F2"/>
                <w:sz w:val="32"/>
                <w:szCs w:val="32"/>
                <w:rtl/>
                <w:lang w:bidi="ar-EG"/>
              </w:rPr>
              <w:t xml:space="preserve"> </w:t>
            </w:r>
            <w:r w:rsidR="00F01FA2" w:rsidRPr="00F01FA2">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DD6BD4"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العصف الذهني.</w:t>
            </w:r>
          </w:p>
          <w:p w:rsidR="00DD6BD4"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DD6BD4">
              <w:rPr>
                <w:rFonts w:ascii="Adobe Arabic" w:eastAsia="Calibri" w:hAnsi="Adobe Arabic" w:cs="Adobe Arabic"/>
                <w:color w:val="0D0D0D" w:themeColor="text1" w:themeTint="F2"/>
                <w:sz w:val="32"/>
                <w:szCs w:val="32"/>
                <w:rtl/>
                <w:lang w:bidi="ar-EG"/>
              </w:rPr>
              <w:t>المحاكاة في التدريب.</w:t>
            </w:r>
          </w:p>
          <w:p w:rsidR="00DD6BD4"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DD6BD4">
              <w:rPr>
                <w:rFonts w:ascii="Adobe Arabic" w:eastAsia="Calibri" w:hAnsi="Adobe Arabic" w:cs="Adobe Arabic"/>
                <w:color w:val="0D0D0D" w:themeColor="text1" w:themeTint="F2"/>
                <w:sz w:val="32"/>
                <w:szCs w:val="32"/>
                <w:rtl/>
                <w:lang w:bidi="ar-EG"/>
              </w:rPr>
              <w:t>التدريب والتوجيه.</w:t>
            </w:r>
          </w:p>
          <w:p w:rsidR="00DD6BD4"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مناقشات جماعية.</w:t>
            </w:r>
          </w:p>
          <w:p w:rsidR="00F01FA2" w:rsidRPr="00DD6BD4" w:rsidRDefault="00DD6BD4">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DD6BD4">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FD5841">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C0289F" w:rsidRPr="00F01FA2" w:rsidRDefault="00F01FA2" w:rsidP="0022492E">
      <w:pPr>
        <w:spacing w:line="240" w:lineRule="auto"/>
        <w:rPr>
          <w:rFonts w:cs="PT Bold Heading"/>
          <w:sz w:val="52"/>
          <w:szCs w:val="56"/>
          <w:rtl/>
        </w:rPr>
      </w:pPr>
      <w:r>
        <w:rPr>
          <w:rFonts w:cs="PT Bold Heading"/>
          <w:noProof/>
          <w:sz w:val="52"/>
          <w:szCs w:val="56"/>
          <w:rtl/>
        </w:rPr>
        <mc:AlternateContent>
          <mc:Choice Requires="wpg">
            <w:drawing>
              <wp:anchor distT="0" distB="0" distL="114300" distR="114300" simplePos="0" relativeHeight="252781568" behindDoc="0" locked="0" layoutInCell="1" allowOverlap="1" wp14:anchorId="7FF672D5" wp14:editId="15B08831">
                <wp:simplePos x="0" y="0"/>
                <wp:positionH relativeFrom="column">
                  <wp:posOffset>121444</wp:posOffset>
                </wp:positionH>
                <wp:positionV relativeFrom="paragraph">
                  <wp:posOffset>-464344</wp:posOffset>
                </wp:positionV>
                <wp:extent cx="6352560" cy="6893650"/>
                <wp:effectExtent l="0" t="0" r="0" b="2540"/>
                <wp:wrapNone/>
                <wp:docPr id="1462637121" name="Group 1462637121"/>
                <wp:cNvGraphicFramePr/>
                <a:graphic xmlns:a="http://schemas.openxmlformats.org/drawingml/2006/main">
                  <a:graphicData uri="http://schemas.microsoft.com/office/word/2010/wordprocessingGroup">
                    <wpg:wgp>
                      <wpg:cNvGrpSpPr/>
                      <wpg:grpSpPr>
                        <a:xfrm>
                          <a:off x="0" y="0"/>
                          <a:ext cx="6352560" cy="6893650"/>
                          <a:chOff x="0" y="0"/>
                          <a:chExt cx="6352560" cy="6893650"/>
                        </a:xfrm>
                      </wpg:grpSpPr>
                      <wpg:grpSp>
                        <wpg:cNvPr id="1462637122" name="Group 1462637122"/>
                        <wpg:cNvGrpSpPr/>
                        <wpg:grpSpPr>
                          <a:xfrm>
                            <a:off x="161925" y="2571750"/>
                            <a:ext cx="5392299" cy="4321900"/>
                            <a:chOff x="-2" y="0"/>
                            <a:chExt cx="5392371" cy="4322207"/>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2"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43"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973101" y="433943"/>
                              <a:ext cx="2216426" cy="3888264"/>
                            </a:xfrm>
                            <a:prstGeom prst="rect">
                              <a:avLst/>
                            </a:prstGeom>
                            <a:noFill/>
                            <a:ln w="6350">
                              <a:noFill/>
                            </a:ln>
                          </wps:spPr>
                          <wps:txbx>
                            <w:txbxContent>
                              <w:p w:rsidR="00FD5841" w:rsidRPr="000F32C7" w:rsidRDefault="00FD5841"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التعرّف على أبرز </w:t>
                                </w:r>
                                <w:r w:rsidRPr="00DD6BD4">
                                  <w:rPr>
                                    <w:rFonts w:ascii="Adobe Arabic" w:eastAsia="GE Dinar One" w:hAnsi="Adobe Arabic" w:cs="Adobe Arabic"/>
                                    <w:color w:val="000000"/>
                                    <w:kern w:val="24"/>
                                    <w:sz w:val="32"/>
                                    <w:szCs w:val="32"/>
                                    <w:rtl/>
                                    <w:lang w:bidi="ar-SY"/>
                                  </w:rPr>
                                  <w:t>مؤشرات قياس فعالية الحوكمة الرقمية</w:t>
                                </w:r>
                                <w:r w:rsidRPr="00DD6BD4">
                                  <w:rPr>
                                    <w:rFonts w:ascii="Adobe Arabic" w:eastAsia="GE Dinar One" w:hAnsi="Adobe Arabic" w:cs="Adobe Arabic" w:hint="cs"/>
                                    <w:color w:val="000000"/>
                                    <w:kern w:val="24"/>
                                    <w:sz w:val="32"/>
                                    <w:szCs w:val="32"/>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تكوين فكرة عامة عن </w:t>
                                </w:r>
                                <w:r w:rsidRPr="00DD6BD4">
                                  <w:rPr>
                                    <w:rFonts w:ascii="Adobe Arabic" w:eastAsia="GE Dinar One" w:hAnsi="Adobe Arabic" w:cs="Adobe Arabic"/>
                                    <w:color w:val="000000"/>
                                    <w:kern w:val="24"/>
                                    <w:sz w:val="32"/>
                                    <w:szCs w:val="32"/>
                                    <w:rtl/>
                                    <w:lang w:bidi="ar-SY"/>
                                  </w:rPr>
                                  <w:t>أدوات تقييم أداء الحوكمة في البيئة الرقمية</w:t>
                                </w:r>
                                <w:r w:rsidRPr="00DD6BD4">
                                  <w:rPr>
                                    <w:rFonts w:ascii="Adobe Arabic" w:eastAsia="GE Dinar One" w:hAnsi="Adobe Arabic" w:cs="Adobe Arabic" w:hint="cs"/>
                                    <w:color w:val="000000"/>
                                    <w:kern w:val="24"/>
                                    <w:sz w:val="32"/>
                                    <w:szCs w:val="32"/>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مناقشة أهمية </w:t>
                                </w:r>
                                <w:r w:rsidRPr="00DD6BD4">
                                  <w:rPr>
                                    <w:rFonts w:ascii="Adobe Arabic" w:eastAsia="GE Dinar One" w:hAnsi="Adobe Arabic" w:cs="Adobe Arabic"/>
                                    <w:color w:val="000000"/>
                                    <w:kern w:val="24"/>
                                    <w:sz w:val="32"/>
                                    <w:szCs w:val="32"/>
                                    <w:rtl/>
                                    <w:lang w:bidi="ar-SY"/>
                                  </w:rPr>
                                  <w:t>التحسين المستمر لممارسات الحوكمة الرقمية</w:t>
                                </w:r>
                                <w:r w:rsidRPr="00DD6BD4">
                                  <w:rPr>
                                    <w:rFonts w:ascii="Adobe Arabic" w:eastAsia="GE Dinar One" w:hAnsi="Adobe Arabic" w:cs="Adobe Arabic" w:hint="cs"/>
                                    <w:color w:val="000000"/>
                                    <w:kern w:val="24"/>
                                    <w:sz w:val="32"/>
                                    <w:szCs w:val="32"/>
                                    <w:rtl/>
                                    <w:lang w:bidi="ar-SY"/>
                                  </w:rPr>
                                  <w:t>.</w:t>
                                </w:r>
                              </w:p>
                              <w:p w:rsidR="00FD5841" w:rsidRPr="00DD6BD4" w:rsidRDefault="00FD5841">
                                <w:pPr>
                                  <w:pStyle w:val="ListParagraph"/>
                                  <w:numPr>
                                    <w:ilvl w:val="0"/>
                                    <w:numId w:val="2"/>
                                  </w:numPr>
                                  <w:spacing w:line="276" w:lineRule="auto"/>
                                  <w:rPr>
                                    <w:rFonts w:ascii="Sakkal Majalla" w:hAnsi="Sakkal Majalla"/>
                                    <w:sz w:val="32"/>
                                    <w:szCs w:val="32"/>
                                    <w:rtl/>
                                  </w:rPr>
                                </w:pPr>
                                <w:r w:rsidRPr="00DD6BD4">
                                  <w:rPr>
                                    <w:rFonts w:ascii="Adobe Arabic" w:eastAsia="GE Dinar One" w:hAnsi="Adobe Arabic" w:cs="Adobe Arabic"/>
                                    <w:color w:val="000000"/>
                                    <w:kern w:val="24"/>
                                    <w:sz w:val="32"/>
                                    <w:szCs w:val="32"/>
                                    <w:rtl/>
                                    <w:lang w:bidi="ar-SY"/>
                                  </w:rPr>
                                  <w:t>استشراف مستقبل الحوكمة في ظل التطورات التكنولوجية</w:t>
                                </w:r>
                                <w:r w:rsidRPr="00DD6BD4">
                                  <w:rPr>
                                    <w:rFonts w:ascii="Sakkal Majalla" w:hAnsi="Sakkal Majalla"/>
                                    <w:sz w:val="28"/>
                                    <w:szCs w:val="28"/>
                                    <w:rtl/>
                                  </w:rPr>
                                  <w:t xml:space="preserve"> المتسارعة</w:t>
                                </w:r>
                                <w:r w:rsidRPr="00DD6BD4">
                                  <w:rPr>
                                    <w:rFonts w:ascii="Sakkal Majalla" w:hAnsi="Sakkal Majalla" w:hint="cs"/>
                                    <w:sz w:val="32"/>
                                    <w:szCs w:val="32"/>
                                    <w:rtl/>
                                  </w:rPr>
                                  <w:t>.</w:t>
                                </w:r>
                              </w:p>
                              <w:p w:rsidR="00FD5841" w:rsidRPr="00DD6BD4" w:rsidRDefault="00FD5841" w:rsidP="00DD6BD4">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21348" y="610057"/>
                              <a:ext cx="2216426" cy="3711837"/>
                            </a:xfrm>
                            <a:prstGeom prst="rect">
                              <a:avLst/>
                            </a:prstGeom>
                            <a:noFill/>
                            <a:ln w="6350">
                              <a:noFill/>
                            </a:ln>
                          </wps:spPr>
                          <wps:txbx>
                            <w:txbxContent>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مؤشرات قياس فعالية الحوكمة الرقمية</w:t>
                                </w:r>
                                <w:r w:rsidRPr="00DD6BD4">
                                  <w:rPr>
                                    <w:rFonts w:ascii="Adobe Arabic" w:eastAsia="GE Dinar One" w:hAnsi="Adobe Arabic" w:cs="Adobe Arabic" w:hint="cs"/>
                                    <w:color w:val="000000"/>
                                    <w:kern w:val="24"/>
                                    <w:sz w:val="36"/>
                                    <w:szCs w:val="36"/>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أدوات تقييم أداء الحوكمة في البيئة الرقمية</w:t>
                                </w:r>
                                <w:r w:rsidRPr="00DD6BD4">
                                  <w:rPr>
                                    <w:rFonts w:ascii="Adobe Arabic" w:eastAsia="GE Dinar One" w:hAnsi="Adobe Arabic" w:cs="Adobe Arabic" w:hint="cs"/>
                                    <w:color w:val="000000"/>
                                    <w:kern w:val="24"/>
                                    <w:sz w:val="36"/>
                                    <w:szCs w:val="36"/>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تمرين.</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التحسين المستمر لممارسات الحوكمة الرقمية</w:t>
                                </w:r>
                                <w:r w:rsidRPr="00DD6BD4">
                                  <w:rPr>
                                    <w:rFonts w:ascii="Adobe Arabic" w:eastAsia="GE Dinar One" w:hAnsi="Adobe Arabic" w:cs="Adobe Arabic" w:hint="cs"/>
                                    <w:color w:val="000000"/>
                                    <w:kern w:val="24"/>
                                    <w:sz w:val="36"/>
                                    <w:szCs w:val="36"/>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مستقبل الحوكمة في ظل التطورات التكنولوجية المتسارعة</w:t>
                                </w:r>
                                <w:r w:rsidRPr="00DD6BD4">
                                  <w:rPr>
                                    <w:rFonts w:ascii="Adobe Arabic" w:eastAsia="GE Dinar One" w:hAnsi="Adobe Arabic" w:cs="Adobe Arabic" w:hint="cs"/>
                                    <w:color w:val="000000"/>
                                    <w:kern w:val="24"/>
                                    <w:sz w:val="36"/>
                                    <w:szCs w:val="36"/>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hint="cs"/>
                                    <w:color w:val="000000"/>
                                    <w:kern w:val="24"/>
                                    <w:sz w:val="36"/>
                                    <w:szCs w:val="36"/>
                                    <w:rtl/>
                                    <w:lang w:bidi="ar-SY"/>
                                  </w:rPr>
                                  <w:t>تمرين.</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08"/>
                            <a:chOff x="0" y="0"/>
                            <a:chExt cx="6352560" cy="2053908"/>
                          </a:xfrm>
                        </wpg:grpSpPr>
                        <pic:pic xmlns:pic="http://schemas.openxmlformats.org/drawingml/2006/picture">
                          <pic:nvPicPr>
                            <pic:cNvPr id="1462637135" name="Picture 1462637135" descr="Calendar "/>
                            <pic:cNvPicPr>
                              <a:picLocks noChangeAspect="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0861"/>
                              <a:ext cx="4567555" cy="536575"/>
                            </a:xfrm>
                            <a:prstGeom prst="rect">
                              <a:avLst/>
                            </a:prstGeom>
                            <a:noFill/>
                          </wps:spPr>
                          <wps:txbx>
                            <w:txbxContent>
                              <w:p w:rsidR="00FD5841" w:rsidRPr="00F01FA2" w:rsidRDefault="007516E6" w:rsidP="00F01FA2">
                                <w:pPr>
                                  <w:bidi w:val="0"/>
                                  <w:jc w:val="center"/>
                                  <w:rPr>
                                    <w:rFonts w:ascii="Adobe Arabic" w:eastAsia="GE Dinar One" w:hAnsi="Adobe Arabic" w:cs="Adobe Arabic"/>
                                    <w:b/>
                                    <w:bCs/>
                                    <w:kern w:val="24"/>
                                    <w:sz w:val="56"/>
                                    <w:szCs w:val="56"/>
                                    <w:lang w:bidi="ar-SY"/>
                                  </w:rPr>
                                </w:pPr>
                                <w:hyperlink r:id="rId193" w:history="1">
                                  <w:r w:rsidR="00FD5841" w:rsidRPr="007516E6">
                                    <w:rPr>
                                      <w:rStyle w:val="Hyperlink"/>
                                      <w:rFonts w:ascii="Adobe Arabic" w:eastAsia="GE Dinar One" w:hAnsi="Adobe Arabic" w:cs="Adobe Arabic"/>
                                      <w:b/>
                                      <w:bCs/>
                                      <w:kern w:val="24"/>
                                      <w:sz w:val="56"/>
                                      <w:szCs w:val="56"/>
                                      <w:rtl/>
                                      <w:lang w:bidi="ar-SY"/>
                                    </w:rPr>
                                    <w:t>تقييم وتطوير الحوكمة الرقمية</w:t>
                                  </w:r>
                                </w:hyperlink>
                              </w:p>
                            </w:txbxContent>
                          </wps:txbx>
                          <wps:bodyPr wrap="square" rtlCol="0">
                            <a:spAutoFit/>
                          </wps:bodyPr>
                        </wps:wsp>
                      </wpg:grpSp>
                    </wpg:wgp>
                  </a:graphicData>
                </a:graphic>
                <wp14:sizeRelV relativeFrom="margin">
                  <wp14:pctHeight>0</wp14:pctHeight>
                </wp14:sizeRelV>
              </wp:anchor>
            </w:drawing>
          </mc:Choice>
          <mc:Fallback>
            <w:pict>
              <v:group id="Group 1462637121" o:spid="_x0000_s3357" style="position:absolute;left:0;text-align:left;margin-left:9.55pt;margin-top:-36.55pt;width:500.2pt;height:542.8pt;z-index:252781568;mso-position-horizontal-relative:text;mso-position-vertical-relative:text;mso-height-relative:margin" coordsize="63525,68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7Oz&#10;uNBR0gAAAP90Uk5T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">
                <v:group id="Group 1462637122" o:spid="_x0000_s3358" style="position:absolute;left:1619;top:25717;width:53923;height:43219" coordorigin="" coordsize="53923,43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zAZl/IAAAA&#10;4wAAAA8AAAAAAAAAAAAAAAAAqgIAAGRycy9kb3ducmV2LnhtbFBLBQYAAAAABAAEAPoAAACfAwAA&#10;AAA=&#10;">
                  <v:group id="Group 25" o:spid="_x0000_s3359"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jMPEyQAA&#10;AOMAAAAPAAAAAAAAAAAAAAAAAKoCAABkcnMvZG93bnJldi54bWxQSwUGAAAAAAQABAD6AAAAoAMA&#10;AAAA&#10;">
                    <v:group id="Group 1462637124" o:spid="_x0000_s3360"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ZVuwyQAA&#10;AOMAAAAPAAAAAAAAAAAAAAAAAKoCAABkcnMvZG93bnJldi54bWxQSwUGAAAAAAQABAD6AAAAoAMA&#10;AAAA&#10;">
                      <v:oval id="Oval 1462637125" o:spid="_x0000_s3361"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CJ8cA&#10;AADjAAAADwAAAGRycy9kb3ducmV2LnhtbERPX2vCMBB/H+w7hBvsTVOrVumMIoJsDH3Qis9Hc2uL&#10;zaUkWa3ffhkM9ni//7faDKYVPTnfWFYwGScgiEurG64UXIr9aAnCB2SNrWVS8CAPm/Xz0wpzbe98&#10;ov4cKhFD2OeooA6hy6X0ZU0G/dh2xJH7ss5giKerpHZ4j+GmlWmSZNJgw7Ghxo52NZW387dRcDDT&#10;4trP3Pujuxyut09njvsiVer1Zdi+gQg0hH/xn/tDx/mzLM2mi0k6h9+fI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hAifHAAAA4wAAAA8AAAAAAAAAAAAAAAAAmAIAAGRy&#10;cy9kb3ducmV2LnhtbFBLBQYAAAAABAAEAPUAAACMAwAAAAA=&#10;" fillcolor="#168489" stroked="f" strokeweight="1pt">
                        <v:fill opacity="49087f"/>
                        <v:stroke joinstyle="miter"/>
                      </v:oval>
                      <v:shape id="Picture 1462637126" o:spid="_x0000_s3362"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cPiXIAAAA4wAAAA8AAABkcnMvZG93bnJldi54bWxET09rwjAUvw/2HcIbeJupnXRSjSLCYAdh&#10;2Hnx9miebbfmpTRZjH56Mxjs+H7/32oTTS8Cja6zrGA2zUAQ11Z33Cg4fr49L0A4j6yxt0wKruRg&#10;s358WGGp7YUPFCrfiBTCrkQFrfdDKaWrWzLopnYgTtzZjgZ9OsdG6hEvKdz0Ms+yQhrsODW0ONCu&#10;pfq7+jEKPgIeXVbN9S7uT3F7CF952N+UmjzF7RKEp+j/xX/ud53mz4u8eHmd5QX8/pQAkOs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FnD4lyAAAAOMAAAAPAAAAAAAAAAAA&#10;AAAAAJ8CAABkcnMvZG93bnJldi54bWxQSwUGAAAAAAQABAD3AAAAlAMAAAAA&#10;">
                        <v:imagedata r:id="rId45" o:title="Target " gain="19661f" blacklevel="22938f"/>
                      </v:shape>
                    </v:group>
                    <v:shape id="TextBox 34" o:spid="_x0000_s3363"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stsYA&#10;AADjAAAADwAAAGRycy9kb3ducmV2LnhtbERPS0vDQBC+C/6HZQRvdpOoaYndluIDevDSGu9DdpoN&#10;ZmdDdmzSf+8Kgsf53rPezr5XZxpjF9hAvshAETfBdtwaqD/e7lagoiBb7AOTgQtF2G6ur9ZY2TDx&#10;gc5HaVUK4VihAScyVFrHxpHHuAgDceJOYfQo6RxbbUecUrjvdZFlpfbYcWpwONCzo+br+O0NiNhd&#10;fqlffdx/zu8vk8uaR6yNub2Zd0+ghGb5F/+59zbNfyiL8n6ZF0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TstsYAAADjAAAADwAAAAAAAAAAAAAAAACYAgAAZHJz&#10;L2Rvd25yZXYueG1sUEsFBgAAAAAEAAQA9QAAAIsDA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3364"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NKFG1&#10;zAAAAOMAAAAPAAAAAAAAAAAAAAAAAKoCAABkcnMvZG93bnJldi54bWxQSwUGAAAAAAQABAD6AAAA&#10;owMAAAAA&#10;">
                    <v:oval id="Oval 1462637129" o:spid="_x0000_s3365"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IIscA&#10;AADjAAAADwAAAGRycy9kb3ducmV2LnhtbERPX2vCMBB/F/Ydwgl7m6lVulmNMgTZGO5hVnw+mrMt&#10;NpeSxFq//TIY+Hi//7faDKYVPTnfWFYwnSQgiEurG64UHIvdyxsIH5A1tpZJwZ08bNZPoxXm2t74&#10;h/pDqEQMYZ+jgjqELpfSlzUZ9BPbEUfubJ3BEE9XSe3wFsNNK9MkyaTBhmNDjR1tayovh6tRsDez&#10;4tTP3ce9O+5Ply9nvndFqtTzeHhfggg0hIf43/2p4/x5lmaz12m6gL+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sCCLHAAAA4wAAAA8AAAAAAAAAAAAAAAAAmAIAAGRy&#10;cy9kb3ducmV2LnhtbFBLBQYAAAAABAAEAPUAAACMAwAAAAA=&#10;" fillcolor="#168489" stroked="f" strokeweight="1pt">
                      <v:fill opacity="49087f"/>
                      <v:stroke joinstyle="miter"/>
                    </v:oval>
                    <v:shape id="TextBox 34" o:spid="_x0000_s3366"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iH8kA&#10;AADjAAAADwAAAGRycy9kb3ducmV2LnhtbESPQU/DMAyF70j7D5EncWNpNyhTWTZNA6QduDDK3Wq8&#10;pqJJqsZbu3+PD0gcbT+/977NbvKdutKQ2hgM5IsMFIU62jY0Bqqv94c1qMQYLHYxkIEbJdhtZ3cb&#10;LG0cwyddT9woMQmpRAOOuS+1TrUjj2kRewpyO8fBI8s4NNoOOIq57/QyywrtsQ2S4LCng6P653Tx&#10;BpjtPr9Vbz4dv6eP19Fl9RNWxtzPp/0LKKaJ/8V/30cr9R+LZbF6zldCIUy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STiH8kAAADjAAAADwAAAAAAAAAAAAAAAACYAgAA&#10;ZHJzL2Rvd25yZXYueG1sUEsFBgAAAAAEAAQA9QAAAI4DAAAAAA==&#10;" filled="f" stroked="f">
                      <v:textbox style="mso-fit-shape-to-text:t">
                        <w:txbxContent>
                          <w:p w:rsidR="00FD5841" w:rsidRPr="00BC6FB1" w:rsidRDefault="00FD5841"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31" o:spid="_x0000_s3367"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8gi/JAAAA4wAAAA8AAABkcnMvZG93bnJldi54bWxET81qwkAQvhd8h2UEL0U30RIldZVSqJVi&#10;D0a9D9kxSc3OptmNxrfvFgo9zvc/y3VvanGl1lWWFcSTCARxbnXFhYLj4W28AOE8ssbaMim4k4P1&#10;avCwxFTbG+/pmvlChBB2KSoovW9SKV1ekkE3sQ1x4M62NejD2RZSt3gL4aaW0yhKpMGKQ0OJDb2W&#10;lF+yzijwH9nufs4et1+bLpp/f566d76QUqNh//IMwlPv/8V/7q0O85+SaTKbx7MYfn8KAMjV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fyCL8kAAADjAAAADwAAAAAAAAAA&#10;AAAAAACfAgAAZHJzL2Rvd25yZXYueG1sUEsFBgAAAAAEAAQA9wAAAJUDAAAAAA==&#10;">
                      <v:imagedata r:id="rId46" o:title="Note " gain="19661f" blacklevel="22938f"/>
                    </v:shape>
                  </v:group>
                  <v:shape id="Text Box 1462637132" o:spid="_x0000_s3368" type="#_x0000_t202" style="position:absolute;left:29731;top:4339;width:22164;height:38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0lMkA&#10;AADjAAAADwAAAGRycy9kb3ducmV2LnhtbERPS2vCQBC+F/wPyxS81Y2xjRJdRQLSUurBx8XbmB2T&#10;0OxszK6a9td3C4LH+d4zW3SmFldqXWVZwXAQgSDOra64ULDfrV4mIJxH1lhbJgU/5GAx7z3NMNX2&#10;xhu6bn0hQgi7FBWU3jeplC4vyaAb2IY4cCfbGvThbAupW7yFcFPLOIoSabDi0FBiQ1lJ+ff2YhR8&#10;Zqs1bo6xmfzW2fvXadmc94c3pfrP3XIKwlPnH+K7+0OH+a9JnIzGw1EM/z8FAOT8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wE0lMkAAADjAAAADwAAAAAAAAAAAAAAAACYAgAA&#10;ZHJzL2Rvd25yZXYueG1sUEsFBgAAAAAEAAQA9QAAAI4DAAAAAA==&#10;" filled="f" stroked="f" strokeweight=".5pt">
                    <v:textbox>
                      <w:txbxContent>
                        <w:p w:rsidR="00FD5841" w:rsidRPr="000F32C7" w:rsidRDefault="00FD5841"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التعرّف على أبرز </w:t>
                          </w:r>
                          <w:r w:rsidRPr="00DD6BD4">
                            <w:rPr>
                              <w:rFonts w:ascii="Adobe Arabic" w:eastAsia="GE Dinar One" w:hAnsi="Adobe Arabic" w:cs="Adobe Arabic"/>
                              <w:color w:val="000000"/>
                              <w:kern w:val="24"/>
                              <w:sz w:val="32"/>
                              <w:szCs w:val="32"/>
                              <w:rtl/>
                              <w:lang w:bidi="ar-SY"/>
                            </w:rPr>
                            <w:t>مؤشرات قياس فعالية الحوكمة الرقمية</w:t>
                          </w:r>
                          <w:r w:rsidRPr="00DD6BD4">
                            <w:rPr>
                              <w:rFonts w:ascii="Adobe Arabic" w:eastAsia="GE Dinar One" w:hAnsi="Adobe Arabic" w:cs="Adobe Arabic" w:hint="cs"/>
                              <w:color w:val="000000"/>
                              <w:kern w:val="24"/>
                              <w:sz w:val="32"/>
                              <w:szCs w:val="32"/>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تكوين فكرة عامة عن </w:t>
                          </w:r>
                          <w:r w:rsidRPr="00DD6BD4">
                            <w:rPr>
                              <w:rFonts w:ascii="Adobe Arabic" w:eastAsia="GE Dinar One" w:hAnsi="Adobe Arabic" w:cs="Adobe Arabic"/>
                              <w:color w:val="000000"/>
                              <w:kern w:val="24"/>
                              <w:sz w:val="32"/>
                              <w:szCs w:val="32"/>
                              <w:rtl/>
                              <w:lang w:bidi="ar-SY"/>
                            </w:rPr>
                            <w:t>أدوات تقييم أداء الحوكمة في البيئة الرقمية</w:t>
                          </w:r>
                          <w:r w:rsidRPr="00DD6BD4">
                            <w:rPr>
                              <w:rFonts w:ascii="Adobe Arabic" w:eastAsia="GE Dinar One" w:hAnsi="Adobe Arabic" w:cs="Adobe Arabic" w:hint="cs"/>
                              <w:color w:val="000000"/>
                              <w:kern w:val="24"/>
                              <w:sz w:val="32"/>
                              <w:szCs w:val="32"/>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DD6BD4">
                            <w:rPr>
                              <w:rFonts w:ascii="Adobe Arabic" w:eastAsia="GE Dinar One" w:hAnsi="Adobe Arabic" w:cs="Adobe Arabic" w:hint="cs"/>
                              <w:color w:val="000000"/>
                              <w:kern w:val="24"/>
                              <w:sz w:val="32"/>
                              <w:szCs w:val="32"/>
                              <w:rtl/>
                              <w:lang w:bidi="ar-SY"/>
                            </w:rPr>
                            <w:t xml:space="preserve">مناقشة أهمية </w:t>
                          </w:r>
                          <w:r w:rsidRPr="00DD6BD4">
                            <w:rPr>
                              <w:rFonts w:ascii="Adobe Arabic" w:eastAsia="GE Dinar One" w:hAnsi="Adobe Arabic" w:cs="Adobe Arabic"/>
                              <w:color w:val="000000"/>
                              <w:kern w:val="24"/>
                              <w:sz w:val="32"/>
                              <w:szCs w:val="32"/>
                              <w:rtl/>
                              <w:lang w:bidi="ar-SY"/>
                            </w:rPr>
                            <w:t>التحسين المستمر لممارسات الحوكمة الرقمية</w:t>
                          </w:r>
                          <w:r w:rsidRPr="00DD6BD4">
                            <w:rPr>
                              <w:rFonts w:ascii="Adobe Arabic" w:eastAsia="GE Dinar One" w:hAnsi="Adobe Arabic" w:cs="Adobe Arabic" w:hint="cs"/>
                              <w:color w:val="000000"/>
                              <w:kern w:val="24"/>
                              <w:sz w:val="32"/>
                              <w:szCs w:val="32"/>
                              <w:rtl/>
                              <w:lang w:bidi="ar-SY"/>
                            </w:rPr>
                            <w:t>.</w:t>
                          </w:r>
                        </w:p>
                        <w:p w:rsidR="00FD5841" w:rsidRPr="00DD6BD4" w:rsidRDefault="00FD5841">
                          <w:pPr>
                            <w:pStyle w:val="ListParagraph"/>
                            <w:numPr>
                              <w:ilvl w:val="0"/>
                              <w:numId w:val="2"/>
                            </w:numPr>
                            <w:spacing w:line="276" w:lineRule="auto"/>
                            <w:rPr>
                              <w:rFonts w:ascii="Sakkal Majalla" w:hAnsi="Sakkal Majalla"/>
                              <w:sz w:val="32"/>
                              <w:szCs w:val="32"/>
                              <w:rtl/>
                            </w:rPr>
                          </w:pPr>
                          <w:r w:rsidRPr="00DD6BD4">
                            <w:rPr>
                              <w:rFonts w:ascii="Adobe Arabic" w:eastAsia="GE Dinar One" w:hAnsi="Adobe Arabic" w:cs="Adobe Arabic"/>
                              <w:color w:val="000000"/>
                              <w:kern w:val="24"/>
                              <w:sz w:val="32"/>
                              <w:szCs w:val="32"/>
                              <w:rtl/>
                              <w:lang w:bidi="ar-SY"/>
                            </w:rPr>
                            <w:t>استشراف مستقبل الحوكمة في ظل التطورات التكنولوجية</w:t>
                          </w:r>
                          <w:r w:rsidRPr="00DD6BD4">
                            <w:rPr>
                              <w:rFonts w:ascii="Sakkal Majalla" w:hAnsi="Sakkal Majalla"/>
                              <w:sz w:val="28"/>
                              <w:szCs w:val="28"/>
                              <w:rtl/>
                            </w:rPr>
                            <w:t xml:space="preserve"> المتسارعة</w:t>
                          </w:r>
                          <w:r w:rsidRPr="00DD6BD4">
                            <w:rPr>
                              <w:rFonts w:ascii="Sakkal Majalla" w:hAnsi="Sakkal Majalla" w:hint="cs"/>
                              <w:sz w:val="32"/>
                              <w:szCs w:val="32"/>
                              <w:rtl/>
                            </w:rPr>
                            <w:t>.</w:t>
                          </w:r>
                        </w:p>
                        <w:p w:rsidR="00FD5841" w:rsidRPr="00DD6BD4" w:rsidRDefault="00FD5841" w:rsidP="00DD6BD4">
                          <w:pPr>
                            <w:rPr>
                              <w:rFonts w:ascii="Adobe Arabic" w:eastAsia="GE Dinar One" w:hAnsi="Adobe Arabic" w:cs="Adobe Arabic"/>
                              <w:color w:val="000000"/>
                              <w:kern w:val="24"/>
                              <w:sz w:val="36"/>
                              <w:szCs w:val="36"/>
                              <w:lang w:bidi="ar-SY"/>
                            </w:rPr>
                          </w:pPr>
                        </w:p>
                      </w:txbxContent>
                    </v:textbox>
                  </v:shape>
                  <v:shape id="Text Box 1462637133" o:spid="_x0000_s3369" type="#_x0000_t202" style="position:absolute;left:213;top:6100;width:22164;height:37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2RD8oA&#10;AADjAAAADwAAAGRycy9kb3ducmV2LnhtbERPzWrCQBC+F/oOyxS81Y2JjRJdRQLSIu1B68XbmB2T&#10;0Oxsml01+vTdQqHH+f5nvuxNIy7UudqygtEwAkFcWF1zqWD/uX6egnAeWWNjmRTcyMFy8fgwx0zb&#10;K2/psvOlCCHsMlRQed9mUrqiIoNuaFviwJ1sZ9CHsyul7vAawk0j4yhKpcGaQ0OFLeUVFV+7s1Gw&#10;ydcfuD3GZnpv8tf306r93h9elBo89asZCE+9/xf/ud90mD9O4zSZjJIEfn8KAMjF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BNkQ/KAAAA4wAAAA8AAAAAAAAAAAAAAAAAmAIA&#10;AGRycy9kb3ducmV2LnhtbFBLBQYAAAAABAAEAPUAAACPAwAAAAA=&#10;" filled="f" stroked="f" strokeweight=".5pt">
                    <v:textbox>
                      <w:txbxContent>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مؤشرات قياس فعالية الحوكمة الرقمية</w:t>
                          </w:r>
                          <w:r w:rsidRPr="00DD6BD4">
                            <w:rPr>
                              <w:rFonts w:ascii="Adobe Arabic" w:eastAsia="GE Dinar One" w:hAnsi="Adobe Arabic" w:cs="Adobe Arabic" w:hint="cs"/>
                              <w:color w:val="000000"/>
                              <w:kern w:val="24"/>
                              <w:sz w:val="36"/>
                              <w:szCs w:val="36"/>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أدوات تقييم أداء الحوكمة في البيئة الرقمية</w:t>
                          </w:r>
                          <w:r w:rsidRPr="00DD6BD4">
                            <w:rPr>
                              <w:rFonts w:ascii="Adobe Arabic" w:eastAsia="GE Dinar One" w:hAnsi="Adobe Arabic" w:cs="Adobe Arabic" w:hint="cs"/>
                              <w:color w:val="000000"/>
                              <w:kern w:val="24"/>
                              <w:sz w:val="36"/>
                              <w:szCs w:val="36"/>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تمرين.</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color w:val="000000"/>
                              <w:kern w:val="24"/>
                              <w:sz w:val="36"/>
                              <w:szCs w:val="36"/>
                              <w:rtl/>
                              <w:lang w:bidi="ar-SY"/>
                            </w:rPr>
                            <w:t>التحسين المستمر لممارسات الحوكمة الرقمية</w:t>
                          </w:r>
                          <w:r w:rsidRPr="00DD6BD4">
                            <w:rPr>
                              <w:rFonts w:ascii="Adobe Arabic" w:eastAsia="GE Dinar One" w:hAnsi="Adobe Arabic" w:cs="Adobe Arabic" w:hint="cs"/>
                              <w:color w:val="000000"/>
                              <w:kern w:val="24"/>
                              <w:sz w:val="36"/>
                              <w:szCs w:val="36"/>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color w:val="000000"/>
                              <w:kern w:val="24"/>
                              <w:sz w:val="36"/>
                              <w:szCs w:val="36"/>
                              <w:rtl/>
                              <w:lang w:bidi="ar-SY"/>
                            </w:rPr>
                            <w:t>مستقبل الحوكمة في ظل التطورات التكنولوجية المتسارعة</w:t>
                          </w:r>
                          <w:r w:rsidRPr="00DD6BD4">
                            <w:rPr>
                              <w:rFonts w:ascii="Adobe Arabic" w:eastAsia="GE Dinar One" w:hAnsi="Adobe Arabic" w:cs="Adobe Arabic" w:hint="cs"/>
                              <w:color w:val="000000"/>
                              <w:kern w:val="24"/>
                              <w:sz w:val="36"/>
                              <w:szCs w:val="36"/>
                              <w:rtl/>
                              <w:lang w:bidi="ar-SY"/>
                            </w:rPr>
                            <w:t>.</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DD6BD4">
                            <w:rPr>
                              <w:rFonts w:ascii="Adobe Arabic" w:eastAsia="GE Dinar One" w:hAnsi="Adobe Arabic" w:cs="Adobe Arabic" w:hint="cs"/>
                              <w:color w:val="000000"/>
                              <w:kern w:val="24"/>
                              <w:sz w:val="36"/>
                              <w:szCs w:val="36"/>
                              <w:rtl/>
                              <w:lang w:bidi="ar-SY"/>
                            </w:rPr>
                            <w:t>تمرين.</w:t>
                          </w:r>
                        </w:p>
                        <w:p w:rsidR="00FD5841" w:rsidRPr="00DD6BD4" w:rsidRDefault="00FD584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DD6BD4">
                            <w:rPr>
                              <w:rFonts w:ascii="Adobe Arabic" w:eastAsia="GE Dinar One" w:hAnsi="Adobe Arabic" w:cs="Adobe Arabic" w:hint="cs"/>
                              <w:color w:val="000000"/>
                              <w:kern w:val="24"/>
                              <w:sz w:val="36"/>
                              <w:szCs w:val="36"/>
                              <w:rtl/>
                              <w:lang w:bidi="ar-SY"/>
                            </w:rPr>
                            <w:t>الخاتمة.</w:t>
                          </w:r>
                        </w:p>
                      </w:txbxContent>
                    </v:textbox>
                  </v:shape>
                </v:group>
                <v:group id="Group 1462637134" o:spid="_x0000_s3370"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JvM1tyQAA&#10;AOMAAAAPAAAAAAAAAAAAAAAAAKoCAABkcnMvZG93bnJldi54bWxQSwUGAAAAAAQABAD6AAAAoAMA&#10;AAAA&#10;">
                  <v:shape id="Picture 1462637135" o:spid="_x0000_s3371"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w087IAAAA4wAAAA8AAABkcnMvZG93bnJldi54bWxET19LwzAQfxf2HcINfHPpVq2jLhujIBOF&#10;waovvh3NmZY1l5LErn57Iwh7vN//2+wm24uRfOgcK1guMhDEjdMdGwUf7893axAhImvsHZOCHwqw&#10;285uNlhqd+ETjXU0IoVwKFFBG+NQShmaliyGhRuIE/flvMWYTm+k9nhJ4baXqywrpMWOU0OLA1Ut&#10;Nef62yrIXw/yaMb158G9mZOvQ1W7Y6XU7XzaP4GINMWr+N/9otP8+2JV5I/L/AH+fkoAyO0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MNPOyAAAAOMAAAAPAAAAAAAAAAAA&#10;AAAAAJ8CAABkcnMvZG93bnJldi54bWxQSwUGAAAAAAQABAD3AAAAlAMAAAAA&#10;">
                    <v:imagedata r:id="rId47" o:title="Calendar " gain="19661f" blacklevel="22938f"/>
                    <v:path arrowok="t"/>
                  </v:shape>
                  <v:shape id="TextBox 34" o:spid="_x0000_s3372"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Hf8MYA&#10;AADjAAAADwAAAGRycy9kb3ducmV2LnhtbERPS0vDQBC+C/6HZQre7CatphK7LcUH9OClbbwP2TEb&#10;mp0N2bFJ/70rCB7ne896O/lOXWiIbWAD+TwDRVwH23JjoDq93z+BioJssQtMBq4UYbu5vVljacPI&#10;B7ocpVEphGOJBpxIX2oda0ce4zz0xIn7CoNHSefQaDvgmMJ9pxdZVmiPLacGhz29OKrPx29vQMTu&#10;8mv15uP+c/p4HV1WP2JlzN1s2j2DEprkX/zn3ts0/6FYFMtVvizg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Hf8MYAAADjAAAADwAAAAAAAAAAAAAAAACYAgAAZHJz&#10;L2Rvd25yZXYueG1sUEsFBgAAAAAEAAQA9QAAAIsDA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3373"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16a8YA&#10;AADjAAAADwAAAGRycy9kb3ducmV2LnhtbERPS0vDQBC+C/6HZQre7CatphK7LcUH9ODFGu9DdsyG&#10;ZmdDdmzSf+8KhR7ne896O/lOnWiIbWAD+TwDRVwH23JjoPp6v38CFQXZYheYDJwpwnZze7PG0oaR&#10;P+l0kEalEI4lGnAifal1rB15jPPQEyfuJwweJZ1Do+2AYwr3nV5kWaE9tpwaHPb04qg+Hn69ARG7&#10;y8/Vm4/77+njdXRZ/YiVMXezafcMSmiSq/ji3ts0/6FYFMtVvlzB/08JAL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16a8YAAADjAAAADwAAAAAAAAAAAAAAAACYAgAAZHJz&#10;L2Rvd25yZXYueG1sUEsFBgAAAAAEAAQA9QAAAIsDAAAAAA==&#10;" filled="f" stroked="f">
                    <v:textbox style="mso-fit-shape-to-text:t">
                      <w:txbxContent>
                        <w:p w:rsidR="00FD5841" w:rsidRPr="00F01FA2" w:rsidRDefault="00FD5841"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3374" type="#_x0000_t202" style="position:absolute;top:12908;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LuGckA&#10;AADjAAAADwAAAGRycy9kb3ducmV2LnhtbESPQU/DMAyF70j7D5EncWNpNyhTWTZNA6QduDDK3Wq8&#10;pqJJqsZbu3+PD0gc7ff83ufNbvKdutKQ2hgM5IsMFIU62jY0Bqqv94c1qMQYLHYxkIEbJdhtZ3cb&#10;LG0cwyddT9woCQmpRAOOuS+1TrUjj2kRewqinePgkWUcGm0HHCXcd3qZZYX22AZpcNjTwVH9c7p4&#10;A8x2n9+qN5+O39PH6+iy+gkrY+7n0/4FFNPE/+a/66MV/MdiWaye85VAy0+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1LuGckAAADjAAAADwAAAAAAAAAAAAAAAACYAgAA&#10;ZHJzL2Rvd25yZXYueG1sUEsFBgAAAAAEAAQA9QAAAI4DAAAAAA==&#10;" filled="f" stroked="f">
                    <v:textbox style="mso-fit-shape-to-text:t">
                      <w:txbxContent>
                        <w:p w:rsidR="00FD5841" w:rsidRPr="00F01FA2" w:rsidRDefault="007516E6" w:rsidP="00F01FA2">
                          <w:pPr>
                            <w:bidi w:val="0"/>
                            <w:jc w:val="center"/>
                            <w:rPr>
                              <w:rFonts w:ascii="Adobe Arabic" w:eastAsia="GE Dinar One" w:hAnsi="Adobe Arabic" w:cs="Adobe Arabic"/>
                              <w:b/>
                              <w:bCs/>
                              <w:kern w:val="24"/>
                              <w:sz w:val="56"/>
                              <w:szCs w:val="56"/>
                              <w:lang w:bidi="ar-SY"/>
                            </w:rPr>
                          </w:pPr>
                          <w:hyperlink r:id="rId194" w:history="1">
                            <w:r w:rsidR="00FD5841" w:rsidRPr="007516E6">
                              <w:rPr>
                                <w:rStyle w:val="Hyperlink"/>
                                <w:rFonts w:ascii="Adobe Arabic" w:eastAsia="GE Dinar One" w:hAnsi="Adobe Arabic" w:cs="Adobe Arabic"/>
                                <w:b/>
                                <w:bCs/>
                                <w:kern w:val="24"/>
                                <w:sz w:val="56"/>
                                <w:szCs w:val="56"/>
                                <w:rtl/>
                                <w:lang w:bidi="ar-SY"/>
                              </w:rPr>
                              <w:t>تقييم وتطوير الحوكمة الرقمية</w:t>
                            </w:r>
                          </w:hyperlink>
                        </w:p>
                      </w:txbxContent>
                    </v:textbox>
                  </v:shape>
                </v:group>
              </v:group>
            </w:pict>
          </mc:Fallback>
        </mc:AlternateContent>
      </w:r>
      <w:r w:rsidR="00B100C6" w:rsidRPr="00B100C6">
        <w:rPr>
          <w:rFonts w:asciiTheme="majorBidi" w:hAnsiTheme="majorBidi" w:cstheme="majorBidi"/>
          <w:noProof/>
          <w:szCs w:val="28"/>
        </w:rPr>
        <mc:AlternateContent>
          <mc:Choice Requires="wps">
            <w:drawing>
              <wp:anchor distT="0" distB="0" distL="114300" distR="114300" simplePos="0" relativeHeight="252178432" behindDoc="0" locked="0" layoutInCell="1" allowOverlap="1" wp14:anchorId="4E243410" wp14:editId="70DECDD5">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rsidR="00FD5841" w:rsidRDefault="00FD5841"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id="مربع نص 8" o:spid="_x0000_s3375"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" filled="f" stroked="f">
                <v:path arrowok="t"/>
                <o:lock v:ext="edit" aspectratio="t"/>
                <v:textbox style="mso-fit-shape-to-text:t">
                  <w:txbxContent>
                    <w:p w:rsidR="00FD5841" w:rsidRDefault="00FD5841"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00B100C6"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167E10F3" wp14:editId="2E8B6119">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rsidR="00FD5841" w:rsidRDefault="00FD5841"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id="مربع نص 7" o:spid="_x0000_s3376"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" filled="f" stroked="f">
                <v:textbox style="mso-fit-shape-to-text:t">
                  <w:txbxContent>
                    <w:p w:rsidR="00FD5841" w:rsidRDefault="00FD5841"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r w:rsidR="00691535">
        <w:rPr>
          <w:rFonts w:cs="PT Bold Heading" w:hint="cs"/>
          <w:sz w:val="52"/>
          <w:szCs w:val="56"/>
          <w:rtl/>
        </w:rPr>
        <w:br w:type="page"/>
      </w:r>
    </w:p>
    <w:p w:rsidR="00D75CDD" w:rsidRPr="00BA05D9" w:rsidRDefault="001A1818" w:rsidP="00E8020A">
      <w:pPr>
        <w:rPr>
          <w:rFonts w:ascii="Sakkal Majalla" w:hAnsi="Sakkal Majalla"/>
          <w:b/>
          <w:bCs/>
          <w:color w:val="FF0000"/>
          <w:sz w:val="32"/>
          <w:szCs w:val="32"/>
        </w:rPr>
      </w:pPr>
      <w:r w:rsidRPr="002A078C">
        <w:rPr>
          <w:rFonts w:ascii="Sakkal Majalla" w:hAnsi="Sakkal Majalla"/>
          <w:noProof/>
          <w:color w:val="002060"/>
          <w:sz w:val="34"/>
        </w:rPr>
        <w:lastRenderedPageBreak/>
        <mc:AlternateContent>
          <mc:Choice Requires="wpg">
            <w:drawing>
              <wp:inline distT="0" distB="0" distL="0" distR="0" wp14:anchorId="28B99394" wp14:editId="404A32AF">
                <wp:extent cx="5731510" cy="895350"/>
                <wp:effectExtent l="0" t="0" r="21590" b="19050"/>
                <wp:docPr id="207426888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86"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87" name="مجموعة 39"/>
                        <wpg:cNvGrpSpPr/>
                        <wpg:grpSpPr>
                          <a:xfrm>
                            <a:off x="0" y="0"/>
                            <a:ext cx="5731510" cy="895350"/>
                            <a:chOff x="0" y="0"/>
                            <a:chExt cx="5878196" cy="918845"/>
                          </a:xfrm>
                        </wpg:grpSpPr>
                        <wpg:grpSp>
                          <wpg:cNvPr id="2074268888" name="مجموعة 40"/>
                          <wpg:cNvGrpSpPr/>
                          <wpg:grpSpPr>
                            <a:xfrm>
                              <a:off x="0" y="0"/>
                              <a:ext cx="5878196" cy="918845"/>
                              <a:chOff x="0" y="0"/>
                              <a:chExt cx="6240348" cy="919070"/>
                            </a:xfrm>
                          </wpg:grpSpPr>
                          <wpg:grpSp>
                            <wpg:cNvPr id="2074268889" name="مجموعة 41"/>
                            <wpg:cNvGrpSpPr/>
                            <wpg:grpSpPr>
                              <a:xfrm>
                                <a:off x="0" y="169208"/>
                                <a:ext cx="5433072" cy="580613"/>
                                <a:chOff x="0" y="169208"/>
                                <a:chExt cx="5433072" cy="580613"/>
                              </a:xfrm>
                            </wpg:grpSpPr>
                            <wps:wsp>
                              <wps:cNvPr id="20742688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89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9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893" name="مربع نص 41"/>
                          <wps:cNvSpPr txBox="1"/>
                          <wps:spPr>
                            <a:xfrm>
                              <a:off x="204484" y="257055"/>
                              <a:ext cx="4616071" cy="387740"/>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مؤشرات قياس فعالية الحوكمة الرقمية</w:t>
                                </w:r>
                              </w:p>
                            </w:txbxContent>
                          </wps:txbx>
                          <wps:bodyPr wrap="square" rtlCol="1">
                            <a:spAutoFit/>
                          </wps:bodyPr>
                        </wps:wsp>
                      </wpg:grpSp>
                    </wpg:wgp>
                  </a:graphicData>
                </a:graphic>
              </wp:inline>
            </w:drawing>
          </mc:Choice>
          <mc:Fallback>
            <w:pict>
              <v:group id="_x0000_s337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">
                <v:shape id="صورة 38" o:spid="_x0000_s337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9IafKAAAA4wAAAA8AAABkcnMvZG93bnJldi54bWxEj0FrwkAUhO+F/oflFXqrm8aShugqIgq9&#10;FGsseH1kn9lg9m2aXWP677tCweMwM98w8+VoWzFQ7xvHCl4nCQjiyumGawXfh+1LDsIHZI2tY1Lw&#10;Sx6Wi8eHORbaXXlPQxlqESHsC1RgQugKKX1lyKKfuI44eifXWwxR9rXUPV4j3LYyTZJMWmw4Lhjs&#10;aG2oOpcXq2C6GcbNdL379EfTHX5Ku2r8/kup56dxNQMRaAz38H/7QytIk/e3NMvzPIPbp/gH5OIP&#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D9IafKAAAA4wAAAA8AAAAAAAAA&#10;AAAAAAAAnwIAAGRycy9kb3ducmV2LnhtbFBLBQYAAAAABAAEAPcAAACWAwAAAAA=&#10;">
                  <v:imagedata r:id="rId56" o:title=""/>
                </v:shape>
                <v:group id="مجموعة 39" o:spid="_x0000_s337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5Qnji&#10;zAAAAOMAAAAPAAAAAAAAAAAAAAAAAKoCAABkcnMvZG93bnJldi54bWxQSwUGAAAAAAQABAD6AAAA&#10;owMAAAAA&#10;">
                  <v:group id="مجموعة 40" o:spid="_x0000_s338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I3eyQyQAA&#10;AOMAAAAPAAAAAAAAAAAAAAAAAKoCAABkcnMvZG93bnJldi54bWxQSwUGAAAAAAQABAD6AAAAoAMA&#10;AAAA&#10;">
                    <v:group id="مجموعة 41" o:spid="_x0000_s338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55FJ&#10;C80AAADjAAAADwAAAAAAAAAAAAAAAACqAgAAZHJzL2Rvd25yZXYueG1sUEsFBgAAAAAEAAQA+gAA&#10;AKQDAAAAAA==&#10;">
                      <v:shape id="شكل حر 42" o:spid="_x0000_s338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DxsgA&#10;AADjAAAADwAAAGRycy9kb3ducmV2LnhtbESPTW7CMBCF90i9gzWVugObNCJpikEVoqILNtAeYBRP&#10;45R4nMYG0tvjRSWWT+9P33I9uk5caAitZw3zmQJBXHvTcqPh6/N9WoIIEdlg55k0/FGA9ephssTK&#10;+Csf6HKMjUgjHCrUYGPsKylDbclhmPmeOHnffnAYkxwaaQa8pnHXyUyphXTYcnqw2NPGUn06np0G&#10;o/Kty4tdQZvfvVU/cxNPz0brp8fx7RVEpDHew//tD6MhU0WeLcryJVEkpsQDc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APG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8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SKr8sA&#10;AADjAAAADwAAAGRycy9kb3ducmV2LnhtbESPQUvDQBSE70L/w/IEb3a3QdIYuy1VqIj2oK3o9ZF9&#10;JqG7b0N228R/3y0IHoeZ+YZZrEZnxYn60HrWMJsqEMSVNy3XGj73m9sCRIjIBq1n0vBLAVbLydUC&#10;S+MH/qDTLtYiQTiUqKGJsSulDFVDDsPUd8TJ+/G9w5hkX0vT45DgzspMqVw6bDktNNjRU0PVYXd0&#10;Gubvm+MQnvP96+OX3bbKfq+zN9b65npcP4CINMb/8F/7xWjI1Pwuy4vifgaXT+kPyOUZ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1JIqvywAAAOMAAAAPAAAAAAAAAAAAAAAAAJgC&#10;AABkcnMvZG93bnJldi54bWxQSwUGAAAAAAQABAD1AAAAkAMAAAAA&#10;" fillcolor="#168489" stroked="f" strokeweight="1pt">
                        <v:stroke joinstyle="miter"/>
                      </v:roundrect>
                    </v:group>
                    <v:oval id="شكل بيضاوي 44" o:spid="_x0000_s338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eGbMoA&#10;AADjAAAADwAAAGRycy9kb3ducmV2LnhtbESPUWvCMBSF3wf7D+EO9jZTy9BajTKEMRkMMe4HXJtr&#10;U9fc1CbT7t8vA2GPh3POdziL1eBacaE+NJ4VjEcZCOLKm4ZrBZ/716cCRIjIBlvPpOCHAqyW93cL&#10;LI2/8o4uOtYiQTiUqMDG2JVShsqSwzDyHXHyjr53GJPsa2l6vCa4a2WeZRPpsOG0YLGjtaXqS387&#10;BXrY6+3bsZb+Q9v3w/jkz263UerxYXiZg4g0xP/wrb0xCvJs+pxPimKWw9+n9Afk8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OXhmzKAAAA4wAAAA8AAAAAAAAAAAAAAAAAmAIA&#10;AGRycy9kb3ducmV2LnhtbFBLBQYAAAAABAAEAPUAAACPAwAAAAA=&#10;" filled="f" strokecolor="#a5a5a5 [2092]" strokeweight="1pt">
                      <v:stroke joinstyle="miter"/>
                    </v:oval>
                  </v:group>
                  <v:shape id="مربع نص 41" o:spid="_x0000_s3385"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PBTckA&#10;AADjAAAADwAAAGRycy9kb3ducmV2LnhtbESPzU7DMBCE70i8g7VI3KjdACWEulXFj9QDF0q4r+Il&#10;jojXUbw06dtjJCSOo5n5RrPezqFXRxpTF9nCcmFAETfRddxaqN9frkpQSZAd9pHJwokSbDfnZ2us&#10;XJz4jY4HaVWGcKrQghcZKq1T4ylgWsSBOHufcQwoWY6tdiNOGR56XRiz0gE7zgseB3r01HwdvoMF&#10;EbdbnurnkPYf8+vT5E1zi7W1lxfz7gGU0Cz/4b/23lkozN1NsSrL+2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APBTc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مؤشرات قياس فعالية الحوكمة الرقمية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 xml:space="preserve">التحول الرقمي في المؤسسات الحكومية أصبح ضرورة لتحسين الكفاءة وزيادة الشفافية. </w:t>
      </w:r>
      <w:r w:rsidRPr="00E8020A">
        <w:rPr>
          <w:rFonts w:ascii="Sakkal Majalla" w:hAnsi="Sakkal Majalla" w:cs="Sakkal Majalla" w:hint="cs"/>
          <w:sz w:val="32"/>
          <w:szCs w:val="32"/>
          <w:rtl/>
        </w:rPr>
        <w:t>و</w:t>
      </w:r>
      <w:r w:rsidRPr="00E8020A">
        <w:rPr>
          <w:rFonts w:ascii="Sakkal Majalla" w:hAnsi="Sakkal Majalla" w:cs="Sakkal Majalla"/>
          <w:sz w:val="32"/>
          <w:szCs w:val="32"/>
          <w:rtl/>
        </w:rPr>
        <w:t>تعتبر الحوكمة الرقمية جزءا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أساسيا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من هذا التحول، حيث تساهم في تحسين الأداء وتقديم الخدمات بشكل أكثر فعالية. لقياس فعالية الحوكمة الرقمية، يتم استخدام مجموعة من المؤشرات التي تساعد في تقييم الأداء وتحقيق الأهداف المرجوة.</w:t>
      </w:r>
    </w:p>
    <w:p w:rsidR="00D75CDD" w:rsidRPr="00E8020A" w:rsidRDefault="007516E6" w:rsidP="00E8020A">
      <w:pPr>
        <w:spacing w:line="360" w:lineRule="auto"/>
        <w:rPr>
          <w:rFonts w:ascii="Sakkal Majalla" w:hAnsi="Sakkal Majalla"/>
          <w:b/>
          <w:bCs/>
          <w:color w:val="C00000"/>
          <w:sz w:val="32"/>
          <w:szCs w:val="32"/>
          <w:rtl/>
        </w:rPr>
      </w:pPr>
      <w:hyperlink r:id="rId195" w:history="1">
        <w:r w:rsidR="00D75CDD" w:rsidRPr="007516E6">
          <w:rPr>
            <w:rStyle w:val="Hyperlink"/>
            <w:rFonts w:ascii="Sakkal Majalla" w:hAnsi="Sakkal Majalla"/>
            <w:b/>
            <w:bCs/>
            <w:sz w:val="32"/>
            <w:szCs w:val="32"/>
            <w:rtl/>
          </w:rPr>
          <w:t xml:space="preserve"> مؤشرات قياس فعالية الحوكمة الرقمية</w:t>
        </w:r>
      </w:hyperlink>
    </w:p>
    <w:p w:rsidR="00B77AEC" w:rsidRDefault="00B77AEC" w:rsidP="00B77AEC">
      <w:pPr>
        <w:jc w:val="center"/>
        <w:rPr>
          <w:rFonts w:ascii="Sakkal Majalla" w:hAnsi="Sakkal Majalla"/>
          <w:b/>
          <w:bCs/>
          <w:sz w:val="32"/>
          <w:szCs w:val="32"/>
          <w:rtl/>
        </w:rPr>
      </w:pPr>
      <w:r w:rsidRPr="00B77AEC">
        <w:rPr>
          <w:rFonts w:ascii="Sakkal Majalla" w:hAnsi="Sakkal Majalla"/>
          <w:b/>
          <w:bCs/>
          <w:noProof/>
          <w:sz w:val="32"/>
          <w:szCs w:val="32"/>
        </w:rPr>
        <mc:AlternateContent>
          <mc:Choice Requires="wpg">
            <w:drawing>
              <wp:inline distT="0" distB="0" distL="0" distR="0" wp14:anchorId="7BC085C1" wp14:editId="0ABDBE15">
                <wp:extent cx="4925865" cy="2772942"/>
                <wp:effectExtent l="0" t="0" r="0" b="0"/>
                <wp:docPr id="2074269747" name="Group 61"/>
                <wp:cNvGraphicFramePr/>
                <a:graphic xmlns:a="http://schemas.openxmlformats.org/drawingml/2006/main">
                  <a:graphicData uri="http://schemas.microsoft.com/office/word/2010/wordprocessingGroup">
                    <wpg:wgp>
                      <wpg:cNvGrpSpPr/>
                      <wpg:grpSpPr>
                        <a:xfrm>
                          <a:off x="0" y="0"/>
                          <a:ext cx="4925865" cy="2772942"/>
                          <a:chOff x="0" y="0"/>
                          <a:chExt cx="6902422" cy="3885615"/>
                        </a:xfrm>
                      </wpg:grpSpPr>
                      <wpg:grpSp>
                        <wpg:cNvPr id="2074269748" name="Group 2074269748"/>
                        <wpg:cNvGrpSpPr/>
                        <wpg:grpSpPr>
                          <a:xfrm>
                            <a:off x="2356513" y="9987"/>
                            <a:ext cx="1060704" cy="1429526"/>
                            <a:chOff x="2356513" y="9987"/>
                            <a:chExt cx="1060704" cy="1429526"/>
                          </a:xfrm>
                        </wpg:grpSpPr>
                        <wps:wsp>
                          <wps:cNvPr id="2074269749" name="Isosceles Triangle 2"/>
                          <wps:cNvSpPr/>
                          <wps:spPr>
                            <a:xfrm rot="10800000">
                              <a:off x="2356513" y="9987"/>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2D6A6D"/>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50" name="Hexagon 2074269750"/>
                          <wps:cNvSpPr/>
                          <wps:spPr>
                            <a:xfrm>
                              <a:off x="2430267" y="63028"/>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51" name="Group 2074269751"/>
                        <wpg:cNvGrpSpPr/>
                        <wpg:grpSpPr>
                          <a:xfrm rot="3600000">
                            <a:off x="3315956" y="-91930"/>
                            <a:ext cx="1060704" cy="1429526"/>
                            <a:chOff x="3315956" y="-91930"/>
                            <a:chExt cx="1060704" cy="1429526"/>
                          </a:xfrm>
                        </wpg:grpSpPr>
                        <wps:wsp>
                          <wps:cNvPr id="2074269752" name="Isosceles Triangle 2"/>
                          <wps:cNvSpPr/>
                          <wps:spPr>
                            <a:xfrm rot="10800000">
                              <a:off x="3315956" y="-91930"/>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FFCC5E"/>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53" name="Hexagon 2074269753"/>
                          <wps:cNvSpPr/>
                          <wps:spPr>
                            <a:xfrm>
                              <a:off x="3389710" y="-38889"/>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54" name="Group 2074269754"/>
                        <wpg:cNvGrpSpPr/>
                        <wpg:grpSpPr>
                          <a:xfrm rot="7084136">
                            <a:off x="3948759" y="654108"/>
                            <a:ext cx="1060704" cy="1429526"/>
                            <a:chOff x="3948759" y="654108"/>
                            <a:chExt cx="1060704" cy="1429526"/>
                          </a:xfrm>
                        </wpg:grpSpPr>
                        <wps:wsp>
                          <wps:cNvPr id="2074269755" name="Isosceles Triangle 2"/>
                          <wps:cNvSpPr/>
                          <wps:spPr>
                            <a:xfrm rot="10800000">
                              <a:off x="3948759" y="654108"/>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576868">
                                <a:lumMod val="40000"/>
                                <a:lumOff val="60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56" name="Hexagon 2074269756"/>
                          <wps:cNvSpPr/>
                          <wps:spPr>
                            <a:xfrm>
                              <a:off x="4022513" y="707149"/>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57" name="Group 2074269757"/>
                        <wpg:cNvGrpSpPr/>
                        <wpg:grpSpPr>
                          <a:xfrm rot="10800000">
                            <a:off x="3557014" y="1518350"/>
                            <a:ext cx="1060704" cy="1429526"/>
                            <a:chOff x="3557014" y="1518350"/>
                            <a:chExt cx="1060704" cy="1429526"/>
                          </a:xfrm>
                        </wpg:grpSpPr>
                        <wps:wsp>
                          <wps:cNvPr id="2074269758" name="Isosceles Triangle 2"/>
                          <wps:cNvSpPr/>
                          <wps:spPr>
                            <a:xfrm rot="10800000">
                              <a:off x="3557014" y="1518350"/>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2D6A6D"/>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59" name="Hexagon 2074269759"/>
                          <wps:cNvSpPr/>
                          <wps:spPr>
                            <a:xfrm>
                              <a:off x="3630768" y="1571391"/>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60" name="Group 2074269760"/>
                        <wpg:cNvGrpSpPr/>
                        <wpg:grpSpPr>
                          <a:xfrm rot="14480428">
                            <a:off x="2587757" y="1658934"/>
                            <a:ext cx="1060704" cy="1429526"/>
                            <a:chOff x="2587757" y="1658934"/>
                            <a:chExt cx="1060704" cy="1429526"/>
                          </a:xfrm>
                        </wpg:grpSpPr>
                        <wps:wsp>
                          <wps:cNvPr id="2074269761" name="Isosceles Triangle 2"/>
                          <wps:cNvSpPr/>
                          <wps:spPr>
                            <a:xfrm rot="10800000">
                              <a:off x="2587757" y="1658934"/>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65A1A4"/>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62" name="Hexagon 2074269762"/>
                          <wps:cNvSpPr/>
                          <wps:spPr>
                            <a:xfrm>
                              <a:off x="2661511" y="1711975"/>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074269763" name="Group 2074269763"/>
                        <wpg:cNvGrpSpPr/>
                        <wpg:grpSpPr>
                          <a:xfrm rot="18000000">
                            <a:off x="1937866" y="867924"/>
                            <a:ext cx="1060704" cy="1429526"/>
                            <a:chOff x="1937866" y="867924"/>
                            <a:chExt cx="1060704" cy="1429526"/>
                          </a:xfrm>
                        </wpg:grpSpPr>
                        <wps:wsp>
                          <wps:cNvPr id="2074269764" name="Isosceles Triangle 2"/>
                          <wps:cNvSpPr/>
                          <wps:spPr>
                            <a:xfrm rot="10800000">
                              <a:off x="1937866" y="867924"/>
                              <a:ext cx="1060704" cy="1429526"/>
                            </a:xfrm>
                            <a:custGeom>
                              <a:avLst/>
                              <a:gdLst>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0747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0747 h 1584176"/>
                                <a:gd name="connsiteX8" fmla="*/ 831087 w 1060704"/>
                                <a:gd name="connsiteY8" fmla="*/ 669776 h 1584176"/>
                                <a:gd name="connsiteX9" fmla="*/ 832104 w 1060704"/>
                                <a:gd name="connsiteY9" fmla="*/ 669776 h 1584176"/>
                                <a:gd name="connsiteX10" fmla="*/ 1060704 w 1060704"/>
                                <a:gd name="connsiteY10" fmla="*/ 1126976 h 1584176"/>
                                <a:gd name="connsiteX11" fmla="*/ 832104 w 1060704"/>
                                <a:gd name="connsiteY11"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53603 h 1584176"/>
                                <a:gd name="connsiteX7" fmla="*/ 831087 w 1060704"/>
                                <a:gd name="connsiteY7" fmla="*/ 669776 h 1584176"/>
                                <a:gd name="connsiteX8" fmla="*/ 832104 w 1060704"/>
                                <a:gd name="connsiteY8" fmla="*/ 669776 h 1584176"/>
                                <a:gd name="connsiteX9" fmla="*/ 1060704 w 1060704"/>
                                <a:gd name="connsiteY9" fmla="*/ 1126976 h 1584176"/>
                                <a:gd name="connsiteX10" fmla="*/ 832104 w 1060704"/>
                                <a:gd name="connsiteY10"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832104 w 1060704"/>
                                <a:gd name="connsiteY7" fmla="*/ 669776 h 1584176"/>
                                <a:gd name="connsiteX8" fmla="*/ 1060704 w 1060704"/>
                                <a:gd name="connsiteY8" fmla="*/ 1126976 h 1584176"/>
                                <a:gd name="connsiteX9" fmla="*/ 832104 w 1060704"/>
                                <a:gd name="connsiteY9"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831087 w 1060704"/>
                                <a:gd name="connsiteY6" fmla="*/ 669776 h 1584176"/>
                                <a:gd name="connsiteX7" fmla="*/ 1060704 w 1060704"/>
                                <a:gd name="connsiteY7" fmla="*/ 1126976 h 1584176"/>
                                <a:gd name="connsiteX8" fmla="*/ 832104 w 1060704"/>
                                <a:gd name="connsiteY8"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226249 w 1060704"/>
                                <a:gd name="connsiteY4" fmla="*/ 669776 h 1584176"/>
                                <a:gd name="connsiteX5" fmla="*/ 531051 w 1060704"/>
                                <a:gd name="connsiteY5" fmla="*/ 0 h 1584176"/>
                                <a:gd name="connsiteX6" fmla="*/ 1060704 w 1060704"/>
                                <a:gd name="connsiteY6" fmla="*/ 1126976 h 1584176"/>
                                <a:gd name="connsiteX7" fmla="*/ 832104 w 1060704"/>
                                <a:gd name="connsiteY7"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228600 w 1060704"/>
                                <a:gd name="connsiteY3" fmla="*/ 669776 h 1584176"/>
                                <a:gd name="connsiteX4" fmla="*/ 531051 w 1060704"/>
                                <a:gd name="connsiteY4" fmla="*/ 0 h 1584176"/>
                                <a:gd name="connsiteX5" fmla="*/ 1060704 w 1060704"/>
                                <a:gd name="connsiteY5" fmla="*/ 1126976 h 1584176"/>
                                <a:gd name="connsiteX6" fmla="*/ 832104 w 1060704"/>
                                <a:gd name="connsiteY6" fmla="*/ 1584176 h 1584176"/>
                                <a:gd name="connsiteX0" fmla="*/ 832104 w 1060704"/>
                                <a:gd name="connsiteY0" fmla="*/ 1584176 h 1584176"/>
                                <a:gd name="connsiteX1" fmla="*/ 228600 w 1060704"/>
                                <a:gd name="connsiteY1" fmla="*/ 1584176 h 1584176"/>
                                <a:gd name="connsiteX2" fmla="*/ 0 w 1060704"/>
                                <a:gd name="connsiteY2" fmla="*/ 1126976 h 1584176"/>
                                <a:gd name="connsiteX3" fmla="*/ 531051 w 1060704"/>
                                <a:gd name="connsiteY3" fmla="*/ 0 h 1584176"/>
                                <a:gd name="connsiteX4" fmla="*/ 1060704 w 1060704"/>
                                <a:gd name="connsiteY4" fmla="*/ 1126976 h 1584176"/>
                                <a:gd name="connsiteX5" fmla="*/ 832104 w 1060704"/>
                                <a:gd name="connsiteY5" fmla="*/ 1584176 h 1584176"/>
                                <a:gd name="connsiteX0" fmla="*/ 832104 w 1060704"/>
                                <a:gd name="connsiteY0" fmla="*/ 1553220 h 1553220"/>
                                <a:gd name="connsiteX1" fmla="*/ 228600 w 1060704"/>
                                <a:gd name="connsiteY1" fmla="*/ 1553220 h 1553220"/>
                                <a:gd name="connsiteX2" fmla="*/ 0 w 1060704"/>
                                <a:gd name="connsiteY2" fmla="*/ 1096020 h 1553220"/>
                                <a:gd name="connsiteX3" fmla="*/ 523907 w 1060704"/>
                                <a:gd name="connsiteY3" fmla="*/ 0 h 1553220"/>
                                <a:gd name="connsiteX4" fmla="*/ 1060704 w 1060704"/>
                                <a:gd name="connsiteY4" fmla="*/ 1096020 h 1553220"/>
                                <a:gd name="connsiteX5" fmla="*/ 832104 w 1060704"/>
                                <a:gd name="connsiteY5" fmla="*/ 1553220 h 1553220"/>
                                <a:gd name="connsiteX0" fmla="*/ 832104 w 1060704"/>
                                <a:gd name="connsiteY0" fmla="*/ 1522263 h 1522263"/>
                                <a:gd name="connsiteX1" fmla="*/ 228600 w 1060704"/>
                                <a:gd name="connsiteY1" fmla="*/ 1522263 h 1522263"/>
                                <a:gd name="connsiteX2" fmla="*/ 0 w 1060704"/>
                                <a:gd name="connsiteY2" fmla="*/ 1065063 h 1522263"/>
                                <a:gd name="connsiteX3" fmla="*/ 519144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2263 h 1522263"/>
                                <a:gd name="connsiteX1" fmla="*/ 228600 w 1060704"/>
                                <a:gd name="connsiteY1" fmla="*/ 1522263 h 1522263"/>
                                <a:gd name="connsiteX2" fmla="*/ 0 w 1060704"/>
                                <a:gd name="connsiteY2" fmla="*/ 1065063 h 1522263"/>
                                <a:gd name="connsiteX3" fmla="*/ 533432 w 1060704"/>
                                <a:gd name="connsiteY3" fmla="*/ 0 h 1522263"/>
                                <a:gd name="connsiteX4" fmla="*/ 1060704 w 1060704"/>
                                <a:gd name="connsiteY4" fmla="*/ 1065063 h 1522263"/>
                                <a:gd name="connsiteX5" fmla="*/ 832104 w 1060704"/>
                                <a:gd name="connsiteY5" fmla="*/ 1522263 h 1522263"/>
                                <a:gd name="connsiteX0" fmla="*/ 832104 w 1060704"/>
                                <a:gd name="connsiteY0" fmla="*/ 1524644 h 1524644"/>
                                <a:gd name="connsiteX1" fmla="*/ 228600 w 1060704"/>
                                <a:gd name="connsiteY1" fmla="*/ 1524644 h 1524644"/>
                                <a:gd name="connsiteX2" fmla="*/ 0 w 1060704"/>
                                <a:gd name="connsiteY2" fmla="*/ 1067444 h 1524644"/>
                                <a:gd name="connsiteX3" fmla="*/ 526288 w 1060704"/>
                                <a:gd name="connsiteY3" fmla="*/ 0 h 1524644"/>
                                <a:gd name="connsiteX4" fmla="*/ 1060704 w 1060704"/>
                                <a:gd name="connsiteY4" fmla="*/ 1067444 h 1524644"/>
                                <a:gd name="connsiteX5" fmla="*/ 832104 w 1060704"/>
                                <a:gd name="connsiteY5" fmla="*/ 1524644 h 1524644"/>
                                <a:gd name="connsiteX0" fmla="*/ 832104 w 1060704"/>
                                <a:gd name="connsiteY0" fmla="*/ 1517309 h 1517309"/>
                                <a:gd name="connsiteX1" fmla="*/ 228600 w 1060704"/>
                                <a:gd name="connsiteY1" fmla="*/ 1517309 h 1517309"/>
                                <a:gd name="connsiteX2" fmla="*/ 0 w 1060704"/>
                                <a:gd name="connsiteY2" fmla="*/ 1060109 h 1517309"/>
                                <a:gd name="connsiteX3" fmla="*/ 528733 w 1060704"/>
                                <a:gd name="connsiteY3" fmla="*/ 0 h 1517309"/>
                                <a:gd name="connsiteX4" fmla="*/ 1060704 w 1060704"/>
                                <a:gd name="connsiteY4" fmla="*/ 1060109 h 1517309"/>
                                <a:gd name="connsiteX5" fmla="*/ 832104 w 1060704"/>
                                <a:gd name="connsiteY5" fmla="*/ 1517309 h 1517309"/>
                                <a:gd name="connsiteX0" fmla="*/ 832104 w 1060704"/>
                                <a:gd name="connsiteY0" fmla="*/ 1422211 h 1422211"/>
                                <a:gd name="connsiteX1" fmla="*/ 228600 w 1060704"/>
                                <a:gd name="connsiteY1" fmla="*/ 1422211 h 1422211"/>
                                <a:gd name="connsiteX2" fmla="*/ 0 w 1060704"/>
                                <a:gd name="connsiteY2" fmla="*/ 965011 h 1422211"/>
                                <a:gd name="connsiteX3" fmla="*/ 543363 w 1060704"/>
                                <a:gd name="connsiteY3" fmla="*/ 0 h 1422211"/>
                                <a:gd name="connsiteX4" fmla="*/ 1060704 w 1060704"/>
                                <a:gd name="connsiteY4" fmla="*/ 965011 h 1422211"/>
                                <a:gd name="connsiteX5" fmla="*/ 832104 w 1060704"/>
                                <a:gd name="connsiteY5" fmla="*/ 1422211 h 1422211"/>
                                <a:gd name="connsiteX0" fmla="*/ 832104 w 1060704"/>
                                <a:gd name="connsiteY0" fmla="*/ 1429526 h 1429526"/>
                                <a:gd name="connsiteX1" fmla="*/ 228600 w 1060704"/>
                                <a:gd name="connsiteY1" fmla="*/ 1429526 h 1429526"/>
                                <a:gd name="connsiteX2" fmla="*/ 0 w 1060704"/>
                                <a:gd name="connsiteY2" fmla="*/ 972326 h 1429526"/>
                                <a:gd name="connsiteX3" fmla="*/ 543363 w 1060704"/>
                                <a:gd name="connsiteY3" fmla="*/ 0 h 1429526"/>
                                <a:gd name="connsiteX4" fmla="*/ 1060704 w 1060704"/>
                                <a:gd name="connsiteY4" fmla="*/ 972326 h 1429526"/>
                                <a:gd name="connsiteX5" fmla="*/ 832104 w 1060704"/>
                                <a:gd name="connsiteY5" fmla="*/ 1429526 h 1429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60704" h="1429526">
                                  <a:moveTo>
                                    <a:pt x="832104" y="1429526"/>
                                  </a:moveTo>
                                  <a:lnTo>
                                    <a:pt x="228600" y="1429526"/>
                                  </a:lnTo>
                                  <a:lnTo>
                                    <a:pt x="0" y="972326"/>
                                  </a:lnTo>
                                  <a:lnTo>
                                    <a:pt x="543363" y="0"/>
                                  </a:lnTo>
                                  <a:lnTo>
                                    <a:pt x="1060704" y="972326"/>
                                  </a:lnTo>
                                  <a:lnTo>
                                    <a:pt x="832104" y="1429526"/>
                                  </a:lnTo>
                                  <a:close/>
                                </a:path>
                              </a:pathLst>
                            </a:custGeom>
                            <a:solidFill>
                              <a:srgbClr val="CBCBCB"/>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4269765" name="Hexagon 2074269765"/>
                          <wps:cNvSpPr/>
                          <wps:spPr>
                            <a:xfrm>
                              <a:off x="2011620" y="920965"/>
                              <a:ext cx="913197" cy="794504"/>
                            </a:xfrm>
                            <a:prstGeom prst="hexagon">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2074269766" name="TextBox 49"/>
                        <wps:cNvSpPr txBox="1"/>
                        <wps:spPr>
                          <a:xfrm>
                            <a:off x="2519264" y="84963"/>
                            <a:ext cx="724298" cy="1732442"/>
                          </a:xfrm>
                          <a:prstGeom prst="rect">
                            <a:avLst/>
                          </a:prstGeom>
                          <a:noFill/>
                        </wps:spPr>
                        <wps:txbx>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01</w:t>
                              </w:r>
                            </w:p>
                          </w:txbxContent>
                        </wps:txbx>
                        <wps:bodyPr wrap="square" rtlCol="0">
                          <a:spAutoFit/>
                        </wps:bodyPr>
                      </wps:wsp>
                      <wps:wsp>
                        <wps:cNvPr id="2074269767" name="TextBox 50"/>
                        <wps:cNvSpPr txBox="1"/>
                        <wps:spPr>
                          <a:xfrm>
                            <a:off x="3673041" y="109175"/>
                            <a:ext cx="724298" cy="1732442"/>
                          </a:xfrm>
                          <a:prstGeom prst="rect">
                            <a:avLst/>
                          </a:prstGeom>
                          <a:noFill/>
                        </wps:spPr>
                        <wps:txbx>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02</w:t>
                              </w:r>
                            </w:p>
                          </w:txbxContent>
                        </wps:txbx>
                        <wps:bodyPr wrap="square" rtlCol="0">
                          <a:spAutoFit/>
                        </wps:bodyPr>
                      </wps:wsp>
                      <wps:wsp>
                        <wps:cNvPr id="2074269768" name="TextBox 51"/>
                        <wps:cNvSpPr txBox="1"/>
                        <wps:spPr>
                          <a:xfrm>
                            <a:off x="4331206" y="1131176"/>
                            <a:ext cx="725188" cy="930731"/>
                          </a:xfrm>
                          <a:prstGeom prst="rect">
                            <a:avLst/>
                          </a:prstGeom>
                          <a:noFill/>
                        </wps:spPr>
                        <wps:txbx>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03</w:t>
                              </w:r>
                            </w:p>
                          </w:txbxContent>
                        </wps:txbx>
                        <wps:bodyPr wrap="square" rtlCol="0">
                          <a:spAutoFit/>
                        </wps:bodyPr>
                      </wps:wsp>
                      <wps:wsp>
                        <wps:cNvPr id="2074269769" name="TextBox 52"/>
                        <wps:cNvSpPr txBox="1"/>
                        <wps:spPr>
                          <a:xfrm>
                            <a:off x="3718061" y="2106449"/>
                            <a:ext cx="724298" cy="1732442"/>
                          </a:xfrm>
                          <a:prstGeom prst="rect">
                            <a:avLst/>
                          </a:prstGeom>
                          <a:noFill/>
                        </wps:spPr>
                        <wps:txbx>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04</w:t>
                              </w:r>
                            </w:p>
                          </w:txbxContent>
                        </wps:txbx>
                        <wps:bodyPr wrap="square" rtlCol="0">
                          <a:spAutoFit/>
                        </wps:bodyPr>
                      </wps:wsp>
                      <wps:wsp>
                        <wps:cNvPr id="2074269770" name="TextBox 53"/>
                        <wps:cNvSpPr txBox="1"/>
                        <wps:spPr>
                          <a:xfrm>
                            <a:off x="2490577" y="2153173"/>
                            <a:ext cx="724298" cy="1732442"/>
                          </a:xfrm>
                          <a:prstGeom prst="rect">
                            <a:avLst/>
                          </a:prstGeom>
                          <a:noFill/>
                        </wps:spPr>
                        <wps:txbx>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05</w:t>
                              </w:r>
                            </w:p>
                          </w:txbxContent>
                        </wps:txbx>
                        <wps:bodyPr wrap="square" rtlCol="0">
                          <a:spAutoFit/>
                        </wps:bodyPr>
                      </wps:wsp>
                      <wps:wsp>
                        <wps:cNvPr id="2074269771" name="TextBox 54"/>
                        <wps:cNvSpPr txBox="1"/>
                        <wps:spPr>
                          <a:xfrm>
                            <a:off x="1820522" y="1098797"/>
                            <a:ext cx="724298" cy="1732442"/>
                          </a:xfrm>
                          <a:prstGeom prst="rect">
                            <a:avLst/>
                          </a:prstGeom>
                          <a:noFill/>
                        </wps:spPr>
                        <wps:txbx>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06</w:t>
                              </w:r>
                            </w:p>
                          </w:txbxContent>
                        </wps:txbx>
                        <wps:bodyPr wrap="square" rtlCol="0">
                          <a:spAutoFit/>
                        </wps:bodyPr>
                      </wps:wsp>
                      <wps:wsp>
                        <wps:cNvPr id="2074269772" name="TextBox 55"/>
                        <wps:cNvSpPr txBox="1"/>
                        <wps:spPr>
                          <a:xfrm>
                            <a:off x="420965" y="156449"/>
                            <a:ext cx="2451401" cy="529431"/>
                          </a:xfrm>
                          <a:prstGeom prst="rect">
                            <a:avLst/>
                          </a:prstGeom>
                          <a:noFill/>
                        </wps:spPr>
                        <wps:txbx>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الابتكار</w:t>
                              </w:r>
                            </w:p>
                          </w:txbxContent>
                        </wps:txbx>
                        <wps:bodyPr wrap="square">
                          <a:spAutoFit/>
                        </wps:bodyPr>
                      </wps:wsp>
                      <wps:wsp>
                        <wps:cNvPr id="2074269773" name="TextBox 56"/>
                        <wps:cNvSpPr txBox="1"/>
                        <wps:spPr>
                          <a:xfrm>
                            <a:off x="3924927" y="0"/>
                            <a:ext cx="2451401" cy="529431"/>
                          </a:xfrm>
                          <a:prstGeom prst="rect">
                            <a:avLst/>
                          </a:prstGeom>
                          <a:noFill/>
                        </wps:spPr>
                        <wps:txbx>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wps:txbx>
                        <wps:bodyPr wrap="square">
                          <a:spAutoFit/>
                        </wps:bodyPr>
                      </wps:wsp>
                      <wps:wsp>
                        <wps:cNvPr id="2074269774" name="TextBox 57"/>
                        <wps:cNvSpPr txBox="1"/>
                        <wps:spPr>
                          <a:xfrm>
                            <a:off x="4451021" y="1684536"/>
                            <a:ext cx="2451401" cy="529431"/>
                          </a:xfrm>
                          <a:prstGeom prst="rect">
                            <a:avLst/>
                          </a:prstGeom>
                          <a:noFill/>
                        </wps:spPr>
                        <wps:txbx>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المشاركة</w:t>
                              </w:r>
                            </w:p>
                          </w:txbxContent>
                        </wps:txbx>
                        <wps:bodyPr wrap="square">
                          <a:spAutoFit/>
                        </wps:bodyPr>
                      </wps:wsp>
                      <wps:wsp>
                        <wps:cNvPr id="2074269775" name="TextBox 58"/>
                        <wps:cNvSpPr txBox="1"/>
                        <wps:spPr>
                          <a:xfrm>
                            <a:off x="3318240" y="3045393"/>
                            <a:ext cx="2451401" cy="529431"/>
                          </a:xfrm>
                          <a:prstGeom prst="rect">
                            <a:avLst/>
                          </a:prstGeom>
                          <a:noFill/>
                        </wps:spPr>
                        <wps:txbx>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الكفاءة</w:t>
                              </w:r>
                            </w:p>
                          </w:txbxContent>
                        </wps:txbx>
                        <wps:bodyPr wrap="square">
                          <a:spAutoFit/>
                        </wps:bodyPr>
                      </wps:wsp>
                      <wps:wsp>
                        <wps:cNvPr id="2074269776" name="TextBox 59"/>
                        <wps:cNvSpPr txBox="1"/>
                        <wps:spPr>
                          <a:xfrm>
                            <a:off x="867110" y="3091955"/>
                            <a:ext cx="2451401" cy="529431"/>
                          </a:xfrm>
                          <a:prstGeom prst="rect">
                            <a:avLst/>
                          </a:prstGeom>
                          <a:noFill/>
                        </wps:spPr>
                        <wps:txbx>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الأمان والخصوصية</w:t>
                              </w:r>
                            </w:p>
                          </w:txbxContent>
                        </wps:txbx>
                        <wps:bodyPr wrap="square">
                          <a:spAutoFit/>
                        </wps:bodyPr>
                      </wps:wsp>
                      <wps:wsp>
                        <wps:cNvPr id="2074269777" name="TextBox 60"/>
                        <wps:cNvSpPr txBox="1"/>
                        <wps:spPr>
                          <a:xfrm>
                            <a:off x="0" y="1764996"/>
                            <a:ext cx="2451401" cy="529431"/>
                          </a:xfrm>
                          <a:prstGeom prst="rect">
                            <a:avLst/>
                          </a:prstGeom>
                          <a:noFill/>
                        </wps:spPr>
                        <wps:txbx>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الاستدامة</w:t>
                              </w:r>
                            </w:p>
                          </w:txbxContent>
                        </wps:txbx>
                        <wps:bodyPr wrap="square">
                          <a:spAutoFit/>
                        </wps:bodyPr>
                      </wps:wsp>
                    </wpg:wgp>
                  </a:graphicData>
                </a:graphic>
              </wp:inline>
            </w:drawing>
          </mc:Choice>
          <mc:Fallback>
            <w:pict>
              <v:group id="Group 61" o:spid="_x0000_s3386" style="width:387.85pt;height:218.35pt;mso-position-horizontal-relative:char;mso-position-vertical-relative:line" coordsize="69024,388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">
                <v:group id="Group 2074269748" o:spid="_x0000_s3387" style="position:absolute;left:23565;top:99;width:10607;height:14296" coordorigin="23565,99"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CznlyQAA&#10;AOMAAAAPAAAAAAAAAAAAAAAAAKoCAABkcnMvZG93bnJldi54bWxQSwUGAAAAAAQABAD6AAAAoAMA&#10;AAAA&#10;">
                  <v:shape id="Isosceles Triangle 2" o:spid="_x0000_s3388" style="position:absolute;left:23565;top:99;width:10607;height:14296;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Ry1sgA&#10;AADjAAAADwAAAGRycy9kb3ducmV2LnhtbESPS2vDMBCE74X8B7GF3BopxuThRgmhUJpbnNd9sba2&#10;qbVyLcVx/30VCOQ4zMw3zGoz2Eb01PnasYbpRIEgLpypudRwPn2+LUD4gGywcUwa/sjDZj16WWFm&#10;3I0P1B9DKSKEfYYaqhDaTEpfVGTRT1xLHL1v11kMUXalNB3eItw2MlFqJi3WHBcqbOmjouLneLUa&#10;+pT311/1Zfc5GjtM0/yiylzr8euwfQcRaAjP8KO9MxoSNU+T2XKeLuH+Kf4Buf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JHLWyAAAAOMAAAAPAAAAAAAAAAAAAAAAAJgCAABk&#10;cnMvZG93bnJldi54bWxQSwUGAAAAAAQABAD1AAAAjQMAAAAA&#10;" path="m832104,1429526r-603504,l,972326,543363,r517341,972326l832104,1429526xe" fillcolor="#2d6a6d" stroked="f" strokeweight="2pt">
                    <v:path arrowok="t" o:connecttype="custom" o:connectlocs="832104,1429526;228600,1429526;0,972326;543363,0;1060704,972326;832104,1429526" o:connectangles="0,0,0,0,0,0"/>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074269750" o:spid="_x0000_s3389" type="#_x0000_t9" style="position:absolute;left:24302;top:630;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vVyMkA&#10;AADjAAAADwAAAGRycy9kb3ducmV2LnhtbESPy2rCQBSG94W+w3AK7uqksV6aOoqKBTcK3nB7yJwm&#10;oZkzaWZM4ts7C8Hlz3/jm847U4qGaldYVvDRj0AQp1YXnCk4HX/eJyCcR9ZYWiYFN3Iwn72+TDHR&#10;tuU9NQefiTDCLkEFufdVIqVLczLo+rYiDt6vrQ36IOtM6hrbMG5KGUfRSBosODzkWNEqp/TvcDUK&#10;2v+1sdXucqbtYNOYEy33i6ZTqvfWLb5BeOr8M/xob7SCOBp/xqOv8TBQBKbAA3J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zvVyMkAAADjAAAADwAAAAAAAAAAAAAAAACYAgAA&#10;ZHJzL2Rvd25yZXYueG1sUEsFBgAAAAAEAAQA9QAAAI4DAAAAAA==&#10;" adj="4698" fillcolor="window" stroked="f" strokeweight="2pt"/>
                </v:group>
                <v:group id="Group 2074269751" o:spid="_x0000_s3390" style="position:absolute;left:33159;top:-920;width:10607;height:14295;rotation:60" coordorigin="33159,-919"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L7IbvL&#10;AAAA4wAAAA8AAAAAAAAAAAAAAAAAqgIAAGRycy9kb3ducmV2LnhtbFBLBQYAAAAABAAEAPoAAACi&#10;AwAAAAA=&#10;">
                  <v:shape id="Isosceles Triangle 2" o:spid="_x0000_s3391" style="position:absolute;left:33159;top:-919;width:10607;height:14294;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3Lss4A&#10;AADjAAAADwAAAGRycy9kb3ducmV2LnhtbESPQWvCQBSE74X+h+UVeqsbQxttdJWqCL0UUSukt9fs&#10;MwnNvo3ZrUn99d1CweMwM98w03lvanGm1lWWFQwHEQji3OqKCwXv+/XDGITzyBpry6TghxzMZ7c3&#10;U0y17XhL550vRICwS1FB6X2TSunykgy6gW2Ig3e0rUEfZFtI3WIX4KaWcRQl0mDFYaHEhpYl5V+7&#10;b6OgO3ysPrfJamNPQ3fJssU6exsflLq/618mIDz1/hr+b79qBXE0eoyT59FTDH+fwh+Qs18A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C9fcuyzgAAAOMAAAAPAAAAAAAAAAAAAAAA&#10;AJgCAABkcnMvZG93bnJldi54bWxQSwUGAAAAAAQABAD1AAAAkwMAAAAA&#10;" path="m832104,1429526r-603504,l,972326,543363,r517341,972326l832104,1429526xe" fillcolor="#ffcc5e" stroked="f" strokeweight="2pt">
                    <v:path arrowok="t" o:connecttype="custom" o:connectlocs="832104,1429526;228600,1429526;0,972326;543363,0;1060704,972326;832104,1429526" o:connectangles="0,0,0,0,0,0"/>
                  </v:shape>
                  <v:shape id="Hexagon 2074269753" o:spid="_x0000_s3392" type="#_x0000_t9" style="position:absolute;left:33897;top:-388;width:9132;height:79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Lv8oA&#10;AADjAAAADwAAAGRycy9kb3ducmV2LnhtbESPT2vCQBTE70K/w/IK3nTT+D91FSsVvFjQKl4f2dck&#10;NPs2zW6T9Nu7BcHjMDO/YZbrzpSiodoVlhW8DCMQxKnVBWcKzp+7wRyE88gaS8uk4I8crFdPvSUm&#10;2rZ8pObkMxEg7BJUkHtfJVK6NCeDbmgr4uB92dqgD7LOpK6xDXBTyjiKptJgwWEhx4q2OaXfp1+j&#10;oP15N7b6uF7oMNo35kxvx03TKdV/7javIDx1/hG+t/daQRzNxvF0MZuM4P9T+ANyd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vpS7/KAAAA4wAAAA8AAAAAAAAAAAAAAAAAmAIA&#10;AGRycy9kb3ducmV2LnhtbFBLBQYAAAAABAAEAPUAAACPAwAAAAA=&#10;" adj="4698" fillcolor="window" stroked="f" strokeweight="2pt"/>
                </v:group>
                <v:group id="Group 2074269754" o:spid="_x0000_s3393" style="position:absolute;left:39487;top:6541;width:10607;height:14295;rotation:7737766fd" coordorigin="39487,6541"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sIgS&#10;Hs0AAADjAAAADwAAAAAAAAAAAAAAAACqAgAAZHJzL2Rvd25yZXYueG1sUEsFBgAAAAAEAAQA+gAA&#10;AKQDAAAAAA==&#10;">
                  <v:shape id="Isosceles Triangle 2" o:spid="_x0000_s3394" style="position:absolute;left:39487;top:6541;width:10607;height:14295;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eBhMsA&#10;AADjAAAADwAAAGRycy9kb3ducmV2LnhtbESPQWvCQBSE74L/YXlCb7oxaFJTV1GhtBcPVWmvj+xr&#10;NjX7Ns2umv77bkHocZiZb5jlureNuFLna8cKppMEBHHpdM2VgtPxefwIwgdkjY1jUvBDHtar4WCJ&#10;hXY3fqPrIVQiQtgXqMCE0BZS+tKQRT9xLXH0Pl1nMUTZVVJ3eItw28g0STJpsea4YLClnaHyfLhY&#10;Bfn2ZTcrF9Pt99fH5p33Z3NxmVHqYdRvnkAE6sN/+N5+1QrSJJ+l2SKfz+HvU/wDcv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zV4GEywAAAOMAAAAPAAAAAAAAAAAAAAAAAJgC&#10;AABkcnMvZG93bnJldi54bWxQSwUGAAAAAAQABAD1AAAAkAMAAAAA&#10;" path="m832104,1429526r-603504,l,972326,543363,r517341,972326l832104,1429526xe" fillcolor="#bac5c5" stroked="f" strokeweight="2pt">
                    <v:path arrowok="t" o:connecttype="custom" o:connectlocs="832104,1429526;228600,1429526;0,972326;543363,0;1060704,972326;832104,1429526" o:connectangles="0,0,0,0,0,0"/>
                  </v:shape>
                  <v:shape id="Hexagon 2074269756" o:spid="_x0000_s3395" type="#_x0000_t9" style="position:absolute;left:40225;top:7071;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7oJ8sA&#10;AADjAAAADwAAAGRycy9kb3ducmV2LnhtbESPT2vCQBTE74V+h+UVeqsbUxs1uootFbxU8B9eH9ln&#10;Epp9m2a3Sfz2XaHgcZiZ3zDzZW8q0VLjSssKhoMIBHFmdcm5guNh/TIB4TyyxsoyKbiSg+Xi8WGO&#10;qbYd76jd+1wECLsUFRTe16mULivIoBvYmjh4F9sY9EE2udQNdgFuKhlHUSINlhwWCqzpo6Dse/9r&#10;FHQ/n8bW2/OJvl43rTnS+27V9ko9P/WrGQhPvb+H/9sbrSCOxqM4mY7fErh9Cn9ALv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rnugnywAAAOMAAAAPAAAAAAAAAAAAAAAAAJgC&#10;AABkcnMvZG93bnJldi54bWxQSwUGAAAAAAQABAD1AAAAkAMAAAAA&#10;" adj="4698" fillcolor="window" stroked="f" strokeweight="2pt"/>
                </v:group>
                <v:group id="Group 2074269757" o:spid="_x0000_s3396" style="position:absolute;left:35570;top:15183;width:10607;height:14295;rotation:180" coordorigin="35570,15183"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8nCn7MoA&#10;AADjAAAADwAAAAAAAAAAAAAAAACqAgAAZHJzL2Rvd25yZXYueG1sUEsFBgAAAAAEAAQA+gAAAKED&#10;AAAAAA==&#10;">
                  <v:shape id="Isosceles Triangle 2" o:spid="_x0000_s3397" style="position:absolute;left:35570;top:15183;width:10607;height:14295;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FBkMYA&#10;AADjAAAADwAAAGRycy9kb3ducmV2LnhtbERPyW7CMBC9V+o/WFOJW7GJArQpBiEkBDfC0vsoniZR&#10;43GITQh/jw+Venx6+2I12Eb01PnasYbJWIEgLpypudRwOW/fP0D4gGywcUwaHuRhtXx9WWBm3J2P&#10;1J9CKWII+ww1VCG0mZS+qMiiH7uWOHI/rrMYIuxKaTq8x3DbyESpmbRYc2yosKVNRcXv6WY19Ckf&#10;ble1s4ccjR0maf6tylzr0duw/gIRaAj/4j/33mhI1DxNZp/zaRwdP8U/I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FBkMYAAADjAAAADwAAAAAAAAAAAAAAAACYAgAAZHJz&#10;L2Rvd25yZXYueG1sUEsFBgAAAAAEAAQA9QAAAIsDAAAAAA==&#10;" path="m832104,1429526r-603504,l,972326,543363,r517341,972326l832104,1429526xe" fillcolor="#2d6a6d" stroked="f" strokeweight="2pt">
                    <v:path arrowok="t" o:connecttype="custom" o:connectlocs="832104,1429526;228600,1429526;0,972326;543363,0;1060704,972326;832104,1429526" o:connectangles="0,0,0,0,0,0"/>
                  </v:shape>
                  <v:shape id="Hexagon 2074269759" o:spid="_x0000_s3398" type="#_x0000_t9" style="position:absolute;left:36307;top:15713;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F8VcsA&#10;AADjAAAADwAAAGRycy9kb3ducmV2LnhtbESPW2vCQBSE3wv+h+UIfasbU+sluootFXxR8Iavh+wx&#10;Cc2eTbPbJP77rlDo4zAz3zCLVWdK0VDtCssKhoMIBHFqdcGZgvNp8zIF4TyyxtIyKbiTg9Wy97TA&#10;RNuWD9QcfSYChF2CCnLvq0RKl+Zk0A1sRRy8m60N+iDrTOoa2wA3pYyjaCwNFhwWcqzoI6f06/hj&#10;FLTfn8ZW++uFdq/bxpzp/bBuOqWe+916DsJT5//Df+2tVhBHk1E8nk3eZvD4FP6AXP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AXxVywAAAOMAAAAPAAAAAAAAAAAAAAAAAJgC&#10;AABkcnMvZG93bnJldi54bWxQSwUGAAAAAAQABAD1AAAAkAMAAAAA&#10;" adj="4698" fillcolor="window" stroked="f" strokeweight="2pt"/>
                </v:group>
                <v:group id="Group 2074269760" o:spid="_x0000_s3399" style="position:absolute;left:25877;top:16589;width:10607;height:14295;rotation:-7776471fd" coordorigin="25877,16589"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hOB7jL&#10;AAAA4wAAAA8AAAAAAAAAAAAAAAAAqgIAAGRycy9kb3ducmV2LnhtbFBLBQYAAAAABAAEAPoAAACi&#10;AwAAAAA=&#10;">
                  <v:shape id="Isosceles Triangle 2" o:spid="_x0000_s3400" style="position:absolute;left:25877;top:16589;width:10607;height:14295;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mpswA&#10;AADjAAAADwAAAGRycy9kb3ducmV2LnhtbESPQUvDQBSE74L/YXkFb3bTYFON3ZZQKIierIrk9sy+&#10;JqHZt9vdtU3/vSsIHoeZ+YZZrkcziBP50FtWMJtmIIgbq3tuFby/bW/vQYSIrHGwTAouFGC9ur5a&#10;YqntmV/ptIutSBAOJSroYnSllKHpyGCYWkecvL31BmOSvpXa4znBzSDzLCukwZ7TQoeONh01h923&#10;UVA/V5tj8fVSfX7s577Zuvo41E6pm8lYPYKINMb/8F/7SSvIs8VdXjwsihn8fkp/QK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l/jmpswAAADjAAAADwAAAAAAAAAAAAAAAACY&#10;AgAAZHJzL2Rvd25yZXYueG1sUEsFBgAAAAAEAAQA9QAAAJEDAAAAAA==&#10;" path="m832104,1429526r-603504,l,972326,543363,r517341,972326l832104,1429526xe" fillcolor="#65a1a4" stroked="f" strokeweight="2pt">
                    <v:path arrowok="t" o:connecttype="custom" o:connectlocs="832104,1429526;228600,1429526;0,972326;543363,0;1060704,972326;832104,1429526" o:connectangles="0,0,0,0,0,0"/>
                  </v:shape>
                  <v:shape id="Hexagon 2074269762" o:spid="_x0000_s3401" type="#_x0000_t9" style="position:absolute;left:26615;top:17119;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kmcsA&#10;AADjAAAADwAAAGRycy9kb3ducmV2LnhtbESPT2vCQBTE7wW/w/IEb3VjLLGmrqLSgpcK/ileH9nX&#10;JJh9G7Nrkn77bqHgcZiZ3zCLVW8q0VLjSssKJuMIBHFmdcm5gvPp4/kVhPPIGivLpOCHHKyWg6cF&#10;ptp2fKD26HMRIOxSVFB4X6dSuqwgg25sa+LgfdvGoA+yyaVusAtwU8k4ihJpsOSwUGBN24Ky6/Fu&#10;FHS3d2Pr/eWLPqe71pxpc1i3vVKjYb9+A+Gp94/wf3unFcTR7CVO5rMkhr9P4Q/I5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ySSZywAAAOMAAAAPAAAAAAAAAAAAAAAAAJgC&#10;AABkcnMvZG93bnJldi54bWxQSwUGAAAAAAQABAD1AAAAkAMAAAAA&#10;" adj="4698" fillcolor="window" stroked="f" strokeweight="2pt"/>
                </v:group>
                <v:group id="Group 2074269763" o:spid="_x0000_s3402" style="position:absolute;left:19378;top:8679;width:10607;height:14295;rotation:-60" coordorigin="19378,8679" coordsize="10607,14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Exea&#10;Lc0AAADjAAAADwAAAAAAAAAAAAAAAACqAgAAZHJzL2Rvd25yZXYueG1sUEsFBgAAAAAEAAQA+gAA&#10;AKQDAAAAAA==&#10;">
                  <v:shape id="Isosceles Triangle 2" o:spid="_x0000_s3403" style="position:absolute;left:19378;top:8679;width:10607;height:14295;rotation:180;visibility:visible;mso-wrap-style:square;v-text-anchor:middle" coordsize="1060704,142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7ivMwA&#10;AADjAAAADwAAAGRycy9kb3ducmV2LnhtbESPQUvDQBSE74L/YXkFL2I3xpLU2G2pFmkuHlKr50f2&#10;NQnJvg3ZNY3/visUPA4z8w2z2kymEyMNrrGs4HEegSAurW64UnD8fH9YgnAeWWNnmRT8koPN+vZm&#10;hZm2Zy5oPPhKBAi7DBXU3veZlK6syaCb2544eCc7GPRBDpXUA54D3HQyjqJEGmw4LNTY01tNZXv4&#10;MQp2T5yT371+f+RFui+Ssd1+3bdK3c2m7QsIT5P/D1/buVYQR+kiTp7TZAF/n8IfkOsL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57ivMwAAADjAAAADwAAAAAAAAAAAAAAAACY&#10;AgAAZHJzL2Rvd25yZXYueG1sUEsFBgAAAAAEAAQA9QAAAJEDAAAAAA==&#10;" path="m832104,1429526r-603504,l,972326,543363,r517341,972326l832104,1429526xe" fillcolor="#cbcbcb" stroked="f" strokeweight="2pt">
                    <v:path arrowok="t" o:connecttype="custom" o:connectlocs="832104,1429526;228600,1429526;0,972326;543363,0;1060704,972326;832104,1429526" o:connectangles="0,0,0,0,0,0"/>
                  </v:shape>
                  <v:shape id="Hexagon 2074269765" o:spid="_x0000_s3404" type="#_x0000_t9" style="position:absolute;left:20116;top:9209;width:9132;height:7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C87csA&#10;AADjAAAADwAAAGRycy9kb3ducmV2LnhtbESPT2vCQBTE74V+h+UVeqsbUxs1uootFbxU8B9eH9ln&#10;Epp9m2a3Sfz2XaHgcZiZ3zDzZW8q0VLjSssKhoMIBHFmdcm5guNh/TIB4TyyxsoyKbiSg+Xi8WGO&#10;qbYd76jd+1wECLsUFRTe16mULivIoBvYmjh4F9sY9EE2udQNdgFuKhlHUSINlhwWCqzpo6Dse/9r&#10;FHQ/n8bW2/OJvl43rTnS+27V9ko9P/WrGQhPvb+H/9sbrSCOxqM4mY6TN7h9Cn9ALv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VILztywAAAOMAAAAPAAAAAAAAAAAAAAAAAJgC&#10;AABkcnMvZG93bnJldi54bWxQSwUGAAAAAAQABAD1AAAAkAMAAAAA&#10;" adj="4698" fillcolor="window" stroked="f" strokeweight="2pt"/>
                </v:group>
                <v:shape id="TextBox 49" o:spid="_x0000_s3405" type="#_x0000_t202" style="position:absolute;left:25192;top:849;width:7243;height:17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59HckA&#10;AADjAAAADwAAAGRycy9kb3ducmV2LnhtbESPzU7DMBCE70i8g7VI3KjdCFIIdauKH6kHLi3hvoqX&#10;OCJeR/HSpG+PkZA4jmbmG816O4denWhMXWQLy4UBRdxE13FroX5/vbkHlQTZYR+ZLJwpwXZzebHG&#10;ysWJD3Q6SqsyhFOFFrzIUGmdGk8B0yIOxNn7jGNAyXJstRtxyvDQ68KYUgfsOC94HOjJU/N1/A4W&#10;RNxuea5fQtp/zG/PkzfNHdbWXl/Nu0dQQrP8h//ae2ehMKvbonxYlS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859HckAAADjAAAADwAAAAAAAAAAAAAAAACYAgAA&#10;ZHJzL2Rvd25yZXYueG1sUEsFBgAAAAAEAAQA9QAAAI4DAAAAAA==&#10;" filled="f" stroked="f">
                  <v:textbox style="mso-fit-shape-to-text:t">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01</w:t>
                        </w:r>
                      </w:p>
                    </w:txbxContent>
                  </v:textbox>
                </v:shape>
                <v:shape id="TextBox 50" o:spid="_x0000_s3406" type="#_x0000_t202" style="position:absolute;left:36730;top:1091;width:7243;height:17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LYhskA&#10;AADjAAAADwAAAGRycy9kb3ducmV2LnhtbESPzWrDMBCE74W+g9hAb40U09qpEyWE/kAOvSRx74u1&#10;sUwsyVjb2Hn7qlDocZiZb5j1dnKduNIQ2+A1LOYKBPk6mNY3GqrTx+MSRGT0BrvgScONImw393dr&#10;LE0Y/YGuR25EgvhYogbL3JdSxtqSwzgPPfnkncPgkJMcGmkGHBPcdTJTKpcOW58WLPb0aqm+HL+d&#10;BmazW9yqdxf3X9Pn22hV/YyV1g+zabcCwTTxf/ivvTcaMlU8ZflLkRfw+yn9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ILYhskAAADjAAAADwAAAAAAAAAAAAAAAACYAgAA&#10;ZHJzL2Rvd25yZXYueG1sUEsFBgAAAAAEAAQA9QAAAI4DAAAAAA==&#10;" filled="f" stroked="f">
                  <v:textbox style="mso-fit-shape-to-text:t">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02</w:t>
                        </w:r>
                      </w:p>
                    </w:txbxContent>
                  </v:textbox>
                </v:shape>
                <v:shape id="TextBox 51" o:spid="_x0000_s3407" type="#_x0000_t202" style="position:absolute;left:43312;top:11311;width:7251;height:9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M9MYA&#10;AADjAAAADwAAAGRycy9kb3ducmV2LnhtbERPO0/DMBDekfgP1iGxUbsRpCXUrSoeUgcWSrqf4iOO&#10;iM9RfDTpv8cDEuOn773ZzaFXZxpTF9nCcmFAETfRddxaqD/f7tagkiA77COThQsl2G2vrzZYuTjx&#10;B52P0qocwqlCC15kqLROjaeAaREH4sx9xTGgZDi22o045fDQ68KYUgfsODd4HOjZU/N9/AkWRNx+&#10;ealfQzqc5veXyZvmAWtrb2/m/RMooVn+xX/ug7NQmNV9UT6uyj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1M9MYAAADjAAAADwAAAAAAAAAAAAAAAACYAgAAZHJz&#10;L2Rvd25yZXYueG1sUEsFBgAAAAAEAAQA9QAAAIsDAAAAAA==&#10;" filled="f" stroked="f">
                  <v:textbox style="mso-fit-shape-to-text:t">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03</w:t>
                        </w:r>
                      </w:p>
                    </w:txbxContent>
                  </v:textbox>
                </v:shape>
                <v:shape id="TextBox 52" o:spid="_x0000_s3408" type="#_x0000_t202" style="position:absolute;left:37180;top:21064;width:7243;height:17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Hpb8kA&#10;AADjAAAADwAAAGRycy9kb3ducmV2LnhtbESPzU7DMBCE70i8g7VI3KjdCFIa6lYVP1IPXCjhvoqX&#10;OCJeR/HSpG+PkZA4jmbmG81mN4denWhMXWQLy4UBRdxE13FroX5/ubkHlQTZYR+ZLJwpwW57ebHB&#10;ysWJ3+h0lFZlCKcKLXiRodI6NZ4CpkUciLP3GceAkuXYajfilOGh14UxpQ7YcV7wONCjp+br+B0s&#10;iLj98lw/h3T4mF+fJm+aO6ytvb6a9w+ghGb5D/+1D85CYVa3RblelW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lHpb8kAAADjAAAADwAAAAAAAAAAAAAAAACYAgAA&#10;ZHJzL2Rvd25yZXYueG1sUEsFBgAAAAAEAAQA9QAAAI4DAAAAAA==&#10;" filled="f" stroked="f">
                  <v:textbox style="mso-fit-shape-to-text:t">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04</w:t>
                        </w:r>
                      </w:p>
                    </w:txbxContent>
                  </v:textbox>
                </v:shape>
                <v:shape id="TextBox 53" o:spid="_x0000_s3409" type="#_x0000_t202" style="position:absolute;left:24905;top:21531;width:7243;height:17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LWL8gA&#10;AADjAAAADwAAAGRycy9kb3ducmV2LnhtbESPy07DMBBF90j8gzVI7KjdCBoa6lYVD6kLNpSwH8XT&#10;OCIeR/HQpH+PF0gsr+5LZ7ObQ6/ONKYusoXlwoAibqLruLVQf77dPYJKguywj0wWLpRgt72+2mDl&#10;4sQfdD5Kq/IIpwoteJGh0jo1ngKmRRyIs3eKY0DJcmy1G3HK46HXhTErHbDj/OBxoGdPzffxJ1gQ&#10;cfvlpX4N6fA1v79M3jQPWFt7ezPvn0AJzfIf/msfnIXClPfFal2WmSIzZR7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stYvyAAAAOMAAAAPAAAAAAAAAAAAAAAAAJgCAABk&#10;cnMvZG93bnJldi54bWxQSwUGAAAAAAQABAD1AAAAjQMAAAAA&#10;" filled="f" stroked="f">
                  <v:textbox style="mso-fit-shape-to-text:t">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05</w:t>
                        </w:r>
                      </w:p>
                    </w:txbxContent>
                  </v:textbox>
                </v:shape>
                <v:shape id="TextBox 54" o:spid="_x0000_s3410" type="#_x0000_t202" style="position:absolute;left:18205;top:10987;width:7243;height:17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5ztMkA&#10;AADjAAAADwAAAGRycy9kb3ducmV2LnhtbESPzWrDMBCE74W+g9hAb41k08apEyWE/kAOvSRx74u1&#10;sUyslbHU2Hn7qlDocZiZb5j1dnKduNIQWs8asrkCQVx703KjoTp9PC5BhIhssPNMGm4UYLu5v1tj&#10;afzIB7oeYyMShEOJGmyMfSllqC05DHPfEyfv7AeHMcmhkWbAMcFdJ3OlFtJhy2nBYk+vlurL8dtp&#10;iNHsslv17sL+a/p8G62qn7HS+mE27VYgIk3xP/zX3hsNuSqe8sVLUWTw+yn9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f5ztMkAAADjAAAADwAAAAAAAAAAAAAAAACYAgAA&#10;ZHJzL2Rvd25yZXYueG1sUEsFBgAAAAAEAAQA9QAAAI4DAAAAAA==&#10;" filled="f" stroked="f">
                  <v:textbox style="mso-fit-shape-to-text:t">
                    <w:txbxContent>
                      <w:p w:rsidR="00FD5841" w:rsidRPr="00B77AEC" w:rsidRDefault="00FD5841" w:rsidP="00B77AEC">
                        <w:pPr>
                          <w:wordWrap w:val="0"/>
                          <w:bidi w:val="0"/>
                          <w:jc w:val="right"/>
                          <w:rPr>
                            <w:rFonts w:ascii="Adobe Arabic" w:hAnsi="Adobe Arabic" w:cs="Adobe Arabic"/>
                            <w:b/>
                            <w:bCs/>
                            <w:color w:val="auto"/>
                            <w:kern w:val="24"/>
                            <w:sz w:val="72"/>
                            <w:szCs w:val="72"/>
                          </w:rPr>
                        </w:pPr>
                        <w:r w:rsidRPr="00B77AEC">
                          <w:rPr>
                            <w:rFonts w:ascii="Adobe Arabic" w:hAnsi="Adobe Arabic" w:cs="Adobe Arabic"/>
                            <w:b/>
                            <w:bCs/>
                            <w:color w:val="auto"/>
                            <w:kern w:val="24"/>
                            <w:sz w:val="72"/>
                            <w:szCs w:val="72"/>
                          </w:rPr>
                          <w:t>06</w:t>
                        </w:r>
                      </w:p>
                    </w:txbxContent>
                  </v:textbox>
                </v:shape>
                <v:shape id="TextBox 55" o:spid="_x0000_s3411" type="#_x0000_t202" style="position:absolute;left:4209;top:1564;width:24514;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ztw8kA&#10;AADjAAAADwAAAGRycy9kb3ducmV2LnhtbESPzU7DMBCE70i8g7VI3KjdCBoIdauKH6kHLi3hvoqX&#10;OCJeR/HSpG+PkZA4jmbmG816O4denWhMXWQLy4UBRdxE13FroX5/vbkHlQTZYR+ZLJwpwXZzebHG&#10;ysWJD3Q6SqsyhFOFFrzIUGmdGk8B0yIOxNn7jGNAyXJstRtxyvDQ68KYlQ7YcV7wONCTp+br+B0s&#10;iLjd8ly/hLT/mN+eJ2+aO6ytvb6ad4+ghGb5D/+1985CYcrbYvVQlg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Sztw8kAAADjAAAADwAAAAAAAAAAAAAAAACYAgAA&#10;ZHJzL2Rvd25yZXYueG1sUEsFBgAAAAAEAAQA9QAAAI4DAAAAAA==&#10;" filled="f" stroked="f">
                  <v:textbox style="mso-fit-shape-to-text:t">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الابتكار</w:t>
                        </w:r>
                      </w:p>
                    </w:txbxContent>
                  </v:textbox>
                </v:shape>
                <v:shape id="TextBox 56" o:spid="_x0000_s3412" type="#_x0000_t202" style="position:absolute;left:39249;width:24514;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BIWMkA&#10;AADjAAAADwAAAGRycy9kb3ducmV2LnhtbESPzU7DMBCE70i8g7VI3KjdAA2EulXFj9QDF0q4r+Il&#10;jojXUbw06dtjJCSOo5n5RrPezqFXRxpTF9nCcmFAETfRddxaqN9fru5AJUF22EcmCydKsN2cn62x&#10;cnHiNzoepFUZwqlCC15kqLROjaeAaREH4ux9xjGgZDm22o04ZXjodWHMSgfsOC94HOjRU/N1+A4W&#10;RNxueaqfQ9p/zK9PkzfNLdbWXl7MuwdQQrP8h//ae2ehMOVNsbovy2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mBIWMkAAADjAAAADwAAAAAAAAAAAAAAAACYAgAA&#10;ZHJzL2Rvd25yZXYueG1sUEsFBgAAAAAEAAQA9QAAAI4DAAAAAA==&#10;" filled="f" stroked="f">
                  <v:textbox style="mso-fit-shape-to-text:t">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w:t>
                        </w:r>
                      </w:p>
                    </w:txbxContent>
                  </v:textbox>
                </v:shape>
                <v:shape id="TextBox 57" o:spid="_x0000_s3413" type="#_x0000_t202" style="position:absolute;left:44510;top:16845;width:24514;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nQLMkA&#10;AADjAAAADwAAAGRycy9kb3ducmV2LnhtbESPzU7DMBCE70i8g7VI3KjdqDQQ6lYVP1IPXCjhvoqX&#10;OCJeR/HSpG+PkZA4jmbmG81mN4denWhMXWQLy4UBRdxE13FroX5/ubkDlQTZYR+ZLJwpwW57ebHB&#10;ysWJ3+h0lFZlCKcKLXiRodI6NZ4CpkUciLP3GceAkuXYajfilOGh14Uxax2w47zgcaBHT83X8TtY&#10;EHH75bl+DunwMb8+Td40t1hbe3017x9ACc3yH/5rH5yFwpSrYn1fli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YnQLMkAAADjAAAADwAAAAAAAAAAAAAAAACYAgAA&#10;ZHJzL2Rvd25yZXYueG1sUEsFBgAAAAAEAAQA9QAAAI4DAAAAAA==&#10;" filled="f" stroked="f">
                  <v:textbox style="mso-fit-shape-to-text:t">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المشاركة</w:t>
                        </w:r>
                      </w:p>
                    </w:txbxContent>
                  </v:textbox>
                </v:shape>
                <v:shape id="TextBox 58" o:spid="_x0000_s3414" type="#_x0000_t202" style="position:absolute;left:33182;top:30453;width:24514;height:5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1t8kA&#10;AADjAAAADwAAAGRycy9kb3ducmV2LnhtbESPzU7DMBCE70i8g7VI3KjdiDYQ6lYVP1IPXCjhvoqX&#10;OCJeR/HSpG+PkZA4jmbmG81mN4denWhMXWQLy4UBRdxE13FroX5/ubkDlQTZYR+ZLJwpwW57ebHB&#10;ysWJ3+h0lFZlCKcKLXiRodI6NZ4CpkUciLP3GceAkuXYajfilOGh14Uxax2w47zgcaBHT83X8TtY&#10;EHH75bl+DunwMb8+Td40K6ytvb6a9w+ghGb5D/+1D85CYcrbYn1fli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sV1t8kAAADjAAAADwAAAAAAAAAAAAAAAACYAgAA&#10;ZHJzL2Rvd25yZXYueG1sUEsFBgAAAAAEAAQA9QAAAI4DAAAAAA==&#10;" filled="f" stroked="f">
                  <v:textbox style="mso-fit-shape-to-text:t">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الكفاءة</w:t>
                        </w:r>
                      </w:p>
                    </w:txbxContent>
                  </v:textbox>
                </v:shape>
                <v:shape id="TextBox 59" o:spid="_x0000_s3415" type="#_x0000_t202" style="position:absolute;left:8671;top:30919;width:24514;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rwMkA&#10;AADjAAAADwAAAGRycy9kb3ducmV2LnhtbESPzWrDMBCE74W+g9hAb40U09qpEyWE/kAOvSRx74u1&#10;sUwsyVjb2Hn7qlDocZiZb5j1dnKduNIQ2+A1LOYKBPk6mNY3GqrTx+MSRGT0BrvgScONImw393dr&#10;LE0Y/YGuR25EgvhYogbL3JdSxtqSwzgPPfnkncPgkJMcGmkGHBPcdTJTKpcOW58WLPb0aqm+HL+d&#10;BmazW9yqdxf3X9Pn22hV/YyV1g+zabcCwTTxf/ivvTcaMlU8ZflLUeTw+yn9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hfrwMkAAADjAAAADwAAAAAAAAAAAAAAAACYAgAA&#10;ZHJzL2Rvd25yZXYueG1sUEsFBgAAAAAEAAQA9QAAAI4DAAAAAA==&#10;" filled="f" stroked="f">
                  <v:textbox style="mso-fit-shape-to-text:t">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الأمان والخصوصية</w:t>
                        </w:r>
                      </w:p>
                    </w:txbxContent>
                  </v:textbox>
                </v:shape>
                <v:shape id="TextBox 60" o:spid="_x0000_s3416" type="#_x0000_t202" style="position:absolute;top:17649;width:24514;height:5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OW8kA&#10;AADjAAAADwAAAGRycy9kb3ducmV2LnhtbESPzU7DMBCE70i8g7VI3KjdCBoIdauKH6kHLi3hvoqX&#10;OCJeR/HSpG+PkZA4jmbmG816O4denWhMXWQLy4UBRdxE13FroX5/vbkHlQTZYR+ZLJwpwXZzebHG&#10;ysWJD3Q6SqsyhFOFFrzIUGmdGk8B0yIOxNn7jGNAyXJstRtxyvDQ68KYlQ7YcV7wONCTp+br+B0s&#10;iLjd8ly/hLT/mN+eJ2+aO6ytvb6ad4+ghGb5D/+1985CYcrbYvVQli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VtOW8kAAADjAAAADwAAAAAAAAAAAAAAAACYAgAA&#10;ZHJzL2Rvd25yZXYueG1sUEsFBgAAAAAEAAQA9QAAAI4DAAAAAA==&#10;" filled="f" stroked="f">
                  <v:textbox style="mso-fit-shape-to-text:t">
                    <w:txbxContent>
                      <w:p w:rsidR="00FD5841" w:rsidRDefault="00FD5841" w:rsidP="00B77AEC">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الاستدامة</w:t>
                        </w:r>
                      </w:p>
                    </w:txbxContent>
                  </v:textbox>
                </v:shape>
                <w10:wrap anchorx="page"/>
                <w10:anchorlock/>
              </v:group>
            </w:pict>
          </mc:Fallback>
        </mc:AlternateContent>
      </w:r>
    </w:p>
    <w:p w:rsidR="00D75CDD" w:rsidRPr="00BA05D9" w:rsidRDefault="001A1818" w:rsidP="00BA05D9">
      <w:pPr>
        <w:rPr>
          <w:rFonts w:ascii="Sakkal Majalla" w:hAnsi="Sakkal Majalla"/>
          <w:b/>
          <w:bCs/>
          <w:sz w:val="32"/>
          <w:szCs w:val="32"/>
        </w:rPr>
      </w:pPr>
      <w:r w:rsidRPr="002A078C">
        <w:rPr>
          <w:rFonts w:ascii="Sakkal Majalla" w:hAnsi="Sakkal Majalla"/>
          <w:noProof/>
          <w:sz w:val="34"/>
        </w:rPr>
        <mc:AlternateContent>
          <mc:Choice Requires="wpg">
            <w:drawing>
              <wp:inline distT="0" distB="0" distL="0" distR="0" wp14:anchorId="2E1DE641" wp14:editId="72A35E26">
                <wp:extent cx="5731510" cy="892088"/>
                <wp:effectExtent l="0" t="0" r="2540" b="22860"/>
                <wp:docPr id="20742692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28" name="مجموعة 47"/>
                        <wpg:cNvGrpSpPr/>
                        <wpg:grpSpPr>
                          <a:xfrm>
                            <a:off x="0" y="0"/>
                            <a:ext cx="5731510" cy="895351"/>
                            <a:chOff x="0" y="0"/>
                            <a:chExt cx="5878196" cy="918845"/>
                          </a:xfrm>
                        </wpg:grpSpPr>
                        <wpg:grpSp>
                          <wpg:cNvPr id="2074269229" name="مجموعة 48"/>
                          <wpg:cNvGrpSpPr/>
                          <wpg:grpSpPr>
                            <a:xfrm>
                              <a:off x="0" y="0"/>
                              <a:ext cx="5878196" cy="918845"/>
                              <a:chOff x="0" y="0"/>
                              <a:chExt cx="6240348" cy="919070"/>
                            </a:xfrm>
                          </wpg:grpSpPr>
                          <wpg:grpSp>
                            <wpg:cNvPr id="2074269230" name="مجموعة 49"/>
                            <wpg:cNvGrpSpPr/>
                            <wpg:grpSpPr>
                              <a:xfrm>
                                <a:off x="0" y="169208"/>
                                <a:ext cx="5433072" cy="580613"/>
                                <a:chOff x="0" y="169208"/>
                                <a:chExt cx="5433072" cy="580613"/>
                              </a:xfrm>
                            </wpg:grpSpPr>
                            <wps:wsp>
                              <wps:cNvPr id="20742692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34"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الشفافية</w:t>
                                </w:r>
                              </w:p>
                            </w:txbxContent>
                          </wps:txbx>
                          <wps:bodyPr wrap="square" rtlCol="1">
                            <a:spAutoFit/>
                          </wps:bodyPr>
                        </wps:wsp>
                      </wpg:grpSp>
                      <pic:pic xmlns:pic="http://schemas.openxmlformats.org/drawingml/2006/picture">
                        <pic:nvPicPr>
                          <pic:cNvPr id="207426923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PKPFTO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34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un/ByQAA&#10;AOMAAAAPAAAAAAAAAAAAAAAAAKoCAABkcnMvZG93bnJldi54bWxQSwUGAAAAAAQABAD6AAAAoAMA&#10;AAAA&#10;">
                  <v:group id="مجموعة 48" o:spid="_x0000_s34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9tpa&#10;zAAAAOMAAAAPAAAAAAAAAAAAAAAAAKoCAABkcnMvZG93bnJldi54bWxQSwUGAAAAAAQABAD6AAAA&#10;owMAAAAA&#10;">
                    <v:group id="مجموعة 49" o:spid="_x0000_s34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hXlGsoA&#10;AADjAAAADwAAAAAAAAAAAAAAAACqAgAAZHJzL2Rvd25yZXYueG1sUEsFBgAAAAAEAAQA+gAAAKED&#10;AAAAAA==&#10;">
                      <v:shape id="شكل حر 50" o:spid="_x0000_s34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8fgssA&#10;AADjAAAADwAAAGRycy9kb3ducmV2LnhtbESPQWvCQBSE74X+h+UVvNVNoqZtmlVEEEQ8mLSl10f2&#10;NQnNvg3ZVeO/d4VCj8PMfMPkq9F04kyDay0riKcRCOLK6pZrBZ8f2+dXEM4ja+wsk4IrOVgtHx9y&#10;zLS9cEHn0tciQNhlqKDxvs+kdFVDBt3U9sTB+7GDQR/kUEs94CXATSeTKEqlwZbDQoM9bRqqfsuT&#10;UZDuF9/HY7VdFOVudnBk9Je2XqnJ07h+B+Fp9P/hv/ZOK0iil3mSviWzG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jx+C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LpV8kA&#10;AADjAAAADwAAAGRycy9kb3ducmV2LnhtbESPQWsCMRSE74L/ITyhF6nZpmrr1ijFUuhRrXh+bp7Z&#10;pZuX7Sau23/fFAoeh5n5hlmue1eLjtpQedbwMMlAEBfeVGw1HD7f759BhIhssPZMGn4owHo1HCwx&#10;N/7KO+r20YoE4ZCjhjLGJpcyFCU5DBPfECfv7FuHMcnWStPiNcFdLVWWzaXDitNCiQ1tSiq+9hen&#10;Ab/d9njy0YfuZO3beNb0YzPT+m7Uv76AiNTHW/i//WE0qOxpquYL9ajg71P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8LpV8kAAADjAAAADwAAAAAAAAAAAAAAAACYAgAA&#10;ZHJzL2Rvd25yZXYueG1sUEsFBgAAAAAEAAQA9QAAAI4DAAAAAA==&#10;" fillcolor="#a5a5a5 [2092]" stroked="f" strokeweight="1pt">
                        <v:stroke joinstyle="miter"/>
                      </v:roundrect>
                    </v:group>
                    <v:oval id="شكل بيضاوي 52" o:spid="_x0000_s34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UeMsA&#10;AADjAAAADwAAAGRycy9kb3ducmV2LnhtbESPUUvDMBSF34X9h3AHvrlkmVTXLRuiCAoOtJs+X5q7&#10;tqy5KU1cu39vBMHHwznnO5z1dnStOFMfGs8G5jMFgrj0tuHKwGH/fHMPIkRki61nMnChANvN5GqN&#10;ufUDf9C5iJVIEA45Gqhj7HIpQ1mTwzDzHXHyjr53GJPsK2l7HBLctVIrlUmHDaeFGjt6rKk8Fd/O&#10;wPvp+Hn5en1Tu8oPRTa4J63t3pjr6fiwAhFpjP/hv/aLNaDV3a3OlnqxgN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7EhR4ywAAAOMAAAAPAAAAAAAAAAAAAAAAAJgC&#10;AABkcnMvZG93bnJldi54bWxQSwUGAAAAAAQABAD1AAAAkAMAAAAA&#10;" filled="f" strokecolor="#168489" strokeweight="1pt">
                      <v:stroke joinstyle="miter"/>
                    </v:oval>
                  </v:group>
                  <v:shape id="مربع نص 41" o:spid="_x0000_s342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3KaMkA&#10;AADjAAAADwAAAGRycy9kb3ducmV2LnhtbESPzU7DMBCE70i8g7VI3KjdUEoJdauKH6kHLpT0voqX&#10;OCJeR/HSpG+PkZA4jmbmG816O4VOnWhIbWQL85kBRVxH13Jjofp4vVmBSoLssItMFs6UYLu5vFhj&#10;6eLI73Q6SKMyhFOJFrxIX2qdak8B0yz2xNn7jENAyXJotBtwzPDQ6cKYpQ7Ycl7w2NOTp/rr8B0s&#10;iLjd/Fy9hLQ/Tm/Pozf1HVbWXl9Nu0dQQpP8h//ae2ehMPeLYvlQ3C7g91P+A3r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o3KaM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الشفافية</w:t>
                          </w:r>
                        </w:p>
                      </w:txbxContent>
                    </v:textbox>
                  </v:shape>
                </v:group>
                <v:shape id="صورة 54" o:spid="_x0000_s342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PoWJlP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الوصول إلى المعلومات: مدى توفر البيانات والمعلومات للمواطنين والجهات المعنية.</w:t>
      </w:r>
    </w:p>
    <w:p w:rsidR="00D75CDD" w:rsidRPr="00E8020A" w:rsidRDefault="00D75CDD">
      <w:pPr>
        <w:pStyle w:val="ListParagraph"/>
        <w:numPr>
          <w:ilvl w:val="0"/>
          <w:numId w:val="15"/>
        </w:numPr>
        <w:spacing w:line="360" w:lineRule="auto"/>
        <w:ind w:left="454" w:hanging="454"/>
        <w:jc w:val="both"/>
        <w:rPr>
          <w:rFonts w:ascii="Sakkal Majalla" w:hAnsi="Sakkal Majalla"/>
          <w:sz w:val="32"/>
          <w:szCs w:val="32"/>
          <w:rtl/>
        </w:rPr>
      </w:pPr>
      <w:r w:rsidRPr="00E8020A">
        <w:rPr>
          <w:rFonts w:ascii="Sakkal Majalla" w:hAnsi="Sakkal Majalla" w:cs="Sakkal Majalla"/>
          <w:sz w:val="32"/>
          <w:szCs w:val="32"/>
          <w:rtl/>
        </w:rPr>
        <w:t>نشر التقارير: عدد ونوعية التقارير المنشورة والتي تتيح للمجتمع الاطلاع على الأداء الحكومي</w:t>
      </w:r>
      <w:r w:rsidRPr="00E8020A">
        <w:rPr>
          <w:rFonts w:ascii="Sakkal Majalla" w:hAnsi="Sakkal Majalla"/>
          <w:sz w:val="32"/>
          <w:szCs w:val="32"/>
          <w:rtl/>
        </w:rPr>
        <w:t>.</w:t>
      </w:r>
    </w:p>
    <w:p w:rsidR="00D75CDD" w:rsidRPr="00BA05D9"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6C5D4B84" wp14:editId="406B4AE6">
                <wp:extent cx="5731510" cy="892088"/>
                <wp:effectExtent l="0" t="0" r="2540" b="22860"/>
                <wp:docPr id="20742692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37" name="مجموعة 47"/>
                        <wpg:cNvGrpSpPr/>
                        <wpg:grpSpPr>
                          <a:xfrm>
                            <a:off x="0" y="0"/>
                            <a:ext cx="5731510" cy="895351"/>
                            <a:chOff x="0" y="0"/>
                            <a:chExt cx="5878196" cy="918845"/>
                          </a:xfrm>
                        </wpg:grpSpPr>
                        <wpg:grpSp>
                          <wpg:cNvPr id="2074269238" name="مجموعة 48"/>
                          <wpg:cNvGrpSpPr/>
                          <wpg:grpSpPr>
                            <a:xfrm>
                              <a:off x="0" y="0"/>
                              <a:ext cx="5878196" cy="918845"/>
                              <a:chOff x="0" y="0"/>
                              <a:chExt cx="6240348" cy="919070"/>
                            </a:xfrm>
                          </wpg:grpSpPr>
                          <wpg:grpSp>
                            <wpg:cNvPr id="2074269239" name="مجموعة 49"/>
                            <wpg:cNvGrpSpPr/>
                            <wpg:grpSpPr>
                              <a:xfrm>
                                <a:off x="0" y="169208"/>
                                <a:ext cx="5433072" cy="580613"/>
                                <a:chOff x="0" y="169208"/>
                                <a:chExt cx="5433072" cy="580613"/>
                              </a:xfrm>
                            </wpg:grpSpPr>
                            <wps:wsp>
                              <wps:cNvPr id="20742692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43"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المشاركة</w:t>
                                </w:r>
                              </w:p>
                            </w:txbxContent>
                          </wps:txbx>
                          <wps:bodyPr wrap="square" rtlCol="1">
                            <a:spAutoFit/>
                          </wps:bodyPr>
                        </wps:wsp>
                      </wpg:grpSp>
                      <pic:pic xmlns:pic="http://schemas.openxmlformats.org/drawingml/2006/picture">
                        <pic:nvPicPr>
                          <pic:cNvPr id="207426924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Y+73A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AjkY+7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42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x9b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sGU7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H1u&#10;zAAAAOMAAAAPAAAAAAAAAAAAAAAAAKoCAABkcnMvZG93bnJldi54bWxQSwUGAAAAAAQABAD6AAAA&#10;owMAAAAA&#10;">
                  <v:group id="مجموعة 48" o:spid="_x0000_s342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YY+kcyQAA&#10;AOMAAAAPAAAAAAAAAAAAAAAAAKoCAABkcnMvZG93bnJldi54bWxQSwUGAAAAAAQABAD6AAAAoAMA&#10;AAAA&#10;">
                    <v:group id="مجموعة 49" o:spid="_x0000_s342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3L0yH&#10;zAAAAOMAAAAPAAAAAAAAAAAAAAAAAKoCAABkcnMvZG93bnJldi54bWxQSwUGAAAAAAQABAD6AAAA&#10;owMAAAAA&#10;">
                      <v:shape id="شكل حر 50" o:spid="_x0000_s343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XJZMoA&#10;AADjAAAADwAAAGRycy9kb3ducmV2LnhtbESPzWrCQBSF94W+w3AL7urEaFKbOooIQihdJGml20vm&#10;Nglm7oTMqPHtO4tCl4fzx7fZTaYXVxpdZ1nBYh6BIK6t7rhR8PV5fF6DcB5ZY2+ZFNzJwW77+LDB&#10;TNsbl3StfCPCCLsMFbTeD5mUrm7JoJvbgTh4P3Y06IMcG6lHvIVx08s4ilJpsOPw0OJAh5bqc3Ux&#10;CtL35Lso6mNSVvnyw5HRJ229UrOnaf8GwtPk/8N/7VwriKOXVZy+xqtAEZgCD8jt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jFyWT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3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YEXckA&#10;AADjAAAADwAAAGRycy9kb3ducmV2LnhtbESPQWvCQBSE7wX/w/IEL1I3BrU2uooohR5bFc/P7Osm&#10;mH0bs2tM/31XEHocZuYbZrnubCVaanzpWMF4lIAgzp0u2Sg4Hj5e5yB8QNZYOSYFv+Rhveq9LDHT&#10;7s7f1O6DERHCPkMFRQh1JqXPC7LoR64mjt6PayyGKBsjdYP3CLeVTJNkJi2WHBcKrGlbUH7Z36wC&#10;vNqv09kF59uzMbvhtO6GeqrUoN9tFiACdeE//Gx/agVp8jZJZ+/pZAyPT/EP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xYEXckAAADjAAAADwAAAAAAAAAAAAAAAACYAgAA&#10;ZHJzL2Rvd25yZXYueG1sUEsFBgAAAAAEAAQA9QAAAI4DAAAAAA==&#10;" fillcolor="#a5a5a5 [2092]" stroked="f" strokeweight="1pt">
                        <v:stroke joinstyle="miter"/>
                      </v:roundrect>
                    </v:group>
                    <v:oval id="شكل بيضاوي 52" o:spid="_x0000_s343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jCnsoA&#10;AADjAAAADwAAAGRycy9kb3ducmV2LnhtbESPX0vDMBTF3wW/Q7jC3lxiGFW7ZUOUwQQF7f48X5q7&#10;tqy5KU22dt/eCIKPh3PO73AWq9G14kJ9aDwbeJgqEMSltw1XBnbb9f0TiBCRLbaeycCVAqyWtzcL&#10;zK0f+JsuRaxEgnDI0UAdY5dLGcqaHIap74iTd/S9w5hkX0nb45DgrpVaqUw6bDgt1NjRa03lqTg7&#10;A1+n4/56eP9Qn5Ufimxwb1rbrTGTu/FlDiLSGP/Df+2NNaDV40xnz3qm4fdT+g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xYwp7KAAAA4wAAAA8AAAAAAAAAAAAAAAAAmAIA&#10;AGRycy9kb3ducmV2LnhtbFBLBQYAAAAABAAEAPUAAACPAwAAAAA=&#10;" filled="f" strokecolor="#168489" strokeweight="1pt">
                      <v:stroke joinstyle="miter"/>
                    </v:oval>
                  </v:group>
                  <v:shape id="مربع نص 41" o:spid="_x0000_s343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IhYckA&#10;AADjAAAADwAAAGRycy9kb3ducmV2LnhtbESPzU7DMBCE70i8g7VI3KjdUEoJdauKH6kHLpT0voqX&#10;OCJeR/HSpG+PkZA4jmbmG816O4VOnWhIbWQL85kBRVxH13Jjofp4vVmBSoLssItMFs6UYLu5vFhj&#10;6eLI73Q6SKMyhFOJFrxIX2qdak8B0yz2xNn7jENAyXJotBtwzPDQ6cKYpQ7Ycl7w2NOTp/rr8B0s&#10;iLjd/Fy9hLQ/Tm/Pozf1HVbWXl9Nu0dQQpP8h//ae2ehMPeLYvlQLG7h91P+A3r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WIhYc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المشاركة</w:t>
                          </w:r>
                        </w:p>
                      </w:txbxContent>
                    </v:textbox>
                  </v:shape>
                </v:group>
                <v:shape id="صورة 54" o:spid="_x0000_s343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M1c8LX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التفاعل مع المواطنين: عدد وجودة القنوات التي يتم من خلالها استقبال آراء ومقترحات المواطنين.</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معدل المشاركة: نسبة المواطنين الذين يشاركون في عمليات صنع القرار عبر المنصات الرقمية.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78AC18BD" wp14:editId="2D5179C7">
                <wp:extent cx="5731510" cy="892088"/>
                <wp:effectExtent l="0" t="0" r="2540" b="22860"/>
                <wp:docPr id="20742692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46" name="مجموعة 47"/>
                        <wpg:cNvGrpSpPr/>
                        <wpg:grpSpPr>
                          <a:xfrm>
                            <a:off x="0" y="0"/>
                            <a:ext cx="5731510" cy="895351"/>
                            <a:chOff x="0" y="0"/>
                            <a:chExt cx="5878196" cy="918845"/>
                          </a:xfrm>
                        </wpg:grpSpPr>
                        <wpg:grpSp>
                          <wpg:cNvPr id="2074269247" name="مجموعة 48"/>
                          <wpg:cNvGrpSpPr/>
                          <wpg:grpSpPr>
                            <a:xfrm>
                              <a:off x="0" y="0"/>
                              <a:ext cx="5878196" cy="918845"/>
                              <a:chOff x="0" y="0"/>
                              <a:chExt cx="6240348" cy="919070"/>
                            </a:xfrm>
                          </wpg:grpSpPr>
                          <wpg:grpSp>
                            <wpg:cNvPr id="2074269248" name="مجموعة 49"/>
                            <wpg:cNvGrpSpPr/>
                            <wpg:grpSpPr>
                              <a:xfrm>
                                <a:off x="0" y="169208"/>
                                <a:ext cx="5433072" cy="580613"/>
                                <a:chOff x="0" y="169208"/>
                                <a:chExt cx="5433072" cy="580613"/>
                              </a:xfrm>
                            </wpg:grpSpPr>
                            <wps:wsp>
                              <wps:cNvPr id="20742692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52"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الكفاءة</w:t>
                                </w:r>
                              </w:p>
                            </w:txbxContent>
                          </wps:txbx>
                          <wps:bodyPr wrap="square" rtlCol="1">
                            <a:spAutoFit/>
                          </wps:bodyPr>
                        </wps:wsp>
                      </wpg:grpSp>
                      <pic:pic xmlns:pic="http://schemas.openxmlformats.org/drawingml/2006/picture">
                        <pic:nvPicPr>
                          <pic:cNvPr id="207426925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WkYct9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43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ariM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qaTF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tquI&#10;zAAAAOMAAAAPAAAAAAAAAAAAAAAAAKoCAABkcnMvZG93bnJldi54bWxQSwUGAAAAAAQABAD6AAAA&#10;owMAAAAA&#10;">
                  <v:group id="مجموعة 48" o:spid="_x0000_s343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x+g4T&#10;zAAAAOMAAAAPAAAAAAAAAAAAAAAAAKoCAABkcnMvZG93bnJldi54bWxQSwUGAAAAAAQABAD6AAAA&#10;owMAAAAA&#10;">
                    <v:group id="مجموعة 49" o:spid="_x0000_s343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AZZphyQAA&#10;AOMAAAAPAAAAAAAAAAAAAAAAAKoCAABkcnMvZG93bnJldi54bWxQSwUGAAAAAAQABAD6AAAAoAMA&#10;AAAA&#10;">
                      <v:shape id="شكل حر 50" o:spid="_x0000_s343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9g+csA&#10;AADjAAAADwAAAGRycy9kb3ducmV2LnhtbESPQWvCQBSE70L/w/IKvemmqaaaukopCKH0YFLF6yP7&#10;moRm34bsauK/7xYEj8PMfMOst6NpxYV611hW8DyLQBCXVjdcKTh876ZLEM4ja2wtk4IrOdhuHiZr&#10;TLUdOKdL4SsRIOxSVFB736VSurImg25mO+Lg/djeoA+yr6TucQhw08o4ihJpsOGwUGNHHzWVv8XZ&#10;KEg+F6f9vtwt8iJ7+XJk9FFbr9TT4/j+BsLT6O/hWzvTCuLodR4nq3i+gv9P4Q/Iz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J/2D5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4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M3G8gA&#10;AADjAAAADwAAAGRycy9kb3ducmV2LnhtbESPy2rDMBBF94X8g5hANiGRY+qkdSObklLosnmQ9cSa&#10;yibWyLVUx/37alHI8nJfnG052lYM1PvGsYLVMgFBXDndsFFwOr4vnkD4gKyxdUwKfslDWUwetphr&#10;d+M9DYdgRBxhn6OCOoQul9JXNVn0S9cRR+/L9RZDlL2RusdbHLetTJNkLS02HB9q7GhXU3U9/FgF&#10;+G0/zxcXnB8uxrzNs26c60yp2XR8fQERaAz38H/7QytIk81jun5Os0gRmSIPy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gzcbyAAAAOMAAAAPAAAAAAAAAAAAAAAAAJgCAABk&#10;cnMvZG93bnJldi54bWxQSwUGAAAAAAQABAD1AAAAjQMAAAAA&#10;" fillcolor="#a5a5a5 [2092]" stroked="f" strokeweight="1pt">
                        <v:stroke joinstyle="miter"/>
                      </v:roundrect>
                    </v:group>
                    <v:oval id="شكل بيضاوي 52" o:spid="_x0000_s344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KNMsA&#10;AADjAAAADwAAAGRycy9kb3ducmV2LnhtbESPUUvDMBSF3wX/Q7gD31yyoJ3rlg1RBAUHs5s+X5q7&#10;tqy5KU1cu39vBMHHwznnO5zVZnStOFMfGs8GZlMFgrj0tuHKwGH/cvsAIkRki61nMnChAJv19dUK&#10;c+sH/qBzESuRIBxyNFDH2OVShrImh2HqO+LkHX3vMCbZV9L2OCS4a6VWKpMOG04LNXb0VFN5Kr6d&#10;gd3p+Hn5entX28oPRTa4Z63t3pibyfi4BBFpjP/hv/arNaDV/E5nC30/g99P6Q/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5U8o0ywAAAOMAAAAPAAAAAAAAAAAAAAAAAJgC&#10;AABkcnMvZG93bnJldi54bWxQSwUGAAAAAAQABAD1AAAAkAMAAAAA&#10;" filled="f" strokecolor="#168489" strokeweight="1pt">
                      <v:stroke joinstyle="miter"/>
                    </v:oval>
                  </v:group>
                  <v:shape id="مربع نص 41" o:spid="_x0000_s344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J8kA&#10;AADjAAAADwAAAGRycy9kb3ducmV2LnhtbESPT2sCMRTE7wW/Q3hCbzUxVFtXo0j/gIdetNv7Y/Pc&#10;LG5elk3qrt++KRR6HGbmN8xmN/pWXKmPTWAD85kCQVwF23BtoPx8f3gGEROyxTYwGbhRhN12crfB&#10;woaBj3Q9pVpkCMcCDbiUukLKWDnyGGehI87eOfQeU5Z9LW2PQ4b7VmqlltJjw3nBYUcvjqrL6dsb&#10;SMnu57fyzcfD1/jxOjhVLbA05n467tcgEo3pP/zXPlgDWj096uVKLzT8fsp/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cSJ8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الكفاءة</w:t>
                          </w:r>
                        </w:p>
                      </w:txbxContent>
                    </v:textbox>
                  </v:shape>
                </v:group>
                <v:shape id="صورة 54" o:spid="_x0000_s344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Mds/hzNAAAA4wAAAA8AAAAA&#10;AAAAAAAAAAAAnwIAAGRycy9kb3ducmV2LnhtbFBLBQYAAAAABAAEAPcAAACZAwAAAAA=&#10;">
                  <v:imagedata r:id="rId70" o:title=""/>
                  <v:path arrowok="t"/>
                </v:shape>
                <w10:wrap anchorx="page"/>
                <w10:anchorlock/>
              </v:group>
            </w:pict>
          </mc:Fallback>
        </mc:AlternateContent>
      </w:r>
      <w:r w:rsidR="00D75CDD" w:rsidRPr="00A54B4D">
        <w:rPr>
          <w:rFonts w:ascii="Sakkal Majalla" w:hAnsi="Sakkal Majalla"/>
          <w:b/>
          <w:bCs/>
          <w:sz w:val="32"/>
          <w:szCs w:val="32"/>
          <w:rtl/>
        </w:rPr>
        <w:t xml:space="preserve"> </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سرعة الأداء: الوقت المستغرق في إنجاز المعاملات والإجراءات الحكومية.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تكلفة الخدمات: تقليل التكاليف المرتبطة بتقديم الخدمات عبر التحول الرقمي.</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45FA14E0" wp14:editId="7413B916">
                <wp:extent cx="5731510" cy="892088"/>
                <wp:effectExtent l="0" t="0" r="2540" b="22860"/>
                <wp:docPr id="20742692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55" name="مجموعة 47"/>
                        <wpg:cNvGrpSpPr/>
                        <wpg:grpSpPr>
                          <a:xfrm>
                            <a:off x="0" y="0"/>
                            <a:ext cx="5731510" cy="895351"/>
                            <a:chOff x="0" y="0"/>
                            <a:chExt cx="5878196" cy="918845"/>
                          </a:xfrm>
                        </wpg:grpSpPr>
                        <wpg:grpSp>
                          <wpg:cNvPr id="2074269256" name="مجموعة 48"/>
                          <wpg:cNvGrpSpPr/>
                          <wpg:grpSpPr>
                            <a:xfrm>
                              <a:off x="0" y="0"/>
                              <a:ext cx="5878196" cy="918845"/>
                              <a:chOff x="0" y="0"/>
                              <a:chExt cx="6240348" cy="919070"/>
                            </a:xfrm>
                          </wpg:grpSpPr>
                          <wpg:grpSp>
                            <wpg:cNvPr id="2074269257" name="مجموعة 49"/>
                            <wpg:cNvGrpSpPr/>
                            <wpg:grpSpPr>
                              <a:xfrm>
                                <a:off x="0" y="169208"/>
                                <a:ext cx="5433072" cy="580613"/>
                                <a:chOff x="0" y="169208"/>
                                <a:chExt cx="5433072" cy="580613"/>
                              </a:xfrm>
                            </wpg:grpSpPr>
                            <wps:wsp>
                              <wps:cNvPr id="20742692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61" name="مربع نص 41"/>
                          <wps:cNvSpPr txBox="1"/>
                          <wps:spPr>
                            <a:xfrm>
                              <a:off x="204466" y="256663"/>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الأمان والخصوصية</w:t>
                                </w:r>
                              </w:p>
                            </w:txbxContent>
                          </wps:txbx>
                          <wps:bodyPr wrap="square" rtlCol="1">
                            <a:spAutoFit/>
                          </wps:bodyPr>
                        </wps:wsp>
                      </wpg:grpSp>
                      <pic:pic xmlns:pic="http://schemas.openxmlformats.org/drawingml/2006/picture">
                        <pic:nvPicPr>
                          <pic:cNvPr id="207426926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XnGPve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344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rvaMi&#10;zAAAAOMAAAAPAAAAAAAAAAAAAAAAAKoCAABkcnMvZG93bnJldi54bWxQSwUGAAAAAAQABAD6AAAA&#10;owMAAAAA&#10;">
                  <v:group id="مجموعة 48" o:spid="_x0000_s344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bz1V&#10;zAAAAOMAAAAPAAAAAAAAAAAAAAAAAKoCAABkcnMvZG93bnJldi54bWxQSwUGAAAAAAQABAD6AAAA&#10;owMAAAAA&#10;">
                    <v:group id="مجموعة 49" o:spid="_x0000_s344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OYz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Mkv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0I5jO&#10;zAAAAOMAAAAPAAAAAAAAAAAAAAAAAKoCAABkcnMvZG93bnJldi54bWxQSwUGAAAAAAQABAD6AAAA&#10;owMAAAAA&#10;">
                      <v:shape id="شكل حر 50" o:spid="_x0000_s344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pTv8gA&#10;AADjAAAADwAAAGRycy9kb3ducmV2LnhtbERPTWvCQBC9F/wPywi91Y1pk9boKlIQpHiIaUuvQ3ZM&#10;gtnZkN0m6b/vHgSPj/e92U2mFQP1rrGsYLmIQBCXVjdcKfj6PDy9gXAeWWNrmRT8kYPddvawwUzb&#10;kc80FL4SIYRdhgpq77tMSlfWZNAtbEccuIvtDfoA+0rqHscQbloZR1EqDTYcGmrs6L2m8lr8GgXp&#10;R/KT5+UhORfH55Mjo7+19Uo9zqf9GoSnyd/FN/dRK4ij15c4XcVJGB0+hT8g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alO/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4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mehskA&#10;AADjAAAADwAAAGRycy9kb3ducmV2LnhtbESPQWvCQBSE7wX/w/KEXkQ3hsbW6CqiCD1WLZ6f2ddN&#10;MPs2Zrcx/ffdQsHjMDPfMMt1b2vRUesrxwqmkwQEceF0xUbB52k/fgPhA7LG2jEp+CEP69XgaYm5&#10;dnc+UHcMRkQI+xwVlCE0uZS+KMmin7iGOHpfrrUYomyN1C3eI9zWMk2SmbRYcVwosaFtScX1+G0V&#10;4M1+nC8uON9djNmNsqYf6Uyp52G/WYAI1IdH+L/9rhWkyetLOpun2Rz+PsU/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LmehskAAADjAAAADwAAAAAAAAAAAAAAAACYAgAA&#10;ZHJzL2Rvd25yZXYueG1sUEsFBgAAAAAEAAQA9QAAAI4DAAAAAA==&#10;" fillcolor="#a5a5a5 [2092]" stroked="f" strokeweight="1pt">
                        <v:stroke joinstyle="miter"/>
                      </v:roundrect>
                    </v:group>
                    <v:oval id="شكل بيضاوي 52" o:spid="_x0000_s345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OlEskA&#10;AADjAAAADwAAAGRycy9kb3ducmV2LnhtbESPXWvCMBSG7wf7D+EIu5uJYXRbNcpQBhsobHXz+tAc&#10;22JzUprM1n9vLoRdvrxfPIvV6Fpxpj40ng3MpgoEceltw5WBn/374wuIEJEttp7JwIUCrJb3dwvM&#10;rR/4m85FrEQa4ZCjgTrGLpcylDU5DFPfESfv6HuHMcm+krbHIY27VmqlMumw4fRQY0frmspT8ecM&#10;fJ2Ov5fD51btKj8U2eA2Wtu9MQ+T8W0OItIY/8O39oc1oNXzk85edZYoElPiAbm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HOlEskAAADjAAAADwAAAAAAAAAAAAAAAACYAgAA&#10;ZHJzL2Rvd25yZXYueG1sUEsFBgAAAAAEAAQA9QAAAI4DAAAAAA==&#10;" filled="f" strokecolor="#168489" strokeweight="1pt">
                      <v:stroke joinstyle="miter"/>
                    </v:oval>
                  </v:group>
                  <v:shape id="مربع نص 41" o:spid="_x0000_s3451"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lG7cgA&#10;AADjAAAADwAAAGRycy9kb3ducmV2LnhtbESPT0vEMBTE74LfITzBm5u0aNW62WXxD+zBi2u9P5pn&#10;U2xeSvPcdr+9EQSPw8z8hllvlzCoI02pj2yhWBlQxG10PXcWmveXqztQSZAdDpHJwokSbDfnZ2us&#10;XZz5jY4H6VSGcKrRghcZa61T6ylgWsWROHufcQooWU6ddhPOGR4GXRpT6YA95wWPIz16ar8O38GC&#10;iNsVp+Y5pP3H8vo0e9PeYGPt5cWyewAltMh/+K+9dxZKc3tdVvdlVcDvp/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SUbtyAAAAOMAAAAPAAAAAAAAAAAAAAAAAJgCAABk&#10;cnMvZG93bnJldi54bWxQSwUGAAAAAAQABAD1AAAAjQM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الأمان والخصوصية</w:t>
                          </w:r>
                        </w:p>
                      </w:txbxContent>
                    </v:textbox>
                  </v:shape>
                </v:group>
                <v:shape id="صورة 54" o:spid="_x0000_s345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MkTrMAAAA4wAAAA8AAABkcnMvZG93bnJldi54bWxEj0FLAzEUhO+C/yE8wZvNGmXbrk2LSgWh&#10;p3ZVPD43z921ycuaxHb990YQPA4z8w2zWI3OigOF2HvWcDkpQBA33vTcaniqHy5mIGJCNmg9k4Zv&#10;irBanp4ssDL+yFs67FIrMoRjhRq6lIZKyth05DBO/ECcvXcfHKYsQytNwGOGOytVUZTSYc95ocOB&#10;7jtq9rsvp2ET7t4+5vWLrT+3r+uZvZo+79cbrc/PxtsbEInG9B/+az8aDaqYXqtyrkoFv5/y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kyROswAAADjAAAADwAAAAAA&#10;AAAAAAAAAACfAgAAZHJzL2Rvd25yZXYueG1sUEsFBgAAAAAEAAQA9wAAAJgDA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حماية البيانات: مدى التزام المؤسسات بحماية معلومات المواطنين.</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الاستجابة للتهديدات: سرعة وفعالية استجابة النظام للتهديدات الأمنية.</w:t>
      </w:r>
    </w:p>
    <w:p w:rsidR="00D75CDD" w:rsidRPr="00BA05D9" w:rsidRDefault="001A1818" w:rsidP="00BA05D9">
      <w:pPr>
        <w:rPr>
          <w:rFonts w:ascii="Sakkal Majalla" w:hAnsi="Sakkal Majalla"/>
          <w:sz w:val="32"/>
          <w:szCs w:val="32"/>
        </w:rPr>
      </w:pPr>
      <w:r w:rsidRPr="002A078C">
        <w:rPr>
          <w:rFonts w:ascii="Sakkal Majalla" w:hAnsi="Sakkal Majalla"/>
          <w:noProof/>
          <w:sz w:val="34"/>
        </w:rPr>
        <mc:AlternateContent>
          <mc:Choice Requires="wpg">
            <w:drawing>
              <wp:inline distT="0" distB="0" distL="0" distR="0" wp14:anchorId="345F74A6" wp14:editId="10186E3F">
                <wp:extent cx="5731510" cy="892088"/>
                <wp:effectExtent l="0" t="0" r="2540" b="22860"/>
                <wp:docPr id="20742692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64" name="مجموعة 47"/>
                        <wpg:cNvGrpSpPr/>
                        <wpg:grpSpPr>
                          <a:xfrm>
                            <a:off x="0" y="0"/>
                            <a:ext cx="5731510" cy="895351"/>
                            <a:chOff x="0" y="0"/>
                            <a:chExt cx="5878196" cy="918845"/>
                          </a:xfrm>
                        </wpg:grpSpPr>
                        <wpg:grpSp>
                          <wpg:cNvPr id="2074269265" name="مجموعة 48"/>
                          <wpg:cNvGrpSpPr/>
                          <wpg:grpSpPr>
                            <a:xfrm>
                              <a:off x="0" y="0"/>
                              <a:ext cx="5878196" cy="918845"/>
                              <a:chOff x="0" y="0"/>
                              <a:chExt cx="6240348" cy="919070"/>
                            </a:xfrm>
                          </wpg:grpSpPr>
                          <wpg:grpSp>
                            <wpg:cNvPr id="2074269266" name="مجموعة 49"/>
                            <wpg:cNvGrpSpPr/>
                            <wpg:grpSpPr>
                              <a:xfrm>
                                <a:off x="0" y="169208"/>
                                <a:ext cx="5433072" cy="580613"/>
                                <a:chOff x="0" y="169208"/>
                                <a:chExt cx="5433072" cy="580613"/>
                              </a:xfrm>
                            </wpg:grpSpPr>
                            <wps:wsp>
                              <wps:cNvPr id="20742692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70"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الاستدامة</w:t>
                                </w:r>
                              </w:p>
                            </w:txbxContent>
                          </wps:txbx>
                          <wps:bodyPr wrap="square" rtlCol="1">
                            <a:spAutoFit/>
                          </wps:bodyPr>
                        </wps:wsp>
                      </wpg:grpSp>
                      <pic:pic xmlns:pic="http://schemas.openxmlformats.org/drawingml/2006/picture">
                        <pic:nvPicPr>
                          <pic:cNvPr id="207426927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hQrcJ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45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3MBM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qapF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KncwE&#10;zAAAAOMAAAAPAAAAAAAAAAAAAAAAAKoCAABkcnMvZG93bnJldi54bWxQSwUGAAAAAAQABAD6AAAA&#10;owMAAAAA&#10;">
                  <v:group id="مجموعة 48" o:spid="_x0000_s345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l0Wmf&#10;zAAAAOMAAAAPAAAAAAAAAAAAAAAAAKoCAABkcnMvZG93bnJldi54bWxQSwUGAAAAAAQABAD6AAAA&#10;owMAAAAA&#10;">
                    <v:group id="مجموعة 49" o:spid="_x0000_s345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VA/fo&#10;zAAAAOMAAAAPAAAAAAAAAAAAAAAAAKoCAABkcnMvZG93bnJldi54bWxQSwUGAAAAAAQABAD6AAAA&#10;owMAAAAA&#10;">
                      <v:shape id="شكل حر 50" o:spid="_x0000_s345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kNcMoA&#10;AADjAAAADwAAAGRycy9kb3ducmV2LnhtbESPQWvCQBSE7wX/w/IKvdVNY401ZhURAlJ6MLGl10f2&#10;mQSzb0N2q+m/7xYEj8PMfMNkm9F04kKDay0reJlGIIgrq1uuFXwe8+c3EM4ja+wsk4JfcrBZTx4y&#10;TLW9ckGX0tciQNilqKDxvk+ldFVDBt3U9sTBO9nBoA9yqKUe8BrgppNxFCXSYMthocGedg1V5/LH&#10;KEje59+HQ5XPi3I/+3Bk9Je2Xqmnx3G7AuFp9Pfwrb3XCuJo8RonyzhZwP+n8Afk+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yZDX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5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nxoMYA&#10;AADjAAAADwAAAGRycy9kb3ducmV2LnhtbERPz2vCMBS+C/sfwhvsIjNdmZ1W0zImA4/OjZ2fzTMt&#10;a166Jtb635uD4PHj+70uR9uKgXrfOFbwMktAEFdON2wU/Hx/Pi9A+ICssXVMCi7koSweJmvMtTvz&#10;Fw37YEQMYZ+jgjqELpfSVzVZ9DPXEUfu6HqLIcLeSN3jOYbbVqZJkkmLDceGGjv6qKn625+sAvy3&#10;u9+DC84PB2M203k3TvVcqafH8X0FItAY7uKbe6sVpMnba5ot0yyOjp/iH5D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nxoMYAAADjAAAADwAAAAAAAAAAAAAAAACYAgAAZHJz&#10;L2Rvd25yZXYueG1sUEsFBgAAAAAEAAQA9QAAAIsDAAAAAA==&#10;" fillcolor="#a5a5a5 [2092]" stroked="f" strokeweight="1pt">
                        <v:stroke joinstyle="miter"/>
                      </v:roundrect>
                    </v:group>
                    <v:oval id="شكل بيضاوي 52" o:spid="_x0000_s345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Mj8gA&#10;AADjAAAADwAAAGRycy9kb3ducmV2LnhtbERPXUvDMBR9F/Yfwh345pIFqbNbNsZEUFDYOvX50ty1&#10;Zc1NaeLa/XsjCMJ5OZwvzmozulZcqA+NZwPzmQJBXHrbcGXg4/h8twARIrLF1jMZuFKAzXpys8Lc&#10;+oEPdCliJVIJhxwN1DF2uZShrMlhmPmOOGkn3zuMifaVtD0Oqdy1UiuVSYcNp4UaO9rVVJ6Lb2dg&#10;fz59Xr9e39R75YciG9yT1vZozO103C5BRBrjv/kv/WINaPVwr7PHBPj9lP6AX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SQyPyAAAAOMAAAAPAAAAAAAAAAAAAAAAAJgCAABk&#10;cnMvZG93bnJldi54bWxQSwUGAAAAAAQABAD1AAAAjQMAAAAA&#10;" filled="f" strokecolor="#168489" strokeweight="1pt">
                      <v:stroke joinstyle="miter"/>
                    </v:oval>
                  </v:group>
                  <v:shape id="مربع نص 41" o:spid="_x0000_s3460"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x1q8gA&#10;AADjAAAADwAAAGRycy9kb3ducmV2LnhtbESPPU/DMBCGdyT+g3VIbNRuBC2EulVVqNSBhRL2U3zE&#10;EfE5iq9N+u/rAYnx1fulZ7WZQqfONKQ2soX5zIAirqNrubFQfe0fnkElQXbYRSYLF0qwWd/erLB0&#10;ceRPOh+lUXmEU4kWvEhfap1qTwHTLPbE2fuJQ0DJcmi0G3DM46HThTELHbDl/OCxp52n+vd4ChZE&#10;3HZ+qd5DOnxPH2+jN/UTVtbe303bV1BCk/yH/9oHZ6Ewy8di8VIsM0Vmyjyg1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3HWryAAAAOMAAAAPAAAAAAAAAAAAAAAAAJgCAABk&#10;cnMvZG93bnJldi54bWxQSwUGAAAAAAQABAD1AAAAjQM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الاستدامة</w:t>
                          </w:r>
                        </w:p>
                      </w:txbxContent>
                    </v:textbox>
                  </v:shape>
                </v:group>
                <v:shape id="صورة 54" o:spid="_x0000_s346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HmZDNAAAA4wAAAA8AAABkcnMvZG93bnJldi54bWxEj0FLAzEUhO+C/yE8wZvNdpVuuzYtKhWE&#10;ntq1xeNz89xdm7ysSWzXf98IgsdhZr5h5svBGnEkHzrHCsajDARx7XTHjYLX6vlmCiJEZI3GMSn4&#10;oQDLxeXFHEvtTryh4zY2IkE4lKigjbEvpQx1SxbDyPXEyftw3mJM0jdSezwluDUyz7KJtNhxWmix&#10;p6eW6sP22ypY+8f3z1m1N9XX5m01NbfF7rBaK3V9NTzcg4g0xP/wX/tFK8iz4i6fzPJiDL+f0h+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BNHmZD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التحديث والصيانة: مدى قدرة الأنظمة على التكيف مع التغيرات والتحديثات التكنولوجية.</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استخدام الموارد: الكفاءة في استخدام الموارد التقنية والبشرية.</w:t>
      </w:r>
    </w:p>
    <w:p w:rsidR="00D75CDD" w:rsidRPr="00BA05D9" w:rsidRDefault="001A1818" w:rsidP="002B74A4">
      <w:pPr>
        <w:pageBreakBefore/>
        <w:rPr>
          <w:rFonts w:ascii="Sakkal Majalla" w:hAnsi="Sakkal Majalla"/>
          <w:sz w:val="32"/>
          <w:szCs w:val="32"/>
        </w:rPr>
      </w:pPr>
      <w:r w:rsidRPr="002A078C">
        <w:rPr>
          <w:rFonts w:ascii="Sakkal Majalla" w:hAnsi="Sakkal Majalla"/>
          <w:noProof/>
          <w:sz w:val="34"/>
        </w:rPr>
        <w:lastRenderedPageBreak/>
        <mc:AlternateContent>
          <mc:Choice Requires="wpg">
            <w:drawing>
              <wp:inline distT="0" distB="0" distL="0" distR="0" wp14:anchorId="2DC5E775" wp14:editId="2C9144D1">
                <wp:extent cx="5731510" cy="892088"/>
                <wp:effectExtent l="0" t="0" r="2540" b="22860"/>
                <wp:docPr id="20742692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73" name="مجموعة 47"/>
                        <wpg:cNvGrpSpPr/>
                        <wpg:grpSpPr>
                          <a:xfrm>
                            <a:off x="0" y="0"/>
                            <a:ext cx="5731510" cy="895351"/>
                            <a:chOff x="0" y="0"/>
                            <a:chExt cx="5878196" cy="918845"/>
                          </a:xfrm>
                        </wpg:grpSpPr>
                        <wpg:grpSp>
                          <wpg:cNvPr id="2074269274" name="مجموعة 48"/>
                          <wpg:cNvGrpSpPr/>
                          <wpg:grpSpPr>
                            <a:xfrm>
                              <a:off x="0" y="0"/>
                              <a:ext cx="5878196" cy="918845"/>
                              <a:chOff x="0" y="0"/>
                              <a:chExt cx="6240348" cy="919070"/>
                            </a:xfrm>
                          </wpg:grpSpPr>
                          <wpg:grpSp>
                            <wpg:cNvPr id="2074269275" name="مجموعة 49"/>
                            <wpg:cNvGrpSpPr/>
                            <wpg:grpSpPr>
                              <a:xfrm>
                                <a:off x="0" y="169208"/>
                                <a:ext cx="5433072" cy="580613"/>
                                <a:chOff x="0" y="169208"/>
                                <a:chExt cx="5433072" cy="580613"/>
                              </a:xfrm>
                            </wpg:grpSpPr>
                            <wps:wsp>
                              <wps:cNvPr id="20742692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79"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الابتكار</w:t>
                                </w:r>
                              </w:p>
                            </w:txbxContent>
                          </wps:txbx>
                          <wps:bodyPr wrap="square" rtlCol="1">
                            <a:spAutoFit/>
                          </wps:bodyPr>
                        </wps:wsp>
                      </wpg:grpSp>
                      <pic:pic xmlns:pic="http://schemas.openxmlformats.org/drawingml/2006/picture">
                        <pic:nvPicPr>
                          <pic:cNvPr id="207426928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4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TuVT4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YTuVT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46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rcKt&#10;zAAAAOMAAAAPAAAAAAAAAAAAAAAAAKoCAABkcnMvZG93bnJldi54bWxQSwUGAAAAAAQABAD6AAAA&#10;owMAAAAA&#10;">
                  <v:group id="مجموعة 48" o:spid="_x0000_s346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RFrZ&#10;zAAAAOMAAAAPAAAAAAAAAAAAAAAAAKoCAABkcnMvZG93bnJldi54bWxQSwUGAAAAAAQABAD6AAAA&#10;owMAAAAA&#10;">
                    <v:group id="مجموعة 49" o:spid="_x0000_s346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j/Qs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lrks7g/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gCP9C&#10;zAAAAOMAAAAPAAAAAAAAAAAAAAAAAKoCAABkcnMvZG93bnJldi54bWxQSwUGAAAAAAQABAD6AAAA&#10;owMAAAAA&#10;">
                      <v:shape id="شكل حر 50" o:spid="_x0000_s346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w+NsoA&#10;AADjAAAADwAAAGRycy9kb3ducmV2LnhtbESPQWvCQBSE7wX/w/IKvdVNY401ZhURAlJ6MLGl10f2&#10;mQSzb0N2q+m/7xYEj8PMfMNkm9F04kKDay0reJlGIIgrq1uuFXwe8+c3EM4ja+wsk4JfcrBZTx4y&#10;TLW9ckGX0tciQNilqKDxvk+ldFVDBt3U9sTBO9nBoA9yqKUe8BrgppNxFCXSYMthocGedg1V5/LH&#10;KEje59+HQ5XPi3I/+3Bk9Je2Xqmnx3G7AuFp9Pfwrb3XCuJo8Rony3iRwP+n8Afk+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YMPj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6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zD8kA&#10;AADjAAAADwAAAGRycy9kb3ducmV2LnhtbESPQWvCQBSE7wX/w/KEXkQ3BjWaukppKXhsrXh+Zp+b&#10;0OzbmN3G+O/dQsHjMDPfMOttb2vRUesrxwqmkwQEceF0xUbB4ftjvAThA7LG2jEpuJGH7WbwtMZc&#10;uyt/UbcPRkQI+xwVlCE0uZS+KMmin7iGOHpn11oMUbZG6havEW5rmSbJQlqsOC6U2NBbScXP/tcq&#10;wIv9PJ5ccL47GfM+mjf9SM+Veh72ry8gAvXhEf5v77SCNMlm6WKVZhn8fYp/QG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d/zD8kAAADjAAAADwAAAAAAAAAAAAAAAACYAgAA&#10;ZHJzL2Rvd25yZXYueG1sUEsFBgAAAAAEAAQA9QAAAI4DAAAAAA==&#10;" fillcolor="#a5a5a5 [2092]" stroked="f" strokeweight="1pt">
                        <v:stroke joinstyle="miter"/>
                      </v:roundrect>
                    </v:group>
                    <v:oval id="شكل بيضاوي 52" o:spid="_x0000_s346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w/ycgA&#10;AADjAAAADwAAAGRycy9kb3ducmV2LnhtbERPXWvCMBR9H/gfwhX2NhPDqK4aRRyDDTbQuu350lzb&#10;YnNTmszWf788DPZ4ON/r7ehacaU+NJ4NzGcKBHHpbcOVgc/Ty8MSRIjIFlvPZOBGAbabyd0ac+sH&#10;PtK1iJVIIRxyNFDH2OVShrImh2HmO+LEnX3vMCbYV9L2OKRw10qtVCYdNpwaauxoX1N5KX6cgcPl&#10;/HX7fntXH5Ufimxwz1rbkzH303G3AhFpjP/iP/erNaDV4lFnT3qRRqdP6Q/I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3D/JyAAAAOMAAAAPAAAAAAAAAAAAAAAAAJgCAABk&#10;cnMvZG93bnJldi54bWxQSwUGAAAAAAQABAD1AAAAjQMAAAAA&#10;" filled="f" strokecolor="#168489" strokeweight="1pt">
                      <v:stroke joinstyle="miter"/>
                    </v:oval>
                  </v:group>
                  <v:shape id="مربع نص 41" o:spid="_x0000_s3469"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bcNskA&#10;AADjAAAADwAAAGRycy9kb3ducmV2LnhtbESPzU7DMBCE70i8g7VI3KjdCFqa1q0qfqQeuFDCfRVv&#10;44h4HcVLk749RkLiOJqZbzSb3RQ6daYhtZEtzGcGFHEdXcuNherj9e4RVBJkh11ksnChBLvt9dUG&#10;SxdHfqfzURqVIZxKtOBF+lLrVHsKmGaxJ87eKQ4BJcuh0W7AMcNDpwtjFjpgy3nBY09Pnuqv43ew&#10;IOL280v1EtLhc3p7Hr2pH7Cy9vZm2q9BCU3yH/5rH5yFwizvi8WqWK7g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ubcNs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الابتكار</w:t>
                          </w:r>
                        </w:p>
                      </w:txbxContent>
                    </v:textbox>
                  </v:shape>
                </v:group>
                <v:shape id="صورة 54" o:spid="_x0000_s347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eTCzLAAAA4wAAAA8AAABkcnMvZG93bnJldi54bWxEj11PwjAUhu9J/A/NMfEOOqeBMSkEDSYm&#10;XMHUeHlcj9ugPZ1thfnv6YWJl2/erzyL1WCNOJEPnWMFt5MMBHHtdMeNgtfqeVyACBFZo3FMCn4p&#10;wGp5NVpgqd2Zd3Tax0akEQ4lKmhj7EspQ92SxTBxPXHyvpy3GJP0jdQez2ncGpln2VRa7Dg9tNjT&#10;U0v1cf9jFWz94+dhXr2b6nv3sSnM3eztuNkqdXM9rB9ARBrif/iv/aIV5NnsPp/O8yJRJKbEA3J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J3kwsywAAAOMAAAAPAAAAAAAA&#10;AAAAAAAAAJ8CAABkcnMvZG93bnJldi54bWxQSwUGAAAAAAQABAD3AAAAlwM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تطوير الخدمات: عدد ونوعية الخدمات الجديدة التي تم تطويرها رقميا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التكنولوجيا المستخدمة: استخدام تقنيات حديثة مثل الذكاء الاصطناعي والبلوك تشين لتحسين الخدمات.</w:t>
      </w:r>
    </w:p>
    <w:p w:rsidR="00D75CDD" w:rsidRPr="00A37760" w:rsidRDefault="007516E6" w:rsidP="00E8020A">
      <w:pPr>
        <w:spacing w:line="360" w:lineRule="auto"/>
        <w:rPr>
          <w:rFonts w:ascii="Sakkal Majalla" w:hAnsi="Sakkal Majalla"/>
          <w:sz w:val="32"/>
          <w:szCs w:val="32"/>
        </w:rPr>
      </w:pPr>
      <w:hyperlink r:id="rId196" w:history="1">
        <w:r w:rsidR="00D75CDD" w:rsidRPr="007516E6">
          <w:rPr>
            <w:rStyle w:val="Hyperlink"/>
            <w:rFonts w:ascii="Sakkal Majalla" w:hAnsi="Sakkal Majalla" w:hint="cs"/>
            <w:b/>
            <w:bCs/>
            <w:sz w:val="32"/>
            <w:szCs w:val="32"/>
            <w:rtl/>
          </w:rPr>
          <w:t>خلاصة القول:</w:t>
        </w:r>
      </w:hyperlink>
      <w:r w:rsidR="00D75CDD" w:rsidRPr="00E8020A">
        <w:rPr>
          <w:rFonts w:ascii="Sakkal Majalla" w:hAnsi="Sakkal Majalla" w:hint="cs"/>
          <w:color w:val="C00000"/>
          <w:sz w:val="32"/>
          <w:szCs w:val="32"/>
          <w:rtl/>
        </w:rPr>
        <w:t xml:space="preserve"> </w:t>
      </w:r>
      <w:r w:rsidR="00D75CDD" w:rsidRPr="00A37760">
        <w:rPr>
          <w:rFonts w:ascii="Sakkal Majalla" w:hAnsi="Sakkal Majalla"/>
          <w:sz w:val="32"/>
          <w:szCs w:val="32"/>
          <w:rtl/>
        </w:rPr>
        <w:t>ت</w:t>
      </w:r>
      <w:r w:rsidR="00D75CDD">
        <w:rPr>
          <w:rFonts w:ascii="Sakkal Majalla" w:hAnsi="Sakkal Majalla" w:hint="cs"/>
          <w:sz w:val="32"/>
          <w:szCs w:val="32"/>
          <w:rtl/>
        </w:rPr>
        <w:t>ُ</w:t>
      </w:r>
      <w:r w:rsidR="00D75CDD" w:rsidRPr="00A37760">
        <w:rPr>
          <w:rFonts w:ascii="Sakkal Majalla" w:hAnsi="Sakkal Majalla"/>
          <w:sz w:val="32"/>
          <w:szCs w:val="32"/>
          <w:rtl/>
        </w:rPr>
        <w:t>عتبر مؤشرات قياس فعالية الحوكمة الرقمية ضرورية لضمان تحقيق الأهداف المرجوة من التحول الرقمي. من خلال مراقبة هذه المؤشرات، يمكن للحكومات تحسين أدائها وزيادة ثقة المواطنين في المؤسسات الحكومية.</w:t>
      </w:r>
    </w:p>
    <w:p w:rsidR="00D75CDD" w:rsidRPr="00BA05D9" w:rsidRDefault="001A1818" w:rsidP="002B74A4">
      <w:pPr>
        <w:pageBreakBefore/>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6AC27D9B" wp14:editId="074013F4">
                <wp:extent cx="5731510" cy="895350"/>
                <wp:effectExtent l="0" t="0" r="21590" b="19050"/>
                <wp:docPr id="207426889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895"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896" name="مجموعة 39"/>
                        <wpg:cNvGrpSpPr/>
                        <wpg:grpSpPr>
                          <a:xfrm>
                            <a:off x="0" y="0"/>
                            <a:ext cx="5731510" cy="895350"/>
                            <a:chOff x="0" y="0"/>
                            <a:chExt cx="5878196" cy="918845"/>
                          </a:xfrm>
                        </wpg:grpSpPr>
                        <wpg:grpSp>
                          <wpg:cNvPr id="2074268897" name="مجموعة 40"/>
                          <wpg:cNvGrpSpPr/>
                          <wpg:grpSpPr>
                            <a:xfrm>
                              <a:off x="0" y="0"/>
                              <a:ext cx="5878196" cy="918845"/>
                              <a:chOff x="0" y="0"/>
                              <a:chExt cx="6240348" cy="919070"/>
                            </a:xfrm>
                          </wpg:grpSpPr>
                          <wpg:grpSp>
                            <wpg:cNvPr id="2074268898" name="مجموعة 41"/>
                            <wpg:cNvGrpSpPr/>
                            <wpg:grpSpPr>
                              <a:xfrm>
                                <a:off x="0" y="169208"/>
                                <a:ext cx="5433072" cy="580613"/>
                                <a:chOff x="0" y="169208"/>
                                <a:chExt cx="5433072" cy="580613"/>
                              </a:xfrm>
                            </wpg:grpSpPr>
                            <wps:wsp>
                              <wps:cNvPr id="207426889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0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0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02" name="مربع نص 41"/>
                          <wps:cNvSpPr txBox="1"/>
                          <wps:spPr>
                            <a:xfrm>
                              <a:off x="204484" y="257055"/>
                              <a:ext cx="4616071" cy="387740"/>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أدوات تقييم أداء الحوكمة في البيئة الرقمية</w:t>
                                </w:r>
                              </w:p>
                            </w:txbxContent>
                          </wps:txbx>
                          <wps:bodyPr wrap="square" rtlCol="1">
                            <a:spAutoFit/>
                          </wps:bodyPr>
                        </wps:wsp>
                      </wpg:grpSp>
                    </wpg:wgp>
                  </a:graphicData>
                </a:graphic>
              </wp:inline>
            </w:drawing>
          </mc:Choice>
          <mc:Fallback>
            <w:pict>
              <v:group id="_x0000_s347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Y70Q4w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">
                <v:shape id="صورة 38" o:spid="_x0000_s347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2KQ3LAAAA4wAAAA8AAABkcnMvZG93bnJldi54bWxEj0FrwkAUhO9C/8PyCr3pprHVmLqKiIVe&#10;ihoFr4/sazY0+zbNbmP677uFgsdhZr5hluvBNqKnzteOFTxOEhDEpdM1VwrOp9dxBsIHZI2NY1Lw&#10;Qx7Wq7vREnPtrnykvgiViBD2OSowIbS5lL40ZNFPXEscvQ/XWQxRdpXUHV4j3DYyTZKZtFhzXDDY&#10;0tZQ+Vl8WwXTXT/sptv9u7+Y9vRV2E3tjwelHu6HzQuIQEO4hf/bb1pBmsyf0lmWLZ7h71P8A3L1&#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19ikNywAAAOMAAAAPAAAAAAAA&#10;AAAAAAAAAJ8CAABkcnMvZG93bnJldi54bWxQSwUGAAAAAAQABAD3AAAAlwMAAAAA&#10;">
                  <v:imagedata r:id="rId56" o:title=""/>
                </v:shape>
                <v:group id="مجموعة 39" o:spid="_x0000_s34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T10uk&#10;zAAAAOMAAAAPAAAAAAAAAAAAAAAAAKoCAABkcnMvZG93bnJldi54bWxQSwUGAAAAAAQABAD6AAAA&#10;owMAAAAA&#10;">
                  <v:group id="مجموعة 40" o:spid="_x0000_s34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8m+4/&#10;zAAAAOMAAAAPAAAAAAAAAAAAAAAAAKoCAABkcnMvZG93bnJldi54bWxQSwUGAAAAAAQABAD6AAAA&#10;owMAAAAA&#10;">
                    <v:group id="مجموعة 41" o:spid="_x0000_s34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BHpNyQAA&#10;AOMAAAAPAAAAAAAAAAAAAAAAAKoCAABkcnMvZG93bnJldi54bWxQSwUGAAAAAAQABAD6AAAAoAMA&#10;AAAA&#10;">
                      <v:shape id="شكل حر 42" o:spid="_x0000_s34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KqW8oA&#10;AADjAAAADwAAAGRycy9kb3ducmV2LnhtbESPwW7CMBBE75X6D9ZW6q3YpBEJAYMQatUeegH6Aat4&#10;GwfidYhdSP++rlSJ42hm3miW69F14kJDaD1rmE4UCOLam5YbDZ+H16cSRIjIBjvPpOGHAqxX93dL&#10;rIy/8o4u+9iIBOFQoQYbY19JGWpLDsPE98TJ+/KDw5jk0Egz4DXBXSczpWbSYctpwWJPW0v1af/t&#10;NBiVv7i8eCtoe/6w6jg18fRstH58GDcLEJHGeAv/t9+NhkwVeTYry/kc/j6lPyB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bCqlv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4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1LsoA&#10;AADjAAAADwAAAGRycy9kb3ducmV2LnhtbESPXUvDMBSG7wf+h3AE71xikW7WpWUKG0N3oZvo7aE5&#10;tsXkpDTZWv+9uRB2+fJ+8ayqyVlxpiF0njXczRUI4tqbjhsNH8fN7RJEiMgGrWfS8EsBqvJqtsLC&#10;+JHf6XyIjUgjHArU0MbYF1KGuiWHYe574uR9+8FhTHJopBlwTOPOykypXDrsOD202NNzS/XP4eQ0&#10;LN42pzFs8+PL06fdd8p+rbNX1vrmelo/gog0xUv4v70zGjK1uM/y5YNKFIkp8YAs/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SDtS7KAAAA4wAAAA8AAAAAAAAAAAAAAAAAmAIA&#10;AGRycy9kb3ducmV2LnhtbFBLBQYAAAAABAAEAPUAAACPAwAAAAA=&#10;" fillcolor="#168489" stroked="f" strokeweight="1pt">
                        <v:stroke joinstyle="miter"/>
                      </v:roundrect>
                    </v:group>
                    <v:oval id="شكل بيضاوي 44" o:spid="_x0000_s34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6CAcoA&#10;AADjAAAADwAAAGRycy9kb3ducmV2LnhtbESP0UoDMRRE34X+Q7iCbzbZRWpdm5YiiEUQadoPuG5u&#10;N6ubm3UT2/XvjVDo4zAzZ5jFavSdONIQ28AaiqkCQVwH23KjYb97vp2DiAnZYheYNPxShNVycrXA&#10;yoYTb+loUiMyhGOFGlxKfSVlrB15jNPQE2fvEAaPKcuhkXbAU4b7TpZKzaTHlvOCw56eHNVf5sdr&#10;MOPOvL8cGhnejHv9KD7Dt99utL65HtePIBKN6RI+tzdWQ6nu78rZ/EEV8P8p/w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2uggHKAAAA4wAAAA8AAAAAAAAAAAAAAAAAmAIA&#10;AGRycy9kb3ducmV2LnhtbFBLBQYAAAAABAAEAPUAAACPAwAAAAA=&#10;" filled="f" strokecolor="#a5a5a5 [2092]" strokeweight="1pt">
                      <v:stroke joinstyle="miter"/>
                    </v:oval>
                  </v:group>
                  <v:shape id="مربع نص 41" o:spid="_x0000_s3479"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T+zMkA&#10;AADjAAAADwAAAGRycy9kb3ducmV2LnhtbESPzU7DMBCE70i8g7VI3KjdCEpJ61YVP1IPXFrCfRVv&#10;44h4HcVLk749RkLiOJqZbzTr7RQ6daYhtZEtzGcGFHEdXcuNherj7W4JKgmywy4yWbhQgu3m+mqN&#10;pYsjH+h8lEZlCKcSLXiRvtQ61Z4CplnsibN3ikNAyXJotBtwzPDQ6cKYhQ7Ycl7w2NOzp/rr+B0s&#10;iLjd/FK9hrT/nN5fRm/qB6ysvb2ZditQQpP8h//ae2ehMI/3xWL5ZAr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aT+zM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أدوات تقييم أداء الحوكمة في البيئة الرقمية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في العصر الرقمي، أصبحت الحوكمة الرقمية جزءا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أساسيا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من عملية تحسين الأداء المؤسسي وتعزيز الشفافية والمشاركة. لتقييم أداء الحوكمة في البيئة الرقمية، يتم استخدام مجموعة من الأدوات التي تساعد في تحليل وتقييم فعالية العمليات والأنظمة</w:t>
      </w:r>
      <w:r w:rsidRPr="00E8020A">
        <w:rPr>
          <w:rFonts w:ascii="Sakkal Majalla" w:hAnsi="Sakkal Majalla" w:cs="Sakkal Majalla"/>
          <w:sz w:val="32"/>
          <w:szCs w:val="32"/>
        </w:rPr>
        <w:t>.</w:t>
      </w:r>
    </w:p>
    <w:p w:rsidR="00D75CDD" w:rsidRPr="00E8020A" w:rsidRDefault="00D75CDD" w:rsidP="00D75CDD">
      <w:pPr>
        <w:rPr>
          <w:rFonts w:ascii="Sakkal Majalla" w:hAnsi="Sakkal Majalla"/>
          <w:b/>
          <w:bCs/>
          <w:color w:val="C00000"/>
          <w:sz w:val="32"/>
          <w:szCs w:val="32"/>
        </w:rPr>
      </w:pPr>
      <w:r w:rsidRPr="00E8020A">
        <w:rPr>
          <w:rFonts w:ascii="Sakkal Majalla" w:hAnsi="Sakkal Majalla"/>
          <w:b/>
          <w:bCs/>
          <w:color w:val="C00000"/>
          <w:sz w:val="32"/>
          <w:szCs w:val="32"/>
        </w:rPr>
        <w:t xml:space="preserve"> </w:t>
      </w:r>
      <w:r w:rsidRPr="00E8020A">
        <w:rPr>
          <w:rFonts w:ascii="Sakkal Majalla" w:hAnsi="Sakkal Majalla"/>
          <w:b/>
          <w:bCs/>
          <w:color w:val="C00000"/>
          <w:sz w:val="32"/>
          <w:szCs w:val="32"/>
          <w:rtl/>
        </w:rPr>
        <w:t>أدوات تقييم أداء الحوكمة في البيئة الرقمية</w:t>
      </w:r>
    </w:p>
    <w:p w:rsidR="00FD026C" w:rsidRDefault="00FD026C" w:rsidP="00D75CDD">
      <w:pPr>
        <w:rPr>
          <w:rFonts w:ascii="Sakkal Majalla" w:hAnsi="Sakkal Majalla"/>
          <w:b/>
          <w:bCs/>
          <w:sz w:val="32"/>
          <w:szCs w:val="32"/>
        </w:rPr>
      </w:pPr>
    </w:p>
    <w:p w:rsidR="00FD026C" w:rsidRDefault="00FD026C" w:rsidP="002B74A4">
      <w:pPr>
        <w:jc w:val="center"/>
        <w:rPr>
          <w:rFonts w:ascii="Sakkal Majalla" w:hAnsi="Sakkal Majalla"/>
          <w:b/>
          <w:bCs/>
          <w:sz w:val="32"/>
          <w:szCs w:val="32"/>
          <w:rtl/>
        </w:rPr>
      </w:pPr>
      <w:r w:rsidRPr="00FD026C">
        <w:rPr>
          <w:rFonts w:ascii="Sakkal Majalla" w:hAnsi="Sakkal Majalla"/>
          <w:b/>
          <w:bCs/>
          <w:noProof/>
          <w:sz w:val="32"/>
          <w:szCs w:val="32"/>
        </w:rPr>
        <mc:AlternateContent>
          <mc:Choice Requires="wpg">
            <w:drawing>
              <wp:inline distT="0" distB="0" distL="0" distR="0" wp14:anchorId="1A4A6446" wp14:editId="2A9ADDE4">
                <wp:extent cx="5564464" cy="2198361"/>
                <wp:effectExtent l="19050" t="0" r="0" b="12065"/>
                <wp:docPr id="2074270229" name="Group 97"/>
                <wp:cNvGraphicFramePr/>
                <a:graphic xmlns:a="http://schemas.openxmlformats.org/drawingml/2006/main">
                  <a:graphicData uri="http://schemas.microsoft.com/office/word/2010/wordprocessingGroup">
                    <wpg:wgp>
                      <wpg:cNvGrpSpPr/>
                      <wpg:grpSpPr>
                        <a:xfrm>
                          <a:off x="0" y="0"/>
                          <a:ext cx="5564464" cy="2198361"/>
                          <a:chOff x="0" y="0"/>
                          <a:chExt cx="7687378" cy="3038363"/>
                        </a:xfrm>
                      </wpg:grpSpPr>
                      <wpg:grpSp>
                        <wpg:cNvPr id="2074270230" name="Group 2074270230"/>
                        <wpg:cNvGrpSpPr/>
                        <wpg:grpSpPr>
                          <a:xfrm>
                            <a:off x="4114800" y="12029"/>
                            <a:ext cx="3572578" cy="1037869"/>
                            <a:chOff x="4114800" y="12029"/>
                            <a:chExt cx="3572578" cy="1037869"/>
                          </a:xfrm>
                        </wpg:grpSpPr>
                        <wpg:grpSp>
                          <wpg:cNvPr id="2074270231" name="Group 2074270231"/>
                          <wpg:cNvGrpSpPr/>
                          <wpg:grpSpPr>
                            <a:xfrm flipH="1">
                              <a:off x="4114800" y="12031"/>
                              <a:ext cx="3465323" cy="879148"/>
                              <a:chOff x="4114800" y="12031"/>
                              <a:chExt cx="4744954" cy="1203788"/>
                            </a:xfrm>
                          </wpg:grpSpPr>
                          <wps:wsp>
                            <wps:cNvPr id="2074270232" name="사각형: 둥근 모서리 33"/>
                            <wps:cNvSpPr/>
                            <wps:spPr>
                              <a:xfrm>
                                <a:off x="4575754" y="34805"/>
                                <a:ext cx="4284000" cy="1158240"/>
                              </a:xfrm>
                              <a:prstGeom prst="roundRect">
                                <a:avLst>
                                  <a:gd name="adj" fmla="val 8396"/>
                                </a:avLst>
                              </a:prstGeom>
                              <a:solidFill>
                                <a:sysClr val="window" lastClr="FFFFFF"/>
                              </a:solidFill>
                              <a:ln w="38100" cap="flat" cmpd="sng" algn="ctr">
                                <a:solidFill>
                                  <a:srgbClr val="FFC000"/>
                                </a:solidFill>
                                <a:prstDash val="solid"/>
                                <a:miter lim="800000"/>
                              </a:ln>
                              <a:effectLst/>
                            </wps:spPr>
                            <wps:bodyPr rtlCol="0" anchor="ctr"/>
                          </wps:wsp>
                          <wpg:grpSp>
                            <wpg:cNvPr id="2074270233" name="그룹 34"/>
                            <wpg:cNvGrpSpPr/>
                            <wpg:grpSpPr>
                              <a:xfrm>
                                <a:off x="4114800" y="12031"/>
                                <a:ext cx="856210" cy="1203788"/>
                                <a:chOff x="4114800" y="12031"/>
                                <a:chExt cx="887766" cy="1248156"/>
                              </a:xfrm>
                            </wpg:grpSpPr>
                            <wps:wsp>
                              <wps:cNvPr id="2074270234" name="이등변 삼각형 35"/>
                              <wps:cNvSpPr/>
                              <wps:spPr>
                                <a:xfrm rot="5400000">
                                  <a:off x="3934605" y="192226"/>
                                  <a:ext cx="1248156" cy="887766"/>
                                </a:xfrm>
                                <a:prstGeom prst="triangle">
                                  <a:avLst/>
                                </a:prstGeom>
                                <a:solidFill>
                                  <a:srgbClr val="FFC000">
                                    <a:lumMod val="75000"/>
                                  </a:srgbClr>
                                </a:solidFill>
                                <a:ln w="12700" cap="flat" cmpd="sng" algn="ctr">
                                  <a:noFill/>
                                  <a:prstDash val="solid"/>
                                  <a:miter lim="800000"/>
                                </a:ln>
                                <a:effectLst/>
                              </wps:spPr>
                              <wps:bodyPr rtlCol="0" anchor="ctr"/>
                            </wps:wsp>
                            <wps:wsp>
                              <wps:cNvPr id="2074270235" name="이등변 삼각형 36"/>
                              <wps:cNvSpPr/>
                              <wps:spPr>
                                <a:xfrm rot="5400000">
                                  <a:off x="4063699" y="245883"/>
                                  <a:ext cx="1097280" cy="780453"/>
                                </a:xfrm>
                                <a:prstGeom prst="triangle">
                                  <a:avLst/>
                                </a:prstGeom>
                                <a:solidFill>
                                  <a:srgbClr val="FFC000"/>
                                </a:solidFill>
                                <a:ln w="12700" cap="flat" cmpd="sng" algn="ctr">
                                  <a:noFill/>
                                  <a:prstDash val="solid"/>
                                  <a:miter lim="800000"/>
                                </a:ln>
                                <a:effectLst/>
                              </wps:spPr>
                              <wps:bodyPr rtlCol="0" anchor="ctr"/>
                            </wps:wsp>
                          </wpg:grpSp>
                        </wpg:grpSp>
                        <wps:wsp>
                          <wps:cNvPr id="2074270236" name="TextBox 51"/>
                          <wps:cNvSpPr txBox="1"/>
                          <wps:spPr>
                            <a:xfrm>
                              <a:off x="4346835" y="12029"/>
                              <a:ext cx="2376569" cy="1037869"/>
                            </a:xfrm>
                            <a:prstGeom prst="rect">
                              <a:avLst/>
                            </a:prstGeom>
                            <a:noFill/>
                          </wps:spPr>
                          <wps:txb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مؤشرات الأداء الرئيسية</w:t>
                                </w:r>
                                <w:r w:rsidRPr="00FD026C">
                                  <w:rPr>
                                    <w:rFonts w:eastAsia="Calibri" w:hAnsi="Adobe Arabic" w:cs="Adobe Arabic"/>
                                    <w:b/>
                                    <w:bCs/>
                                    <w:color w:val="000000"/>
                                    <w:kern w:val="24"/>
                                    <w:sz w:val="32"/>
                                    <w:szCs w:val="32"/>
                                    <w:lang w:bidi="ar-EG"/>
                                  </w:rPr>
                                  <w:t xml:space="preserve"> (</w:t>
                                </w:r>
                                <w:r w:rsidRPr="00716BE5">
                                  <w:rPr>
                                    <w:rFonts w:eastAsia="Calibri" w:hAnsi="Adobe Arabic" w:cs="Adobe Arabic"/>
                                    <w:b/>
                                    <w:bCs/>
                                    <w:color w:val="000000"/>
                                    <w:kern w:val="24"/>
                                    <w:szCs w:val="28"/>
                                    <w:lang w:bidi="ar-EG"/>
                                  </w:rPr>
                                  <w:t>KPIs</w:t>
                                </w:r>
                                <w:r w:rsidRPr="00FD026C">
                                  <w:rPr>
                                    <w:rFonts w:eastAsia="Calibri" w:hAnsi="Adobe Arabic" w:cs="Adobe Arabic"/>
                                    <w:b/>
                                    <w:bCs/>
                                    <w:color w:val="000000"/>
                                    <w:kern w:val="24"/>
                                    <w:sz w:val="32"/>
                                    <w:szCs w:val="32"/>
                                    <w:lang w:bidi="ar-EG"/>
                                  </w:rPr>
                                  <w:t>)</w:t>
                                </w:r>
                              </w:p>
                            </w:txbxContent>
                          </wps:txbx>
                          <wps:bodyPr wrap="square">
                            <a:noAutofit/>
                          </wps:bodyPr>
                        </wps:wsp>
                        <wps:wsp>
                          <wps:cNvPr id="2074270237" name="TextBox 52"/>
                          <wps:cNvSpPr txBox="1"/>
                          <wps:spPr>
                            <a:xfrm>
                              <a:off x="7010506" y="167802"/>
                              <a:ext cx="676872" cy="506150"/>
                            </a:xfrm>
                            <a:prstGeom prst="rect">
                              <a:avLst/>
                            </a:prstGeom>
                            <a:noFill/>
                          </wps:spPr>
                          <wps:txb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1</w:t>
                                </w:r>
                              </w:p>
                            </w:txbxContent>
                          </wps:txbx>
                          <wps:bodyPr wrap="square">
                            <a:noAutofit/>
                          </wps:bodyPr>
                        </wps:wsp>
                      </wpg:grpSp>
                      <wpg:grpSp>
                        <wpg:cNvPr id="2074270238" name="Group 2074270238"/>
                        <wpg:cNvGrpSpPr/>
                        <wpg:grpSpPr>
                          <a:xfrm>
                            <a:off x="4114800" y="1085623"/>
                            <a:ext cx="3572574" cy="879148"/>
                            <a:chOff x="4114800" y="1085623"/>
                            <a:chExt cx="3572574" cy="879148"/>
                          </a:xfrm>
                        </wpg:grpSpPr>
                        <wpg:grpSp>
                          <wpg:cNvPr id="2074270239" name="Group 2074270239"/>
                          <wpg:cNvGrpSpPr/>
                          <wpg:grpSpPr>
                            <a:xfrm flipH="1">
                              <a:off x="4114800" y="1085623"/>
                              <a:ext cx="3465323" cy="879148"/>
                              <a:chOff x="4114800" y="1085622"/>
                              <a:chExt cx="4744954" cy="1203788"/>
                            </a:xfrm>
                          </wpg:grpSpPr>
                          <wps:wsp>
                            <wps:cNvPr id="388507680" name="사각형: 둥근 모서리 33"/>
                            <wps:cNvSpPr/>
                            <wps:spPr>
                              <a:xfrm>
                                <a:off x="4575754" y="1108396"/>
                                <a:ext cx="4284000" cy="1158240"/>
                              </a:xfrm>
                              <a:prstGeom prst="roundRect">
                                <a:avLst>
                                  <a:gd name="adj" fmla="val 8396"/>
                                </a:avLst>
                              </a:prstGeom>
                              <a:solidFill>
                                <a:sysClr val="window" lastClr="FFFFFF"/>
                              </a:solidFill>
                              <a:ln w="38100" cap="flat" cmpd="sng" algn="ctr">
                                <a:solidFill>
                                  <a:srgbClr val="3D8E92"/>
                                </a:solidFill>
                                <a:prstDash val="solid"/>
                                <a:miter lim="800000"/>
                              </a:ln>
                              <a:effectLst/>
                            </wps:spPr>
                            <wps:bodyPr rtlCol="0" anchor="ctr"/>
                          </wps:wsp>
                          <wpg:grpSp>
                            <wpg:cNvPr id="388507681" name="그룹 34"/>
                            <wpg:cNvGrpSpPr/>
                            <wpg:grpSpPr>
                              <a:xfrm>
                                <a:off x="4114800" y="1085622"/>
                                <a:ext cx="856210" cy="1203788"/>
                                <a:chOff x="4114800" y="1085622"/>
                                <a:chExt cx="887766" cy="1248156"/>
                              </a:xfrm>
                            </wpg:grpSpPr>
                            <wps:wsp>
                              <wps:cNvPr id="388507682" name="이등변 삼각형 35"/>
                              <wps:cNvSpPr/>
                              <wps:spPr>
                                <a:xfrm rot="5400000">
                                  <a:off x="3934605" y="1265817"/>
                                  <a:ext cx="1248156" cy="887766"/>
                                </a:xfrm>
                                <a:prstGeom prst="triangle">
                                  <a:avLst/>
                                </a:prstGeom>
                                <a:solidFill>
                                  <a:srgbClr val="2D6A6D"/>
                                </a:solidFill>
                                <a:ln w="12700" cap="flat" cmpd="sng" algn="ctr">
                                  <a:solidFill>
                                    <a:srgbClr val="3D8E92"/>
                                  </a:solidFill>
                                  <a:prstDash val="solid"/>
                                  <a:miter lim="800000"/>
                                </a:ln>
                                <a:effectLst/>
                              </wps:spPr>
                              <wps:bodyPr rtlCol="0" anchor="ctr"/>
                            </wps:wsp>
                            <wps:wsp>
                              <wps:cNvPr id="388507683" name="이등변 삼각형 36"/>
                              <wps:cNvSpPr/>
                              <wps:spPr>
                                <a:xfrm rot="5400000">
                                  <a:off x="4063699" y="1319474"/>
                                  <a:ext cx="1097280" cy="780453"/>
                                </a:xfrm>
                                <a:prstGeom prst="triangle">
                                  <a:avLst/>
                                </a:prstGeom>
                                <a:solidFill>
                                  <a:srgbClr val="3D8E92"/>
                                </a:solidFill>
                                <a:ln w="12700" cap="flat" cmpd="sng" algn="ctr">
                                  <a:solidFill>
                                    <a:srgbClr val="3D8E92"/>
                                  </a:solidFill>
                                  <a:prstDash val="solid"/>
                                  <a:miter lim="800000"/>
                                </a:ln>
                                <a:effectLst/>
                              </wps:spPr>
                              <wps:bodyPr rtlCol="0" anchor="ctr"/>
                            </wps:wsp>
                          </wpg:grpSp>
                        </wpg:grpSp>
                        <wps:wsp>
                          <wps:cNvPr id="388507684" name="TextBox 59"/>
                          <wps:cNvSpPr txBox="1"/>
                          <wps:spPr>
                            <a:xfrm>
                              <a:off x="4347190" y="1324636"/>
                              <a:ext cx="2377322" cy="560299"/>
                            </a:xfrm>
                            <a:prstGeom prst="rect">
                              <a:avLst/>
                            </a:prstGeom>
                            <a:noFill/>
                          </wps:spPr>
                          <wps:txb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تحليل البيانات الضخمة</w:t>
                                </w:r>
                              </w:p>
                            </w:txbxContent>
                          </wps:txbx>
                          <wps:bodyPr wrap="square">
                            <a:noAutofit/>
                          </wps:bodyPr>
                        </wps:wsp>
                        <wps:wsp>
                          <wps:cNvPr id="388507685" name="TextBox 60"/>
                          <wps:cNvSpPr txBox="1"/>
                          <wps:spPr>
                            <a:xfrm>
                              <a:off x="7010504" y="1223659"/>
                              <a:ext cx="676870" cy="506151"/>
                            </a:xfrm>
                            <a:prstGeom prst="rect">
                              <a:avLst/>
                            </a:prstGeom>
                            <a:noFill/>
                          </wps:spPr>
                          <wps:txb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2</w:t>
                                </w:r>
                              </w:p>
                            </w:txbxContent>
                          </wps:txbx>
                          <wps:bodyPr wrap="square">
                            <a:noAutofit/>
                          </wps:bodyPr>
                        </wps:wsp>
                      </wpg:grpSp>
                      <wpg:grpSp>
                        <wpg:cNvPr id="388507686" name="Group 388507686"/>
                        <wpg:cNvGrpSpPr/>
                        <wpg:grpSpPr>
                          <a:xfrm>
                            <a:off x="4114800" y="2159215"/>
                            <a:ext cx="3572574" cy="879148"/>
                            <a:chOff x="4114800" y="2159215"/>
                            <a:chExt cx="3572574" cy="879148"/>
                          </a:xfrm>
                        </wpg:grpSpPr>
                        <wpg:grpSp>
                          <wpg:cNvPr id="388507687" name="Group 388507687"/>
                          <wpg:cNvGrpSpPr/>
                          <wpg:grpSpPr>
                            <a:xfrm flipH="1">
                              <a:off x="4114800" y="2159215"/>
                              <a:ext cx="3465323" cy="879148"/>
                              <a:chOff x="4114800" y="2159213"/>
                              <a:chExt cx="4744954" cy="1203788"/>
                            </a:xfrm>
                          </wpg:grpSpPr>
                          <wps:wsp>
                            <wps:cNvPr id="388507688" name="사각형: 둥근 모서리 33"/>
                            <wps:cNvSpPr/>
                            <wps:spPr>
                              <a:xfrm>
                                <a:off x="4575754" y="2181987"/>
                                <a:ext cx="4284000" cy="1158240"/>
                              </a:xfrm>
                              <a:prstGeom prst="roundRect">
                                <a:avLst>
                                  <a:gd name="adj" fmla="val 8396"/>
                                </a:avLst>
                              </a:prstGeom>
                              <a:solidFill>
                                <a:sysClr val="window" lastClr="FFFFFF"/>
                              </a:solidFill>
                              <a:ln w="38100" cap="flat" cmpd="sng" algn="ctr">
                                <a:solidFill>
                                  <a:srgbClr val="777777"/>
                                </a:solidFill>
                                <a:prstDash val="solid"/>
                                <a:miter lim="800000"/>
                              </a:ln>
                              <a:effectLst/>
                            </wps:spPr>
                            <wps:bodyPr rtlCol="0" anchor="ctr"/>
                          </wps:wsp>
                          <wpg:grpSp>
                            <wpg:cNvPr id="2074269534" name="그룹 34"/>
                            <wpg:cNvGrpSpPr/>
                            <wpg:grpSpPr>
                              <a:xfrm>
                                <a:off x="4114800" y="2159213"/>
                                <a:ext cx="856210" cy="1203788"/>
                                <a:chOff x="4114800" y="2159213"/>
                                <a:chExt cx="887766" cy="1248156"/>
                              </a:xfrm>
                            </wpg:grpSpPr>
                            <wps:wsp>
                              <wps:cNvPr id="2074269535" name="이등변 삼각형 35"/>
                              <wps:cNvSpPr/>
                              <wps:spPr>
                                <a:xfrm rot="5400000">
                                  <a:off x="3934605" y="2339408"/>
                                  <a:ext cx="1248156" cy="887766"/>
                                </a:xfrm>
                                <a:prstGeom prst="triangle">
                                  <a:avLst/>
                                </a:prstGeom>
                                <a:solidFill>
                                  <a:srgbClr val="777777"/>
                                </a:solidFill>
                                <a:ln w="12700" cap="flat" cmpd="sng" algn="ctr">
                                  <a:noFill/>
                                  <a:prstDash val="solid"/>
                                  <a:miter lim="800000"/>
                                </a:ln>
                                <a:effectLst/>
                              </wps:spPr>
                              <wps:bodyPr rtlCol="0" anchor="ctr"/>
                            </wps:wsp>
                            <wps:wsp>
                              <wps:cNvPr id="2074269568" name="이등변 삼각형 36"/>
                              <wps:cNvSpPr/>
                              <wps:spPr>
                                <a:xfrm rot="5400000">
                                  <a:off x="4063699" y="2393065"/>
                                  <a:ext cx="1097280" cy="780453"/>
                                </a:xfrm>
                                <a:prstGeom prst="triangle">
                                  <a:avLst/>
                                </a:prstGeom>
                                <a:solidFill>
                                  <a:srgbClr val="B0B0B0"/>
                                </a:solidFill>
                                <a:ln w="12700" cap="flat" cmpd="sng" algn="ctr">
                                  <a:noFill/>
                                  <a:prstDash val="solid"/>
                                  <a:miter lim="800000"/>
                                </a:ln>
                                <a:effectLst/>
                              </wps:spPr>
                              <wps:bodyPr rtlCol="0" anchor="ctr"/>
                            </wps:wsp>
                          </wpg:grpSp>
                        </wpg:grpSp>
                        <wps:wsp>
                          <wps:cNvPr id="2074269569" name="TextBox 67"/>
                          <wps:cNvSpPr txBox="1"/>
                          <wps:spPr>
                            <a:xfrm>
                              <a:off x="4347971" y="2397976"/>
                              <a:ext cx="2377322" cy="560299"/>
                            </a:xfrm>
                            <a:prstGeom prst="rect">
                              <a:avLst/>
                            </a:prstGeom>
                            <a:noFill/>
                          </wps:spPr>
                          <wps:txb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التقييم الذاتي والمؤسسي</w:t>
                                </w:r>
                              </w:p>
                            </w:txbxContent>
                          </wps:txbx>
                          <wps:bodyPr wrap="square">
                            <a:noAutofit/>
                          </wps:bodyPr>
                        </wps:wsp>
                        <wps:wsp>
                          <wps:cNvPr id="2074269570" name="TextBox 68"/>
                          <wps:cNvSpPr txBox="1"/>
                          <wps:spPr>
                            <a:xfrm>
                              <a:off x="7010504" y="2336812"/>
                              <a:ext cx="676870" cy="506151"/>
                            </a:xfrm>
                            <a:prstGeom prst="rect">
                              <a:avLst/>
                            </a:prstGeom>
                            <a:noFill/>
                          </wps:spPr>
                          <wps:txb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3</w:t>
                                </w:r>
                              </w:p>
                            </w:txbxContent>
                          </wps:txbx>
                          <wps:bodyPr wrap="square">
                            <a:noAutofit/>
                          </wps:bodyPr>
                        </wps:wsp>
                      </wpg:grpSp>
                      <wpg:grpSp>
                        <wpg:cNvPr id="2074269571" name="Group 2074269571"/>
                        <wpg:cNvGrpSpPr/>
                        <wpg:grpSpPr>
                          <a:xfrm>
                            <a:off x="0" y="0"/>
                            <a:ext cx="3516957" cy="879148"/>
                            <a:chOff x="0" y="0"/>
                            <a:chExt cx="3516957" cy="879148"/>
                          </a:xfrm>
                        </wpg:grpSpPr>
                        <wpg:grpSp>
                          <wpg:cNvPr id="2074269572" name="Group 2074269572"/>
                          <wpg:cNvGrpSpPr/>
                          <wpg:grpSpPr>
                            <a:xfrm flipH="1">
                              <a:off x="0" y="0"/>
                              <a:ext cx="3465323" cy="879148"/>
                              <a:chOff x="0" y="0"/>
                              <a:chExt cx="4744954" cy="1203788"/>
                            </a:xfrm>
                          </wpg:grpSpPr>
                          <wps:wsp>
                            <wps:cNvPr id="2074269573" name="사각형: 둥근 모서리 33"/>
                            <wps:cNvSpPr/>
                            <wps:spPr>
                              <a:xfrm>
                                <a:off x="460954" y="22774"/>
                                <a:ext cx="4284000" cy="1158240"/>
                              </a:xfrm>
                              <a:prstGeom prst="roundRect">
                                <a:avLst>
                                  <a:gd name="adj" fmla="val 8396"/>
                                </a:avLst>
                              </a:prstGeom>
                              <a:solidFill>
                                <a:sysClr val="window" lastClr="FFFFFF"/>
                              </a:solidFill>
                              <a:ln w="38100" cap="flat" cmpd="sng" algn="ctr">
                                <a:solidFill>
                                  <a:srgbClr val="FFC000"/>
                                </a:solidFill>
                                <a:prstDash val="solid"/>
                                <a:miter lim="800000"/>
                              </a:ln>
                              <a:effectLst/>
                            </wps:spPr>
                            <wps:bodyPr rtlCol="0" anchor="ctr"/>
                          </wps:wsp>
                          <wpg:grpSp>
                            <wpg:cNvPr id="2074269574" name="그룹 34"/>
                            <wpg:cNvGrpSpPr/>
                            <wpg:grpSpPr>
                              <a:xfrm>
                                <a:off x="0" y="0"/>
                                <a:ext cx="856210" cy="1203788"/>
                                <a:chOff x="0" y="0"/>
                                <a:chExt cx="887766" cy="1248156"/>
                              </a:xfrm>
                            </wpg:grpSpPr>
                            <wps:wsp>
                              <wps:cNvPr id="2074269575" name="이등변 삼각형 35"/>
                              <wps:cNvSpPr/>
                              <wps:spPr>
                                <a:xfrm rot="5400000">
                                  <a:off x="-180195" y="180195"/>
                                  <a:ext cx="1248156" cy="887766"/>
                                </a:xfrm>
                                <a:prstGeom prst="triangle">
                                  <a:avLst/>
                                </a:prstGeom>
                                <a:solidFill>
                                  <a:srgbClr val="FFC000">
                                    <a:lumMod val="75000"/>
                                  </a:srgbClr>
                                </a:solidFill>
                                <a:ln w="12700" cap="flat" cmpd="sng" algn="ctr">
                                  <a:noFill/>
                                  <a:prstDash val="solid"/>
                                  <a:miter lim="800000"/>
                                </a:ln>
                                <a:effectLst/>
                              </wps:spPr>
                              <wps:bodyPr rtlCol="0" anchor="ctr"/>
                            </wps:wsp>
                            <wps:wsp>
                              <wps:cNvPr id="2074269576" name="이등변 삼각형 36"/>
                              <wps:cNvSpPr/>
                              <wps:spPr>
                                <a:xfrm rot="5400000">
                                  <a:off x="-51101" y="233852"/>
                                  <a:ext cx="1097280" cy="780453"/>
                                </a:xfrm>
                                <a:prstGeom prst="triangle">
                                  <a:avLst/>
                                </a:prstGeom>
                                <a:solidFill>
                                  <a:srgbClr val="FFC000"/>
                                </a:solidFill>
                                <a:ln w="12700" cap="flat" cmpd="sng" algn="ctr">
                                  <a:noFill/>
                                  <a:prstDash val="solid"/>
                                  <a:miter lim="800000"/>
                                </a:ln>
                                <a:effectLst/>
                              </wps:spPr>
                              <wps:bodyPr rtlCol="0" anchor="ctr"/>
                            </wps:wsp>
                          </wpg:grpSp>
                        </wpg:grpSp>
                        <wps:wsp>
                          <wps:cNvPr id="2074269577" name="TextBox 75"/>
                          <wps:cNvSpPr txBox="1"/>
                          <wps:spPr>
                            <a:xfrm>
                              <a:off x="232429" y="168148"/>
                              <a:ext cx="2376569" cy="560299"/>
                            </a:xfrm>
                            <a:prstGeom prst="rect">
                              <a:avLst/>
                            </a:prstGeom>
                            <a:noFill/>
                          </wps:spPr>
                          <wps:txb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الأدوات التكنولوجية</w:t>
                                </w:r>
                              </w:p>
                            </w:txbxContent>
                          </wps:txbx>
                          <wps:bodyPr wrap="square">
                            <a:noAutofit/>
                          </wps:bodyPr>
                        </wps:wsp>
                        <wps:wsp>
                          <wps:cNvPr id="2074269578" name="TextBox 76"/>
                          <wps:cNvSpPr txBox="1"/>
                          <wps:spPr>
                            <a:xfrm>
                              <a:off x="2840085" y="167789"/>
                              <a:ext cx="676872" cy="506151"/>
                            </a:xfrm>
                            <a:prstGeom prst="rect">
                              <a:avLst/>
                            </a:prstGeom>
                            <a:noFill/>
                          </wps:spPr>
                          <wps:txb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4</w:t>
                                </w:r>
                              </w:p>
                            </w:txbxContent>
                          </wps:txbx>
                          <wps:bodyPr wrap="square">
                            <a:noAutofit/>
                          </wps:bodyPr>
                        </wps:wsp>
                      </wpg:grpSp>
                      <wpg:grpSp>
                        <wpg:cNvPr id="2074269579" name="Group 2074269579"/>
                        <wpg:cNvGrpSpPr/>
                        <wpg:grpSpPr>
                          <a:xfrm>
                            <a:off x="0" y="1073592"/>
                            <a:ext cx="3516945" cy="879148"/>
                            <a:chOff x="0" y="1073592"/>
                            <a:chExt cx="3516945" cy="879148"/>
                          </a:xfrm>
                        </wpg:grpSpPr>
                        <wpg:grpSp>
                          <wpg:cNvPr id="2074269626" name="Group 2074269626"/>
                          <wpg:cNvGrpSpPr/>
                          <wpg:grpSpPr>
                            <a:xfrm flipH="1">
                              <a:off x="0" y="1073592"/>
                              <a:ext cx="3465323" cy="879148"/>
                              <a:chOff x="0" y="1073591"/>
                              <a:chExt cx="4744954" cy="1203788"/>
                            </a:xfrm>
                          </wpg:grpSpPr>
                          <wps:wsp>
                            <wps:cNvPr id="2074269627" name="사각형: 둥근 모서리 33"/>
                            <wps:cNvSpPr/>
                            <wps:spPr>
                              <a:xfrm>
                                <a:off x="460954" y="1096365"/>
                                <a:ext cx="4284000" cy="1158240"/>
                              </a:xfrm>
                              <a:prstGeom prst="roundRect">
                                <a:avLst>
                                  <a:gd name="adj" fmla="val 8396"/>
                                </a:avLst>
                              </a:prstGeom>
                              <a:solidFill>
                                <a:sysClr val="window" lastClr="FFFFFF"/>
                              </a:solidFill>
                              <a:ln w="38100" cap="flat" cmpd="sng" algn="ctr">
                                <a:solidFill>
                                  <a:srgbClr val="3D8E92"/>
                                </a:solidFill>
                                <a:prstDash val="solid"/>
                                <a:miter lim="800000"/>
                              </a:ln>
                              <a:effectLst/>
                            </wps:spPr>
                            <wps:bodyPr rtlCol="0" anchor="ctr"/>
                          </wps:wsp>
                          <wpg:grpSp>
                            <wpg:cNvPr id="2074269628" name="그룹 34"/>
                            <wpg:cNvGrpSpPr/>
                            <wpg:grpSpPr>
                              <a:xfrm>
                                <a:off x="0" y="1073591"/>
                                <a:ext cx="856210" cy="1203788"/>
                                <a:chOff x="0" y="1073591"/>
                                <a:chExt cx="887766" cy="1248156"/>
                              </a:xfrm>
                            </wpg:grpSpPr>
                            <wps:wsp>
                              <wps:cNvPr id="2074269629" name="이등변 삼각형 35"/>
                              <wps:cNvSpPr/>
                              <wps:spPr>
                                <a:xfrm rot="5400000">
                                  <a:off x="-180195" y="1253786"/>
                                  <a:ext cx="1248156" cy="887766"/>
                                </a:xfrm>
                                <a:prstGeom prst="triangle">
                                  <a:avLst/>
                                </a:prstGeom>
                                <a:solidFill>
                                  <a:srgbClr val="2D6A6D"/>
                                </a:solidFill>
                                <a:ln w="12700" cap="flat" cmpd="sng" algn="ctr">
                                  <a:solidFill>
                                    <a:srgbClr val="3D8E92"/>
                                  </a:solidFill>
                                  <a:prstDash val="solid"/>
                                  <a:miter lim="800000"/>
                                </a:ln>
                                <a:effectLst/>
                              </wps:spPr>
                              <wps:bodyPr rtlCol="0" anchor="ctr"/>
                            </wps:wsp>
                            <wps:wsp>
                              <wps:cNvPr id="2074269630" name="이등변 삼각형 36"/>
                              <wps:cNvSpPr/>
                              <wps:spPr>
                                <a:xfrm rot="5400000">
                                  <a:off x="-51101" y="1307443"/>
                                  <a:ext cx="1097280" cy="780453"/>
                                </a:xfrm>
                                <a:prstGeom prst="triangle">
                                  <a:avLst/>
                                </a:prstGeom>
                                <a:solidFill>
                                  <a:srgbClr val="3D8E92"/>
                                </a:solidFill>
                                <a:ln w="12700" cap="flat" cmpd="sng" algn="ctr">
                                  <a:solidFill>
                                    <a:srgbClr val="3D8E92"/>
                                  </a:solidFill>
                                  <a:prstDash val="solid"/>
                                  <a:miter lim="800000"/>
                                </a:ln>
                                <a:effectLst/>
                              </wps:spPr>
                              <wps:bodyPr rtlCol="0" anchor="ctr"/>
                            </wps:wsp>
                          </wpg:grpSp>
                        </wpg:grpSp>
                        <wps:wsp>
                          <wps:cNvPr id="2074269631" name="TextBox 83"/>
                          <wps:cNvSpPr txBox="1"/>
                          <wps:spPr>
                            <a:xfrm>
                              <a:off x="189621" y="1223432"/>
                              <a:ext cx="2598818" cy="724726"/>
                            </a:xfrm>
                            <a:prstGeom prst="rect">
                              <a:avLst/>
                            </a:prstGeom>
                            <a:noFill/>
                          </wps:spPr>
                          <wps:txb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مراقبة الأداء عبر الإنترنت</w:t>
                                </w:r>
                              </w:p>
                            </w:txbxContent>
                          </wps:txbx>
                          <wps:bodyPr wrap="square">
                            <a:noAutofit/>
                          </wps:bodyPr>
                        </wps:wsp>
                        <wps:wsp>
                          <wps:cNvPr id="2074269632" name="TextBox 84"/>
                          <wps:cNvSpPr txBox="1"/>
                          <wps:spPr>
                            <a:xfrm>
                              <a:off x="2840075" y="1223641"/>
                              <a:ext cx="676870" cy="506151"/>
                            </a:xfrm>
                            <a:prstGeom prst="rect">
                              <a:avLst/>
                            </a:prstGeom>
                            <a:noFill/>
                          </wps:spPr>
                          <wps:txb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5</w:t>
                                </w:r>
                              </w:p>
                            </w:txbxContent>
                          </wps:txbx>
                          <wps:bodyPr wrap="square">
                            <a:noAutofit/>
                          </wps:bodyPr>
                        </wps:wsp>
                      </wpg:grpSp>
                      <wpg:grpSp>
                        <wpg:cNvPr id="2074269633" name="Group 2074269633"/>
                        <wpg:cNvGrpSpPr/>
                        <wpg:grpSpPr>
                          <a:xfrm>
                            <a:off x="0" y="2147184"/>
                            <a:ext cx="3516954" cy="879148"/>
                            <a:chOff x="0" y="2147184"/>
                            <a:chExt cx="3516954" cy="879148"/>
                          </a:xfrm>
                        </wpg:grpSpPr>
                        <wpg:grpSp>
                          <wpg:cNvPr id="2074269634" name="Group 2074269634"/>
                          <wpg:cNvGrpSpPr/>
                          <wpg:grpSpPr>
                            <a:xfrm flipH="1">
                              <a:off x="0" y="2147184"/>
                              <a:ext cx="3465323" cy="879148"/>
                              <a:chOff x="0" y="2147182"/>
                              <a:chExt cx="4744954" cy="1203788"/>
                            </a:xfrm>
                          </wpg:grpSpPr>
                          <wps:wsp>
                            <wps:cNvPr id="2074269635" name="사각형: 둥근 모서리 33"/>
                            <wps:cNvSpPr/>
                            <wps:spPr>
                              <a:xfrm>
                                <a:off x="460954" y="2169956"/>
                                <a:ext cx="4284000" cy="1158240"/>
                              </a:xfrm>
                              <a:prstGeom prst="roundRect">
                                <a:avLst>
                                  <a:gd name="adj" fmla="val 8396"/>
                                </a:avLst>
                              </a:prstGeom>
                              <a:solidFill>
                                <a:sysClr val="window" lastClr="FFFFFF"/>
                              </a:solidFill>
                              <a:ln w="38100" cap="flat" cmpd="sng" algn="ctr">
                                <a:solidFill>
                                  <a:srgbClr val="777777"/>
                                </a:solidFill>
                                <a:prstDash val="solid"/>
                                <a:miter lim="800000"/>
                              </a:ln>
                              <a:effectLst/>
                            </wps:spPr>
                            <wps:bodyPr rtlCol="0" anchor="ctr"/>
                          </wps:wsp>
                          <wpg:grpSp>
                            <wpg:cNvPr id="2074269636" name="그룹 34"/>
                            <wpg:cNvGrpSpPr/>
                            <wpg:grpSpPr>
                              <a:xfrm>
                                <a:off x="0" y="2147182"/>
                                <a:ext cx="856210" cy="1203788"/>
                                <a:chOff x="0" y="2147182"/>
                                <a:chExt cx="887766" cy="1248156"/>
                              </a:xfrm>
                            </wpg:grpSpPr>
                            <wps:wsp>
                              <wps:cNvPr id="2074269637" name="이등변 삼각형 35"/>
                              <wps:cNvSpPr/>
                              <wps:spPr>
                                <a:xfrm rot="5400000">
                                  <a:off x="-180195" y="2327377"/>
                                  <a:ext cx="1248156" cy="887766"/>
                                </a:xfrm>
                                <a:prstGeom prst="triangle">
                                  <a:avLst/>
                                </a:prstGeom>
                                <a:solidFill>
                                  <a:srgbClr val="777777"/>
                                </a:solidFill>
                                <a:ln w="12700" cap="flat" cmpd="sng" algn="ctr">
                                  <a:noFill/>
                                  <a:prstDash val="solid"/>
                                  <a:miter lim="800000"/>
                                </a:ln>
                                <a:effectLst/>
                              </wps:spPr>
                              <wps:bodyPr rtlCol="0" anchor="ctr"/>
                            </wps:wsp>
                            <wps:wsp>
                              <wps:cNvPr id="2074269638" name="이등변 삼각형 36"/>
                              <wps:cNvSpPr/>
                              <wps:spPr>
                                <a:xfrm rot="5400000">
                                  <a:off x="-51101" y="2381034"/>
                                  <a:ext cx="1097280" cy="780453"/>
                                </a:xfrm>
                                <a:prstGeom prst="triangle">
                                  <a:avLst/>
                                </a:prstGeom>
                                <a:solidFill>
                                  <a:srgbClr val="B0B0B0"/>
                                </a:solidFill>
                                <a:ln w="12700" cap="flat" cmpd="sng" algn="ctr">
                                  <a:noFill/>
                                  <a:prstDash val="solid"/>
                                  <a:miter lim="800000"/>
                                </a:ln>
                                <a:effectLst/>
                              </wps:spPr>
                              <wps:bodyPr rtlCol="0" anchor="ctr"/>
                            </wps:wsp>
                          </wpg:grpSp>
                        </wpg:grpSp>
                        <wps:wsp>
                          <wps:cNvPr id="2074269639" name="TextBox 91"/>
                          <wps:cNvSpPr txBox="1"/>
                          <wps:spPr>
                            <a:xfrm>
                              <a:off x="233209" y="2349344"/>
                              <a:ext cx="2376570" cy="560299"/>
                            </a:xfrm>
                            <a:prstGeom prst="rect">
                              <a:avLst/>
                            </a:prstGeom>
                            <a:noFill/>
                          </wps:spPr>
                          <wps:txb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التدقيق الإلكتروني</w:t>
                                </w:r>
                              </w:p>
                            </w:txbxContent>
                          </wps:txbx>
                          <wps:bodyPr wrap="square">
                            <a:noAutofit/>
                          </wps:bodyPr>
                        </wps:wsp>
                        <wps:wsp>
                          <wps:cNvPr id="2074269640" name="TextBox 92"/>
                          <wps:cNvSpPr txBox="1"/>
                          <wps:spPr>
                            <a:xfrm>
                              <a:off x="2840084" y="2352905"/>
                              <a:ext cx="676870" cy="506151"/>
                            </a:xfrm>
                            <a:prstGeom prst="rect">
                              <a:avLst/>
                            </a:prstGeom>
                            <a:noFill/>
                          </wps:spPr>
                          <wps:txb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6</w:t>
                                </w:r>
                              </w:p>
                            </w:txbxContent>
                          </wps:txbx>
                          <wps:bodyPr wrap="square">
                            <a:noAutofit/>
                          </wps:bodyPr>
                        </wps:wsp>
                      </wpg:grpSp>
                    </wpg:wgp>
                  </a:graphicData>
                </a:graphic>
              </wp:inline>
            </w:drawing>
          </mc:Choice>
          <mc:Fallback>
            <w:pict>
              <v:group id="_x0000_s3480" style="width:438.15pt;height:173.1pt;mso-position-horizontal-relative:char;mso-position-vertical-relative:line" coordsize="76873,30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">
                <v:group id="Group 2074270230" o:spid="_x0000_s3481" style="position:absolute;left:41148;top:120;width:35725;height:10378" coordorigin="41148,120" coordsize="35725,10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iT/8LL&#10;AAAA4wAAAA8AAAAAAAAAAAAAAAAAqgIAAGRycy9kb3ducmV2LnhtbFBLBQYAAAAABAAEAPoAAACi&#10;AwAAAAA=&#10;">
                  <v:group id="Group 2074270231" o:spid="_x0000_s3482" style="position:absolute;left:41148;top:120;width:34653;height:8791;flip:x" coordorigin="41148,120"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keELHyQAA&#10;AOMAAAAPAAAAAAAAAAAAAAAAAKoCAABkcnMvZG93bnJldi54bWxQSwUGAAAAAAQABAD6AAAAoAMA&#10;AAAA&#10;">
                    <v:roundrect id="사각형: 둥근 모서리 33" o:spid="_x0000_s3483" style="position:absolute;left:45757;top:348;width:42840;height:11582;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4EQskA&#10;AADjAAAADwAAAGRycy9kb3ducmV2LnhtbESPQUsDMRSE70L/Q3gFbzYxlm5ZmxbRKgp66La9PzbP&#10;3cXNy5Kk7frvjSB4HGa+GWa1GV0vzhRi59nA7UyBIK697bgxcNg/3yxBxIRssfdMBr4pwmY9uVph&#10;af2Fd3SuUiNyCccSDbQpDaWUsW7JYZz5gTh7nz44TFmGRtqAl1zueqmVWkiHHeeFFgd6bKn+qk7O&#10;gHanF7+lp6rYf+D7fPtWHBcqGHM9HR/uQSQa03/4j361mVPFXBdK32n4/ZT/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x4EQskAAADjAAAADwAAAAAAAAAAAAAAAACYAgAA&#10;ZHJzL2Rvd25yZXYueG1sUEsFBgAAAAAEAAQA9QAAAI4DAAAAAA==&#10;" fillcolor="window" strokecolor="#ffc000" strokeweight="3pt">
                      <v:stroke joinstyle="miter"/>
                    </v:roundrect>
                    <v:group id="그룹 34" o:spid="_x0000_s3484" style="position:absolute;left:41148;top:120;width:8562;height:12038" coordorigin="41148,120"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QWG1&#10;zAAAAOMAAAAPAAAAAAAAAAAAAAAAAKoCAABkcnMvZG93bnJldi54bWxQSwUGAAAAAAQABAD6AAAA&#10;ow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이등변 삼각형 35" o:spid="_x0000_s3485" type="#_x0000_t5" style="position:absolute;left:39346;top:1922;width:12481;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9pkcsA&#10;AADjAAAADwAAAGRycy9kb3ducmV2LnhtbESPQUsDMRSE74L/IbyCN5t0ra6sTYsWlIIHsSrb4+vm&#10;ubu6eQlJbNd/bwTB4zAz3zCL1WgHcaAQe8caZlMFgrhxpudWw+vL/fk1iJiQDQ6OScM3RVgtT08W&#10;WBl35Gc6bFMrMoRjhRq6lHwlZWw6shinzhNn790FiynL0EoT8JjhdpCFUlfSYs95oUNP646az+2X&#10;1eDrp7d+t97U+4d4V+JjfTmED6/12WS8vQGRaEz/4b/2xmgoVDkvSlVczOH3U/4Dcvk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H2mRywAAAOMAAAAPAAAAAAAAAAAAAAAAAJgC&#10;AABkcnMvZG93bnJldi54bWxQSwUGAAAAAAQABAD1AAAAkAMAAAAA&#10;" fillcolor="#bf9000" stroked="f" strokeweight="1pt"/>
                      <v:shape id="이등변 삼각형 36" o:spid="_x0000_s3486" type="#_x0000_t5" style="position:absolute;left:40636;top:2459;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fXAsoA&#10;AADjAAAADwAAAGRycy9kb3ducmV2LnhtbESP3WrCQBSE7wu+w3IKvau7jVpr6ioSEIoXij8PcMge&#10;kzTZsyG7anx7Vyj0cpiZb5j5sreNuFLnK8caPoYKBHHuTMWFhtNx/f4Fwgdkg41j0nAnD8vF4GWO&#10;qXE33tP1EAoRIexT1FCG0KZS+rwki37oWuLonV1nMUTZFdJ0eItw28hEqU9pseK4UGJLWUl5fbhY&#10;DaNtv11l2e/kVKvZOhw3Ne7uSuu31371DSJQH/7Df+0foyFR03EyVcloAs9P8Q/Ix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xX1wLKAAAA4wAAAA8AAAAAAAAAAAAAAAAAmAIA&#10;AGRycy9kb3ducmV2LnhtbFBLBQYAAAAABAAEAPUAAACPAwAAAAA=&#10;" fillcolor="#ffc000" stroked="f" strokeweight="1pt"/>
                    </v:group>
                  </v:group>
                  <v:shape id="TextBox 51" o:spid="_x0000_s3487" type="#_x0000_t202" style="position:absolute;left:43468;top:120;width:23766;height:10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bB8oA&#10;AADjAAAADwAAAGRycy9kb3ducmV2LnhtbESPQWvCQBSE74X+h+UVvNXdRqs2dRWxCJ4qRi309sg+&#10;k9Ds25Ddmvjv3ULB4zAz3zDzZW9rcaHWV441vAwVCOLcmYoLDcfD5nkGwgdkg7Vj0nAlD8vF48Mc&#10;U+M63tMlC4WIEPYpaihDaFIpfV6SRT90DXH0zq61GKJsC2la7CLc1jJRaiItVhwXSmxoXVL+k/1a&#10;DafP8/fXWO2KD/vadK5Xku2b1Hrw1K/eQQTqwz38394aDYmajpOpSkYT+PsU/4Bc3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1BmwfKAAAA4wAAAA8AAAAAAAAAAAAAAAAAmAIA&#10;AGRycy9kb3ducmV2LnhtbFBLBQYAAAAABAAEAPUAAACPAwAAAAA=&#10;" filled="f" stroked="f">
                    <v:textbo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مؤشرات الأداء الرئيسية</w:t>
                          </w:r>
                          <w:r w:rsidRPr="00FD026C">
                            <w:rPr>
                              <w:rFonts w:eastAsia="Calibri" w:hAnsi="Adobe Arabic" w:cs="Adobe Arabic"/>
                              <w:b/>
                              <w:bCs/>
                              <w:color w:val="000000"/>
                              <w:kern w:val="24"/>
                              <w:sz w:val="32"/>
                              <w:szCs w:val="32"/>
                              <w:lang w:bidi="ar-EG"/>
                            </w:rPr>
                            <w:t xml:space="preserve"> (</w:t>
                          </w:r>
                          <w:r w:rsidRPr="00716BE5">
                            <w:rPr>
                              <w:rFonts w:eastAsia="Calibri" w:hAnsi="Adobe Arabic" w:cs="Adobe Arabic"/>
                              <w:b/>
                              <w:bCs/>
                              <w:color w:val="000000"/>
                              <w:kern w:val="24"/>
                              <w:szCs w:val="28"/>
                              <w:lang w:bidi="ar-EG"/>
                            </w:rPr>
                            <w:t>KPIs</w:t>
                          </w:r>
                          <w:r w:rsidRPr="00FD026C">
                            <w:rPr>
                              <w:rFonts w:eastAsia="Calibri" w:hAnsi="Adobe Arabic" w:cs="Adobe Arabic"/>
                              <w:b/>
                              <w:bCs/>
                              <w:color w:val="000000"/>
                              <w:kern w:val="24"/>
                              <w:sz w:val="32"/>
                              <w:szCs w:val="32"/>
                              <w:lang w:bidi="ar-EG"/>
                            </w:rPr>
                            <w:t>)</w:t>
                          </w:r>
                        </w:p>
                      </w:txbxContent>
                    </v:textbox>
                  </v:shape>
                  <v:shape id="TextBox 52" o:spid="_x0000_s3488" type="#_x0000_t202" style="position:absolute;left:70105;top:1678;width:6768;height:5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0+nMoA&#10;AADjAAAADwAAAGRycy9kb3ducmV2LnhtbESPQWvCQBSE70L/w/IKvdVdUzU1uoq0FDxV1Lbg7ZF9&#10;JsHs25Ddmvjvu0LB4zAz3zCLVW9rcaHWV441jIYKBHHuTMWFhq/Dx/MrCB+QDdaOScOVPKyWD4MF&#10;ZsZ1vKPLPhQiQthnqKEMocmk9HlJFv3QNcTRO7nWYoiyLaRpsYtwW8tEqam0WHFcKLGht5Ly8/7X&#10;avj+PB1/xmpbvNtJ07leSbYzqfXTY7+egwjUh3v4v70xGhKVjpNUJS8p3D7FPyC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INPpzKAAAA4wAAAA8AAAAAAAAAAAAAAAAAmAIA&#10;AGRycy9kb3ducmV2LnhtbFBLBQYAAAAABAAEAPUAAACPAwAAAAA=&#10;" filled="f" stroked="f">
                    <v:textbo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1</w:t>
                          </w:r>
                        </w:p>
                      </w:txbxContent>
                    </v:textbox>
                  </v:shape>
                </v:group>
                <v:group id="Group 2074270238" o:spid="_x0000_s3489" style="position:absolute;left:41148;top:10856;width:35725;height:8791" coordorigin="41148,10856" coordsize="35725,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m5fPEyQAA&#10;AOMAAAAPAAAAAAAAAAAAAAAAAKoCAABkcnMvZG93bnJldi54bWxQSwUGAAAAAAQABAD6AAAAoAMA&#10;AAAA&#10;">
                  <v:group id="Group 2074270239" o:spid="_x0000_s3490" style="position:absolute;left:41148;top:10856;width:34653;height:8791;flip:x" coordorigin="41148,10856"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g5OwcoA&#10;AADjAAAADwAAAAAAAAAAAAAAAACqAgAAZHJzL2Rvd25yZXYueG1sUEsFBgAAAAAEAAQA+gAAAKED&#10;AAAAAA==&#10;">
                    <v:roundrect id="사각형: 둥근 모서리 33" o:spid="_x0000_s3491" style="position:absolute;left:45757;top:11083;width:42840;height:11583;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wOMcA&#10;AADiAAAADwAAAGRycy9kb3ducmV2LnhtbESPy4rCMBSG94LvEI7gTlPtxdIxioojroRx5gEOzbEt&#10;Nielidp5+8liwOXPf+NbbwfTiif1rrGsYDGPQBCXVjdcKfj5/pzlIJxH1thaJgW/5GC7GY/WWGj7&#10;4i96Xn0lwgi7AhXU3neFlK6syaCb2444eDfbG/RB9pXUPb7CuGnlMooyabDh8FBjR4eayvv1YRSs&#10;Dpc0uz1OiY73cXZs02R35kSp6WTYfYDwNPh3+L991griPE+jVZYHiIAUcE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KsDjHAAAA4gAAAA8AAAAAAAAAAAAAAAAAmAIAAGRy&#10;cy9kb3ducmV2LnhtbFBLBQYAAAAABAAEAPUAAACMAwAAAAA=&#10;" fillcolor="window" strokecolor="#3d8e92" strokeweight="3pt">
                      <v:stroke joinstyle="miter"/>
                    </v:roundrect>
                    <v:group id="그룹 34" o:spid="_x0000_s3492" style="position:absolute;left:41148;top:10856;width:8562;height:12038" coordorigin="41148,10856"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blIZr8oA&#10;AADiAAAADwAAAAAAAAAAAAAAAACqAgAAZHJzL2Rvd25yZXYueG1sUEsFBgAAAAAEAAQA+gAAAKED&#10;AAAAAA==&#10;">
                      <v:shape id="이등변 삼각형 35" o:spid="_x0000_s3493" type="#_x0000_t5" style="position:absolute;left:39346;top:12658;width:12481;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Sd5soA&#10;AADiAAAADwAAAGRycy9kb3ducmV2LnhtbESPQWvCQBSE74X+h+UVvJS6MVIN0VVKiyhFEFPR6yP7&#10;mgSzb0N2jfHfu4WCx2FmvmHmy97UoqPWVZYVjIYRCOLc6ooLBYef1VsCwnlkjbVlUnAjB8vF89Mc&#10;U22vvKcu84UIEHYpKii9b1IpXV6SQTe0DXHwfm1r0AfZFlK3eA1wU8s4iibSYMVhocSGPkvKz9nF&#10;KNjsd5cv/33KXu3o2Bu3jc/rLlZq8NJ/zEB46v0j/N/eaAXjJHmPppMkhr9L4Q7IxR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NknebKAAAA4gAAAA8AAAAAAAAAAAAAAAAAmAIA&#10;AGRycy9kb3ducmV2LnhtbFBLBQYAAAAABAAEAPUAAACPAwAAAAA=&#10;" fillcolor="#2d6a6d" strokecolor="#3d8e92" strokeweight="1pt"/>
                      <v:shape id="이등변 삼각형 36" o:spid="_x0000_s3494" type="#_x0000_t5" style="position:absolute;left:40636;top:13195;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CU8soA&#10;AADiAAAADwAAAGRycy9kb3ducmV2LnhtbESP0WoCMRRE3wv+Q7hCX6RmVWrTrVG0IhQfhGo/4JLc&#10;7i7d3KybuK5/bwqFPg4zc4ZZrHpXi47aUHnWMBlnIIiNtxUXGr5OuycFIkRki7Vn0nCjAKvl4GGB&#10;ufVX/qTuGAuRIBxy1FDG2ORSBlOSwzD2DXHyvn3rMCbZFtK2eE1wV8tpls2lw4rTQokNvZdkfo4X&#10;p2HfjF4P9cluRtszxotfK9P1RuvHYb9+AxGpj//hv/aH1TBT6jl7masZ/F5Kd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BAlPLKAAAA4gAAAA8AAAAAAAAAAAAAAAAAmAIA&#10;AGRycy9kb3ducmV2LnhtbFBLBQYAAAAABAAEAPUAAACPAwAAAAA=&#10;" fillcolor="#3d8e92" strokecolor="#3d8e92" strokeweight="1pt"/>
                    </v:group>
                  </v:group>
                  <v:shape id="TextBox 59" o:spid="_x0000_s3495" type="#_x0000_t202" style="position:absolute;left:43471;top:13246;width:23774;height:5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TmAckA&#10;AADiAAAADwAAAGRycy9kb3ducmV2LnhtbESPzWrDMBCE74W8g9hAb42Uf9eNEkJCoKeGOkmht8Xa&#10;2CbWylhq7L59VSj0OMzMN8xq09ta3Kn1lWMN45ECQZw7U3Gh4Xw6PCUgfEA2WDsmDd/kYbMePKww&#10;Na7jd7pnoRARwj5FDWUITSqlz0uy6EeuIY7e1bUWQ5RtIU2LXYTbWk6UWkiLFceFEhvalZTfsi+r&#10;4fJ2/fyYqWOxt/Omc72SbJ+l1o/DfvsCIlAf/sN/7VejYZokc7VcJDP4vRTvgF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cTmAckAAADiAAAADwAAAAAAAAAAAAAAAACYAgAA&#10;ZHJzL2Rvd25yZXYueG1sUEsFBgAAAAAEAAQA9QAAAI4DAAAAAA==&#10;" filled="f" stroked="f">
                    <v:textbo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تحليل البيانات الضخمة</w:t>
                          </w:r>
                        </w:p>
                      </w:txbxContent>
                    </v:textbox>
                  </v:shape>
                  <v:shape id="TextBox 60" o:spid="_x0000_s3496" type="#_x0000_t202" style="position:absolute;left:70105;top:12236;width:6768;height:5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hDmskA&#10;AADiAAAADwAAAGRycy9kb3ducmV2LnhtbESPQWvCQBSE74L/YXmCN91tbTRNXUWUgqeWWhV6e2Sf&#10;SWj2bciuJv77bqHQ4zAz3zDLdW9rcaPWV441PEwVCOLcmYoLDcfP10kKwgdkg7Vj0nAnD+vVcLDE&#10;zLiOP+h2CIWIEPYZaihDaDIpfV6SRT91DXH0Lq61GKJsC2la7CLc1vJRqbm0WHFcKLGhbUn59+Fq&#10;NZzeLl/nJ/Ve7GzSdK5Xku2z1Ho86jcvIAL14T/8194bDbM0TdRinibweyneAbn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ohDmskAAADiAAAADwAAAAAAAAAAAAAAAACYAgAA&#10;ZHJzL2Rvd25yZXYueG1sUEsFBgAAAAAEAAQA9QAAAI4DAAAAAA==&#10;" filled="f" stroked="f">
                    <v:textbo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2</w:t>
                          </w:r>
                        </w:p>
                      </w:txbxContent>
                    </v:textbox>
                  </v:shape>
                </v:group>
                <v:group id="Group 388507686" o:spid="_x0000_s3497" style="position:absolute;left:41148;top:21592;width:35725;height:8791" coordorigin="41148,21592" coordsize="35725,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4buB28oA&#10;AADiAAAADwAAAAAAAAAAAAAAAACqAgAAZHJzL2Rvd25yZXYueG1sUEsFBgAAAAAEAAQA+gAAAKED&#10;AAAAAA==&#10;">
                  <v:group id="Group 388507687" o:spid="_x0000_s3498" style="position:absolute;left:41148;top:21592;width:34653;height:8791;flip:x" coordorigin="41148,21592"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JhxY8yQAA&#10;AOIAAAAPAAAAAAAAAAAAAAAAAKoCAABkcnMvZG93bnJldi54bWxQSwUGAAAAAAQABAD6AAAAoAMA&#10;AAAA&#10;">
                    <v:roundrect id="사각형: 둥근 모서리 33" o:spid="_x0000_s3499" style="position:absolute;left:45757;top:21819;width:42840;height:11583;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CkXcoA&#10;AADiAAAADwAAAGRycy9kb3ducmV2LnhtbERPy2rCQBTdF/yH4Qrd1UlbGkPqKNaSIrgo9YF0d5u5&#10;JtHMnZCZmtiv7ywEl4fznsx6U4szta6yrOBxFIEgzq2uuFCw3WQPCQjnkTXWlknBhRzMpoO7Caba&#10;dvxF57UvRAhhl6KC0vsmldLlJRl0I9sQB+5gW4M+wLaQusUuhJtaPkVRLA1WHBpKbGhRUn5a/xoF&#10;x7+P3fd+VcTdz2cWHxZZP3/3b0rdD/v5KwhPvb+Jr+6lVvCcJC/ROE7C5nAp3AE5/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nQpF3KAAAA4gAAAA8AAAAAAAAAAAAAAAAAmAIA&#10;AGRycy9kb3ducmV2LnhtbFBLBQYAAAAABAAEAPUAAACPAwAAAAA=&#10;" fillcolor="window" strokecolor="#777" strokeweight="3pt">
                      <v:stroke joinstyle="miter"/>
                    </v:roundrect>
                    <v:group id="그룹 34" o:spid="_x0000_s3500" style="position:absolute;left:41148;top:21592;width:8562;height:12038" coordorigin="41148,21592"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ZhC58&#10;zAAAAOMAAAAPAAAAAAAAAAAAAAAAAKoCAABkcnMvZG93bnJldi54bWxQSwUGAAAAAAQABAD6AAAA&#10;owMAAAAA&#10;">
                      <v:shape id="이등변 삼각형 35" o:spid="_x0000_s3501" type="#_x0000_t5" style="position:absolute;left:39346;top:23394;width:12481;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" fillcolor="#777" stroked="f" strokeweight="1pt"/>
                      <v:shape id="이등변 삼각형 36" o:spid="_x0000_s3502" type="#_x0000_t5" style="position:absolute;left:40636;top:23931;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mQvccA&#10;AADjAAAADwAAAGRycy9kb3ducmV2LnhtbERP3WrCMBS+H/gO4Qx2NxO7WWdnFJEOxm7Enwc4S45t&#10;sTkpTbTd2y8Xg11+fP+rzehacac+NJ41zKYKBLHxtuFKw/n08fwGIkRki61n0vBDATbrycMKC+sH&#10;PtD9GCuRQjgUqKGOsSukDKYmh2HqO+LEXXzvMCbYV9L2OKRw18pMqVw6bDg11NjRriZzPd6chnKY&#10;mevOLsjOzcvXeb8tv02ptH56HLfvICKN8V/85/60GjK1eM3y5TxPo9On9Af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ZkL3HAAAA4wAAAA8AAAAAAAAAAAAAAAAAmAIAAGRy&#10;cy9kb3ducmV2LnhtbFBLBQYAAAAABAAEAPUAAACMAwAAAAA=&#10;" fillcolor="#b0b0b0" stroked="f" strokeweight="1pt"/>
                    </v:group>
                  </v:group>
                  <v:shape id="TextBox 67" o:spid="_x0000_s3503" type="#_x0000_t202" style="position:absolute;left:43479;top:23979;width:23773;height:5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H31coA&#10;AADjAAAADwAAAGRycy9kb3ducmV2LnhtbESPQWvCQBSE7wX/w/IEb3W3QWOTukqpCJ4salvo7ZF9&#10;JqHZtyG7mvjv3UKhx2FmvmGW68E24kqdrx1reJoqEMSFMzWXGj5O28dnED4gG2wck4YbeVivRg9L&#10;zI3r+UDXYyhFhLDPUUMVQptL6YuKLPqpa4mjd3adxRBlV0rTYR/htpGJUqm0WHNcqLClt4qKn+PF&#10;avjcn7+/Zuq93Nh527tBSbaZ1HoyHl5fQAQawn/4r70zGhK1mCVpNk8z+P0U/4Bc3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FB99XKAAAA4wAAAA8AAAAAAAAAAAAAAAAAmAIA&#10;AGRycy9kb3ducmV2LnhtbFBLBQYAAAAABAAEAPUAAACPAwAAAAA=&#10;" filled="f" stroked="f">
                    <v:textbo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التقييم الذاتي والمؤسسي</w:t>
                          </w:r>
                        </w:p>
                      </w:txbxContent>
                    </v:textbox>
                  </v:shape>
                  <v:shape id="TextBox 68" o:spid="_x0000_s3504" type="#_x0000_t202" style="position:absolute;left:70105;top:23368;width:6768;height:5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LIlcgA&#10;AADjAAAADwAAAGRycy9kb3ducmV2LnhtbESPy2rDMBBF94X8g5hAd40Uk6drJZSWQlcNcdJCd4M1&#10;fhBrZCw1dv++WgSyvNwXJ9uPthVX6n3jWMN8pkAQF840XGk4n96fNiB8QDbYOiYNf+Rhv5s8ZJga&#10;N/CRrnmoRBxhn6KGOoQuldIXNVn0M9cRR690vcUQZV9J0+MQx20rE6VW0mLD8aHGjl5rKi75r9Xw&#10;9Vn+fC/UoXqzy25wo5Jst1Lrx+n48gwi0Bju4Vv7w2hI1HqRrLbLdaSITJEH5O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osiVyAAAAOMAAAAPAAAAAAAAAAAAAAAAAJgCAABk&#10;cnMvZG93bnJldi54bWxQSwUGAAAAAAQABAD1AAAAjQMAAAAA&#10;" filled="f" stroked="f">
                    <v:textbo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3</w:t>
                          </w:r>
                        </w:p>
                      </w:txbxContent>
                    </v:textbox>
                  </v:shape>
                </v:group>
                <v:group id="Group 2074269571" o:spid="_x0000_s3505" style="position:absolute;width:35169;height:8791" coordsize="35169,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fmTQk&#10;zAAAAOMAAAAPAAAAAAAAAAAAAAAAAKoCAABkcnMvZG93bnJldi54bWxQSwUGAAAAAAQABAD6AAAA&#10;owMAAAAA&#10;">
                  <v:group id="Group 2074269572" o:spid="_x0000_s3506" style="position:absolute;width:34653;height:8791;flip:x"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OyyzcoA&#10;AADjAAAADwAAAAAAAAAAAAAAAACqAgAAZHJzL2Rvd25yZXYueG1sUEsFBgAAAAAEAAQA+gAAAKED&#10;AAAAAA==&#10;">
                    <v:roundrect id="사각형: 둥근 모서리 33" o:spid="_x0000_s3507" style="position:absolute;left:4609;top:227;width:42840;height:11583;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TPpMoA&#10;AADjAAAADwAAAGRycy9kb3ducmV2LnhtbESPQUvDQBSE74L/YXmCN7trrEkbuy2iVSzUg2l7f2Sf&#10;STD7Nuxu2/jvXUHwOMx8M8xiNdpenMiHzrGG24kCQVw703GjYb97uZmBCBHZYO+YNHxTgNXy8mKB&#10;pXFn/qBTFRuRSjiUqKGNcSilDHVLFsPEDcTJ+3TeYkzSN9J4PKdy28tMqVxa7DgttDjQU0v1V3W0&#10;GjJ7fHVreq6K3Ttup+tNcciV1/r6anx8ABFpjP/hP/rNJE4V0yyf3xd38Psp/QG5/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QUz6TKAAAA4wAAAA8AAAAAAAAAAAAAAAAAmAIA&#10;AGRycy9kb3ducmV2LnhtbFBLBQYAAAAABAAEAPUAAACPAwAAAAA=&#10;" fillcolor="window" strokecolor="#ffc000" strokeweight="3pt">
                      <v:stroke joinstyle="miter"/>
                    </v:roundrect>
                    <v:group id="그룹 34" o:spid="_x0000_s3508" style="position:absolute;width:8562;height:12037"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7pe8&#10;zAAAAOMAAAAPAAAAAAAAAAAAAAAAAKoCAABkcnMvZG93bnJldi54bWxQSwUGAAAAAAQABAD6AAAA&#10;owMAAAAA&#10;">
                      <v:shape id="이등변 삼각형 35" o:spid="_x0000_s3509" type="#_x0000_t5" style="position:absolute;left:-1802;top:1802;width:12481;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id8wA&#10;AADjAAAADwAAAGRycy9kb3ducmV2LnhtbESPQUvDQBSE74L/YXmCN7sxmEZjt0ULSsFDaVXS42v2&#10;mUSzb5fdtY3/3hUKHoeZ+YaZLUYziAP50FtWcD3JQBA3VvfcKnh7fbq6BREissbBMin4oQCL+fnZ&#10;DCttj7yhwza2IkE4VKigi9FVUoamI4NhYh1x8j6sNxiT9K3UHo8JbgaZZ9lUGuw5LXToaNlR87X9&#10;NgpcvX7vd8tVvX8OjyW+1MXgP51Slxfjwz2ISGP8D5/aK60gz8qbfHpXlAX8fUp/QM5/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xWid8wAAADjAAAADwAAAAAAAAAAAAAAAACY&#10;AgAAZHJzL2Rvd25yZXYueG1sUEsFBgAAAAAEAAQA9QAAAJEDAAAAAA==&#10;" fillcolor="#bf9000" stroked="f" strokeweight="1pt"/>
                      <v:shape id="이등변 삼각형 36" o:spid="_x0000_s3510" type="#_x0000_t5" style="position:absolute;left:-512;top:2339;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MnCMsA&#10;AADjAAAADwAAAGRycy9kb3ducmV2LnhtbESP3WrCQBSE7wu+w3IKvau7TWus0VUkIJReKP48wCF7&#10;msRkz4bsqvHtu4WCl8PMfMMsVoNtxZV6XzvW8DZWIIgLZ2ouNZyOm9dPED4gG2wdk4Y7eVgtR08L&#10;zIy78Z6uh1CKCGGfoYYqhC6T0hcVWfRj1xFH78f1FkOUfSlNj7cIt61MlEqlxZrjQoUd5RUVzeFi&#10;Nbxvh+06z8+TU6Nmm3D8bnB3V1q/PA/rOYhAQ3iE/9tfRkOiph9JOptMU/j7FP+AXP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kwycIywAAAOMAAAAPAAAAAAAAAAAAAAAAAJgC&#10;AABkcnMvZG93bnJldi54bWxQSwUGAAAAAAQABAD1AAAAkAMAAAAA&#10;" fillcolor="#ffc000" stroked="f" strokeweight="1pt"/>
                    </v:group>
                  </v:group>
                  <v:shape id="TextBox 75" o:spid="_x0000_s3511" type="#_x0000_t202" style="position:absolute;left:2324;top:1681;width:23765;height:5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tQ4coA&#10;AADjAAAADwAAAGRycy9kb3ducmV2LnhtbESPT2vCQBTE74V+h+UVvNXdBjUaXaUogqeW+qfQ2yP7&#10;TILZtyG7mvjt3UKhx2FmfsMsVr2txY1aXznW8DZUIIhzZyouNBwP29cpCB+QDdaOScOdPKyWz08L&#10;zIzr+Itu+1CICGGfoYYyhCaT0uclWfRD1xBH7+xaiyHKtpCmxS7CbS0TpSbSYsVxocSG1iXll/3V&#10;ajh9nH++R+qz2Nhx07leSbYzqfXgpX+fgwjUh//wX3tnNCQqHSWT2ThN4fdT/ANy+Q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pLUOHKAAAA4wAAAA8AAAAAAAAAAAAAAAAAmAIA&#10;AGRycy9kb3ducmV2LnhtbFBLBQYAAAAABAAEAPUAAACPAwAAAAA=&#10;" filled="f" stroked="f">
                    <v:textbo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الأدوات التكنولوجية</w:t>
                          </w:r>
                        </w:p>
                      </w:txbxContent>
                    </v:textbox>
                  </v:shape>
                  <v:shape id="TextBox 76" o:spid="_x0000_s3512" type="#_x0000_t202" style="position:absolute;left:28400;top:1677;width:6769;height:5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TEk8cA&#10;AADjAAAADwAAAGRycy9kb3ducmV2LnhtbERPyWrDMBC9F/IPYgK9NVJMVtdKKC2FnhripIXeBmu8&#10;EGtkLDV2/746BHJ8vD3bj7YVV+p941jDfKZAEBfONFxpOJ/enzYgfEA22DomDX/kYb+bPGSYGjfw&#10;ka55qEQMYZ+ihjqELpXSFzVZ9DPXEUeudL3FEGFfSdPjEMNtKxOlVtJiw7Ghxo5eayou+a/V8PVZ&#10;/nwv1KF6s8tucKOSbLdS68fp+PIMItAY7uKb+8NoSNR6kay2y3UcHT/FPyB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UxJPHAAAA4wAAAA8AAAAAAAAAAAAAAAAAmAIAAGRy&#10;cy9kb3ducmV2LnhtbFBLBQYAAAAABAAEAPUAAACMAwAAAAA=&#10;" filled="f" stroked="f">
                    <v:textbo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4</w:t>
                          </w:r>
                        </w:p>
                      </w:txbxContent>
                    </v:textbox>
                  </v:shape>
                </v:group>
                <v:group id="Group 2074269579" o:spid="_x0000_s3513" style="position:absolute;top:10735;width:35169;height:8792" coordorigin=",10735" coordsize="35169,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h7zgi&#10;zAAAAOMAAAAPAAAAAAAAAAAAAAAAAKoCAABkcnMvZG93bnJldi54bWxQSwUGAAAAAAQABAD6AAAA&#10;owMAAAAA&#10;">
                  <v:group id="Group 2074269626" o:spid="_x0000_s3514" style="position:absolute;top:10735;width:34653;height:8792;flip:x" coordorigin=",10735"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0H6r8oA&#10;AADjAAAADwAAAAAAAAAAAAAAAACqAgAAZHJzL2Rvd25yZXYueG1sUEsFBgAAAAAEAAQA+gAAAKED&#10;AAAAAA==&#10;">
                    <v:roundrect id="사각형: 둥근 모서리 33" o:spid="_x0000_s3515" style="position:absolute;left:4609;top:10963;width:42840;height:11583;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8uMoA&#10;AADjAAAADwAAAGRycy9kb3ducmV2LnhtbESP0WrCQBRE34X+w3ILvummMW7a1FWstOJToWk/4JK9&#10;JqHZuyG7avz7bkHwcZiZM8xqM9pOnGnwrWMNT/MEBHHlTMu1hp/vj9kzCB+QDXaOScOVPGzWD5MV&#10;FsZd+IvOZahFhLAvUEMTQl9I6auGLPq564mjd3SDxRDlUEsz4CXCbSfTJFHSYstxocGedg1Vv+XJ&#10;ash3n0t1PO0zs3hbqPdumW0PnGk9fRy3ryACjeEevrUPRkOa5FmqXlSaw/+n+Afk+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NP/LjKAAAA4wAAAA8AAAAAAAAAAAAAAAAAmAIA&#10;AGRycy9kb3ducmV2LnhtbFBLBQYAAAAABAAEAPUAAACPAwAAAAA=&#10;" fillcolor="window" strokecolor="#3d8e92" strokeweight="3pt">
                      <v:stroke joinstyle="miter"/>
                    </v:roundrect>
                    <v:group id="그룹 34" o:spid="_x0000_s3516" style="position:absolute;top:10735;width:8562;height:12038" coordorigin=",10735"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GNdPYyQAA&#10;AOMAAAAPAAAAAAAAAAAAAAAAAKoCAABkcnMvZG93bnJldi54bWxQSwUGAAAAAAQABAD6AAAAoAMA&#10;AAAA&#10;">
                      <v:shape id="이등변 삼각형 35" o:spid="_x0000_s3517" type="#_x0000_t5" style="position:absolute;left:-1802;top:12537;width:12482;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yY9swA&#10;AADjAAAADwAAAGRycy9kb3ducmV2LnhtbESPQWvCQBSE74X+h+UVvJS6cZG0pq5SFFFKoZiKvT6y&#10;r0kw+zZk1xj/vVso9DjMzDfMfDnYRvTU+dqxhsk4AUFcOFNzqeHwtXl6AeEDssHGMWm4kofl4v5u&#10;jplxF95Tn4dSRAj7DDVUIbSZlL6oyKIfu5Y4ej+usxii7EppOrxEuG2kSpJUWqw5LlTY0qqi4pSf&#10;rYbd/vO8Du/f+aObHAfrP9Rp2yutRw/D2yuIQEP4D/+1d0aDSp6nKp2laga/n+IfkIsb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KyY9swAAADjAAAADwAAAAAAAAAAAAAAAACY&#10;AgAAZHJzL2Rvd25yZXYueG1sUEsFBgAAAAAEAAQA9QAAAJEDAAAAAA==&#10;" fillcolor="#2d6a6d" strokecolor="#3d8e92" strokeweight="1pt"/>
                      <v:shape id="이등변 삼각형 36" o:spid="_x0000_s3518" type="#_x0000_t5" style="position:absolute;left:-512;top:13075;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ev8oA&#10;AADjAAAADwAAAGRycy9kb3ducmV2LnhtbESPy2rCQBSG94LvMBzBjejEtESNjmIthdJFwcsDHGaO&#10;STBzJs2MMX37zqLg8ue/8W12va1FR62vHCuYzxIQxNqZigsFl/PHdAnCB2SDtWNS8EsedtvhYIO5&#10;cQ8+UncKhYgj7HNUUIbQ5FJ6XZJFP3MNcfSurrUYomwLaVp8xHFbyzRJMmmx4vhQYkOHkvTtdLcK&#10;vprJ6rs+m7fJ+w+Gu9svdddrpcajfr8GEagPz/B/+9MoSJPFa5qtspdIEZkiD8jt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uvnr/KAAAA4wAAAA8AAAAAAAAAAAAAAAAAmAIA&#10;AGRycy9kb3ducmV2LnhtbFBLBQYAAAAABAAEAPUAAACPAwAAAAA=&#10;" fillcolor="#3d8e92" strokecolor="#3d8e92" strokeweight="1pt"/>
                    </v:group>
                  </v:group>
                  <v:shape id="TextBox 83" o:spid="_x0000_s3519" type="#_x0000_t202" style="position:absolute;left:1896;top:12234;width:25988;height:7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G1ssoA&#10;AADjAAAADwAAAGRycy9kb3ducmV2LnhtbESPQWvCQBSE74X+h+UVequ7pjbV1FVKi+BJUavg7ZF9&#10;JqHZtyG7NfHfu0LB4zAz3zDTeW9rcabWV441DAcKBHHuTMWFhp/d4mUMwgdkg7Vj0nAhD/PZ48MU&#10;M+M63tB5GwoRIewz1FCG0GRS+rwki37gGuLonVxrMUTZFtK02EW4rWWiVCotVhwXSmzoq6T8d/tn&#10;NexXp+NhpNbFt31rOtcryXYitX5+6j8/QATqwz38314aDYl6HyXpJH0dwu1T/ANyd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ehtbLKAAAA4wAAAA8AAAAAAAAAAAAAAAAAmAIA&#10;AGRycy9kb3ducmV2LnhtbFBLBQYAAAAABAAEAPUAAACPAwAAAAA=&#10;" filled="f" stroked="f">
                    <v:textbo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مراقبة الأداء عبر الإنترنت</w:t>
                          </w:r>
                        </w:p>
                      </w:txbxContent>
                    </v:textbox>
                  </v:shape>
                  <v:shape id="TextBox 84" o:spid="_x0000_s3520" type="#_x0000_t202" style="position:absolute;left:28400;top:12236;width:6769;height:5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MrxcoA&#10;AADjAAAADwAAAGRycy9kb3ducmV2LnhtbESPQWvCQBSE74L/YXmF3nS3qU1r6ipiETxVtFro7ZF9&#10;JsHs25Ddmvjv3ULB4zAz3zCzRW9rcaHWV441PI0VCOLcmYoLDYev9egNhA/IBmvHpOFKHhbz4WCG&#10;mXEd7+iyD4WIEPYZaihDaDIpfV6SRT92DXH0Tq61GKJsC2la7CLc1jJRKpUWK44LJTa0Kik/73+t&#10;huPn6ed7orbFh31pOtcryXYqtX586JfvIAL14R7+b2+MhkS9TpJ0mj4n8Pcp/gE5v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dzK8XKAAAA4wAAAA8AAAAAAAAAAAAAAAAAmAIA&#10;AGRycy9kb3ducmV2LnhtbFBLBQYAAAAABAAEAPUAAACPAwAAAAA=&#10;" filled="f" stroked="f">
                    <v:textbo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5</w:t>
                          </w:r>
                        </w:p>
                      </w:txbxContent>
                    </v:textbox>
                  </v:shape>
                </v:group>
                <v:group id="Group 2074269633" o:spid="_x0000_s3521" style="position:absolute;top:21471;width:35169;height:8792" coordorigin=",21471" coordsize="35169,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TUjX&#10;dM0AAADjAAAADwAAAAAAAAAAAAAAAACqAgAAZHJzL2Rvd25yZXYueG1sUEsFBgAAAAAEAAQA+gAA&#10;AKQDAAAAAA==&#10;">
                  <v:group id="Group 2074269634" o:spid="_x0000_s3522" style="position:absolute;top:21471;width:34653;height:8792;flip:x" coordorigin=",21471" coordsize="47449,12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QZXnsoA&#10;AADjAAAADwAAAAAAAAAAAAAAAACqAgAAZHJzL2Rvd25yZXYueG1sUEsFBgAAAAAEAAQA+gAAAKED&#10;AAAAAA==&#10;">
                    <v:roundrect id="사각형: 둥근 모서리 33" o:spid="_x0000_s3523" style="position:absolute;left:4609;top:21699;width:42840;height:11582;visibility:visible;mso-wrap-style:square;v-text-anchor:middle" arcsize="550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yISc4A&#10;AADjAAAADwAAAGRycy9kb3ducmV2LnhtbESPQUvDQBSE74L/YXmCN7sx6tbGbkutRAoeSqtSvD2z&#10;r0k0+zZk1yb6611B6HGYmW+Y6XywjThQ52vHGi5HCQjiwpmaSw0vz/nFLQgfkA02jknDN3mYz05P&#10;ppgZ1/OGDttQighhn6GGKoQ2k9IXFVn0I9cSR2/vOoshyq6UpsM+wm0j0yRR0mLNcaHClpYVFZ/b&#10;L6vh4+fx9W33VKr+fZ2r/TIfFg/hXuvzs2FxByLQEI7h//bKaEiT8XWqJurqBv4+xT8gZ78A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DofIhJzgAAAOMAAAAPAAAAAAAAAAAAAAAA&#10;AJgCAABkcnMvZG93bnJldi54bWxQSwUGAAAAAAQABAD1AAAAkwMAAAAA&#10;" fillcolor="window" strokecolor="#777" strokeweight="3pt">
                      <v:stroke joinstyle="miter"/>
                    </v:roundrect>
                    <v:group id="그룹 34" o:spid="_x0000_s3524" style="position:absolute;top:21471;width:8562;height:12038" coordorigin=",21471" coordsize="8877,12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XT90&#10;7M0AAADjAAAADwAAAAAAAAAAAAAAAACqAgAAZHJzL2Rvd25yZXYueG1sUEsFBgAAAAAEAAQA+gAA&#10;AKQDAAAAAA==&#10;">
                      <v:shape id="이등변 삼각형 35" o:spid="_x0000_s3525" type="#_x0000_t5" style="position:absolute;left:-1802;top:23273;width:12482;height:887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xls0A&#10;AADjAAAADwAAAGRycy9kb3ducmV2LnhtbESPQUvDQBSE74L/YXlCL2I3prLV2G0RS8FCD7VVwdsj&#10;+5qEZt+G7CaN/75bEHocZuYbZrYYbC16an3lWMPjOAFBnDtTcaHha796eAbhA7LB2jFp+CMPi/nt&#10;zQwz4078Sf0uFCJC2GeooQyhyaT0eUkW/dg1xNE7uNZiiLItpGnxFOG2lmmSKGmx4rhQYkPvJeXH&#10;XWc1/GzV90Eeu7X67ft1h/f7TVBLrUd3w9sriEBDuIb/2x9GQ5pMn1L1oiZTuHyKf0DOz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k38ZbNAAAA4wAAAA8AAAAAAAAAAAAAAAAA&#10;mAIAAGRycy9kb3ducmV2LnhtbFBLBQYAAAAABAAEAPUAAACSAwAAAAA=&#10;" fillcolor="#777" stroked="f" strokeweight="1pt"/>
                      <v:shape id="이등변 삼각형 36" o:spid="_x0000_s3526" type="#_x0000_t5" style="position:absolute;left:-512;top:23811;width:10973;height:780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3McA&#10;AADjAAAADwAAAGRycy9kb3ducmV2LnhtbERP3WrCMBS+H/gO4Qx2NxPrVmdnFJEOxm7Enwc4S45t&#10;sTkpTbTd2y8Xg11+fP+rzehacac+NJ41zKYKBLHxtuFKw/n08fwGIkRki61n0vBDATbrycMKC+sH&#10;PtD9GCuRQjgUqKGOsSukDKYmh2HqO+LEXXzvMCbYV9L2OKRw18pMqVw6bDg11NjRriZzPd6chnKY&#10;mevOLsi+mvnXeb8tv02ptH56HLfvICKN8V/85/60GjK1eMnyZT5Po9On9Af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P3tzHAAAA4wAAAA8AAAAAAAAAAAAAAAAAmAIAAGRy&#10;cy9kb3ducmV2LnhtbFBLBQYAAAAABAAEAPUAAACMAwAAAAA=&#10;" fillcolor="#b0b0b0" stroked="f" strokeweight="1pt"/>
                    </v:group>
                  </v:group>
                  <v:shape id="TextBox 91" o:spid="_x0000_s3527" type="#_x0000_t202" style="position:absolute;left:2332;top:23493;width:23765;height:5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e5tMsA&#10;AADjAAAADwAAAGRycy9kb3ducmV2LnhtbESPzWrDMBCE74W8g9hCb41UN3VqJ0ooLYGcGpqfQm6L&#10;tbFNrJWx1Nh5+6hQ6HGYmW+Y+XKwjbhQ52vHGp7GCgRx4UzNpYb9bvX4CsIHZIONY9JwJQ/Lxehu&#10;jrlxPX/RZRtKESHsc9RQhdDmUvqiIot+7Fri6J1cZzFE2ZXSdNhHuG1kolQqLdYcFyps6b2i4rz9&#10;sRoOn6fj90Rtyg/70vZuUJJtJrV+uB/eZiACDeE//NdeGw2Jmk6SNEufM/j9FP+AXNw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17m0ywAAAOMAAAAPAAAAAAAAAAAAAAAAAJgC&#10;AABkcnMvZG93bnJldi54bWxQSwUGAAAAAAQABAD1AAAAkAMAAAAA&#10;" filled="f" stroked="f">
                    <v:textbox>
                      <w:txbxContent>
                        <w:p w:rsidR="00FD5841" w:rsidRPr="00FD026C" w:rsidRDefault="00FD5841" w:rsidP="00FD026C">
                          <w:pPr>
                            <w:bidi w:val="0"/>
                            <w:jc w:val="center"/>
                            <w:rPr>
                              <w:rFonts w:eastAsia="Calibri" w:hAnsi="Adobe Arabic" w:cs="Adobe Arabic"/>
                              <w:b/>
                              <w:bCs/>
                              <w:color w:val="000000"/>
                              <w:kern w:val="24"/>
                              <w:sz w:val="32"/>
                              <w:szCs w:val="32"/>
                              <w:lang w:bidi="ar-EG"/>
                            </w:rPr>
                          </w:pPr>
                          <w:r w:rsidRPr="00FD026C">
                            <w:rPr>
                              <w:rFonts w:eastAsia="Calibri" w:hAnsi="Adobe Arabic" w:cs="Adobe Arabic"/>
                              <w:b/>
                              <w:bCs/>
                              <w:color w:val="000000"/>
                              <w:kern w:val="24"/>
                              <w:sz w:val="32"/>
                              <w:szCs w:val="32"/>
                              <w:rtl/>
                              <w:lang w:bidi="ar-EG"/>
                            </w:rPr>
                            <w:t>التدقيق الإلكتروني</w:t>
                          </w:r>
                        </w:p>
                      </w:txbxContent>
                    </v:textbox>
                  </v:shape>
                  <v:shape id="TextBox 92" o:spid="_x0000_s3528" type="#_x0000_t202" style="position:absolute;left:28400;top:23529;width:6769;height:5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jVMkA&#10;AADjAAAADwAAAGRycy9kb3ducmV2LnhtbESPzWrCQBSF9wXfYbiCuzpjSFONjlIqQlctWhXcXTLX&#10;JJi5EzKjSd++syh0eTh/fKvNYBvxoM7XjjXMpgoEceFMzaWG4/fueQ7CB2SDjWPS8EMeNuvR0wpz&#10;43re0+MQShFH2OeooQqhzaX0RUUW/dS1xNG7us5iiLIrpemwj+O2kYlSmbRYc3yosKX3iorb4W41&#10;nD6vl3OqvsqtfWl7NyjJdiG1noyHtyWIQEP4D/+1P4yGRL2mSbbI0kgRmSIPyP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OtjVMkAAADjAAAADwAAAAAAAAAAAAAAAACYAgAA&#10;ZHJzL2Rvd25yZXYueG1sUEsFBgAAAAAEAAQA9QAAAI4DAAAAAA==&#10;" filled="f" stroked="f">
                    <v:textbox>
                      <w:txbxContent>
                        <w:p w:rsidR="00FD5841" w:rsidRDefault="00FD5841" w:rsidP="00FD026C">
                          <w:pPr>
                            <w:bidi w:val="0"/>
                            <w:jc w:val="center"/>
                            <w:rPr>
                              <w:rFonts w:eastAsia="Calibri" w:cs="Adobe Arabic"/>
                              <w:b/>
                              <w:bCs/>
                              <w:color w:val="FFFFFF"/>
                              <w:kern w:val="24"/>
                              <w:sz w:val="40"/>
                              <w:szCs w:val="40"/>
                            </w:rPr>
                          </w:pPr>
                          <w:r>
                            <w:rPr>
                              <w:rFonts w:eastAsia="Calibri" w:cs="Adobe Arabic"/>
                              <w:b/>
                              <w:bCs/>
                              <w:color w:val="FFFFFF"/>
                              <w:kern w:val="24"/>
                              <w:sz w:val="40"/>
                              <w:szCs w:val="40"/>
                            </w:rPr>
                            <w:t>6</w:t>
                          </w:r>
                        </w:p>
                      </w:txbxContent>
                    </v:textbox>
                  </v:shape>
                </v:group>
                <w10:wrap anchorx="page"/>
                <w10:anchorlock/>
              </v:group>
            </w:pict>
          </mc:Fallback>
        </mc:AlternateContent>
      </w:r>
    </w:p>
    <w:p w:rsidR="00D75CDD" w:rsidRPr="007B4302" w:rsidRDefault="001A1818" w:rsidP="00BA05D9">
      <w:pPr>
        <w:rPr>
          <w:rFonts w:ascii="Sakkal Majalla" w:hAnsi="Sakkal Majalla"/>
          <w:b/>
          <w:bCs/>
          <w:sz w:val="32"/>
          <w:szCs w:val="32"/>
          <w:rtl/>
        </w:rPr>
      </w:pPr>
      <w:r w:rsidRPr="002A078C">
        <w:rPr>
          <w:rFonts w:ascii="Sakkal Majalla" w:hAnsi="Sakkal Majalla"/>
          <w:noProof/>
          <w:sz w:val="34"/>
        </w:rPr>
        <mc:AlternateContent>
          <mc:Choice Requires="wpg">
            <w:drawing>
              <wp:inline distT="0" distB="0" distL="0" distR="0" wp14:anchorId="5E2B8CFA" wp14:editId="30B3731E">
                <wp:extent cx="5731510" cy="892088"/>
                <wp:effectExtent l="0" t="0" r="2540" b="22860"/>
                <wp:docPr id="20742692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82" name="مجموعة 47"/>
                        <wpg:cNvGrpSpPr/>
                        <wpg:grpSpPr>
                          <a:xfrm>
                            <a:off x="0" y="0"/>
                            <a:ext cx="5731510" cy="895351"/>
                            <a:chOff x="0" y="0"/>
                            <a:chExt cx="5878196" cy="918845"/>
                          </a:xfrm>
                        </wpg:grpSpPr>
                        <wpg:grpSp>
                          <wpg:cNvPr id="2074269283" name="مجموعة 48"/>
                          <wpg:cNvGrpSpPr/>
                          <wpg:grpSpPr>
                            <a:xfrm>
                              <a:off x="0" y="0"/>
                              <a:ext cx="5878196" cy="918845"/>
                              <a:chOff x="0" y="0"/>
                              <a:chExt cx="6240348" cy="919070"/>
                            </a:xfrm>
                          </wpg:grpSpPr>
                          <wpg:grpSp>
                            <wpg:cNvPr id="2074269284" name="مجموعة 49"/>
                            <wpg:cNvGrpSpPr/>
                            <wpg:grpSpPr>
                              <a:xfrm>
                                <a:off x="0" y="169208"/>
                                <a:ext cx="5433072" cy="580613"/>
                                <a:chOff x="0" y="169208"/>
                                <a:chExt cx="5433072" cy="580613"/>
                              </a:xfrm>
                            </wpg:grpSpPr>
                            <wps:wsp>
                              <wps:cNvPr id="20742692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88" name="مربع نص 41"/>
                          <wps:cNvSpPr txBox="1"/>
                          <wps:spPr>
                            <a:xfrm>
                              <a:off x="204466" y="256739"/>
                              <a:ext cx="4615440" cy="434941"/>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مؤشرات الأداء الرئيسية</w:t>
                                </w:r>
                                <w:r w:rsidRPr="00BA05D9">
                                  <w:rPr>
                                    <w:rFonts w:eastAsia="Calibri" w:hAnsi="Adobe Arabic" w:cs="Adobe Arabic"/>
                                    <w:b/>
                                    <w:bCs/>
                                    <w:color w:val="FFFFFF"/>
                                    <w:kern w:val="24"/>
                                    <w:sz w:val="36"/>
                                    <w:szCs w:val="36"/>
                                    <w:lang w:bidi="ar-EG"/>
                                  </w:rPr>
                                  <w:t xml:space="preserve"> (KPIs)</w:t>
                                </w:r>
                              </w:p>
                            </w:txbxContent>
                          </wps:txbx>
                          <wps:bodyPr wrap="square" rtlCol="1">
                            <a:spAutoFit/>
                          </wps:bodyPr>
                        </wps:wsp>
                      </wpg:grpSp>
                      <pic:pic xmlns:pic="http://schemas.openxmlformats.org/drawingml/2006/picture">
                        <pic:nvPicPr>
                          <pic:cNvPr id="207426928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sErA4g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9sErA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5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NBcR&#10;zAAAAOMAAAAPAAAAAAAAAAAAAAAAAKoCAABkcnMvZG93bnJldi54bWxQSwUGAAAAAAQABAD6AAAA&#10;owMAAAAA&#10;">
                  <v:group id="مجموعة 48" o:spid="_x0000_s35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1eLKK&#10;zAAAAOMAAAAPAAAAAAAAAAAAAAAAAKoCAABkcnMvZG93bnJldi54bWxQSwUGAAAAAAQABAD6AAAA&#10;owMAAAAA&#10;">
                    <v:group id="مجموعة 49" o:spid="_x0000_s35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6kSr+&#10;zAAAAOMAAAAPAAAAAAAAAAAAAAAAAKoCAABkcnMvZG93bnJldi54bWxQSwUGAAAAAAQABAD6AAAA&#10;owMAAAAA&#10;">
                      <v:shape id="شكل حر 50" o:spid="_x0000_s35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vQZsoA&#10;AADjAAAADwAAAGRycy9kb3ducmV2LnhtbESPQWvCQBSE74X+h+UVvNVNY5Nqmo0UQRDpQdOK10f2&#10;mYRm34bsqum/dwtCj8PMfMPky9F04kKDay0reJlGIIgrq1uuFXx/rZ/nIJxH1thZJgW/5GBZPD7k&#10;mGl75T1dSl+LAGGXoYLG+z6T0lUNGXRT2xMH72QHgz7IoZZ6wGuAm07GUZRKgy2HhQZ7WjVU/ZRn&#10;oyDdJsfdrlon+3Iz+3Rk9EFbr9Tkafx4B+Fp9P/he3ujFcTR22ucLuJ5An+fwh+Qx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ML0G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Yms8kA&#10;AADjAAAADwAAAGRycy9kb3ducmV2LnhtbESPQWvCQBSE7wX/w/IEL6Kbhho1ukppKXhsrXh+Zp+b&#10;YPZtml1j+u/dQsHjMDPfMOttb2vRUesrxwqepwkI4sLpio2Cw/fHZAHCB2SNtWNS8EsetpvB0xpz&#10;7W78Rd0+GBEh7HNUUIbQ5FL6oiSLfuoa4uidXWsxRNkaqVu8RbitZZokmbRYcVwosaG3korL/moV&#10;4I/9PJ5ccL47GfM+njX9WM+UGg371xWIQH14hP/bO60gTeYvabZMFxn8fYp/QG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0Yms8kAAADjAAAADwAAAAAAAAAAAAAAAACYAgAA&#10;ZHJzL2Rvd25yZXYueG1sUEsFBgAAAAAEAAQA9QAAAI4DAAAAAA==&#10;" fillcolor="#a5a5a5 [2092]" stroked="f" strokeweight="1pt">
                        <v:stroke joinstyle="miter"/>
                      </v:roundrect>
                    </v:group>
                    <v:oval id="شكل بيضاوي 52" o:spid="_x0000_s35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bbnMoA&#10;AADjAAAADwAAAGRycy9kb3ducmV2LnhtbESPUUvDMBSF3wX/Q7gD31yyIN3WLRuiCAoKW6d7vjR3&#10;bVlzU5q4dv/eCIKPh3POdzjr7ehacaE+NJ4NzKYKBHHpbcOVgc/Dy/0CRIjIFlvPZOBKAbab25s1&#10;5tYPvKdLESuRIBxyNFDH2OVShrImh2HqO+LknXzvMCbZV9L2OCS4a6VWKpMOG04LNXb0VFN5Lr6d&#10;gd359HU9vr2rj8oPRTa4Z63twZi7yfi4AhFpjP/hv/arNaDV/EFnS72Yw++n9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eW25zKAAAA4wAAAA8AAAAAAAAAAAAAAAAAmAIA&#10;AGRycy9kb3ducmV2LnhtbFBLBQYAAAAABAAEAPUAAACPAwAAAAA=&#10;" filled="f" strokecolor="#168489" strokeweight="1pt">
                      <v:stroke joinstyle="miter"/>
                    </v:oval>
                  </v:group>
                  <v:shape id="مربع نص 41" o:spid="_x0000_s3536" type="#_x0000_t202" style="position:absolute;left:2044;top:2567;width:46155;height:4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8JisYA&#10;AADjAAAADwAAAGRycy9kb3ducmV2LnhtbERPPU/DMBDdkfgP1iGxUbsRlBLqVlWhUgcWSthP8RFH&#10;xOcovjbpv68HJMan973aTKFTZxpSG9nCfGZAEdfRtdxYqL72D0tQSZAddpHJwoUSbNa3NyssXRz5&#10;k85HaVQO4VSiBS/Sl1qn2lPANIs9ceZ+4hBQMhwa7QYcc3jodGHMQgdsOTd47Gnnqf49noIFEbed&#10;X6r3kA7f08fb6E39hJW193fT9hWU0CT/4j/3wVkozPNjsXgplnl0/pT/gF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8JisYAAADjAAAADwAAAAAAAAAAAAAAAACYAgAAZHJz&#10;L2Rvd25yZXYueG1sUEsFBgAAAAAEAAQA9QAAAIs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مؤشرات الأداء الرئيسية</w:t>
                          </w:r>
                          <w:r w:rsidRPr="00BA05D9">
                            <w:rPr>
                              <w:rFonts w:eastAsia="Calibri" w:hAnsi="Adobe Arabic" w:cs="Adobe Arabic"/>
                              <w:b/>
                              <w:bCs/>
                              <w:color w:val="FFFFFF"/>
                              <w:kern w:val="24"/>
                              <w:sz w:val="36"/>
                              <w:szCs w:val="36"/>
                              <w:lang w:bidi="ar-EG"/>
                            </w:rPr>
                            <w:t xml:space="preserve"> (KPIs)</w:t>
                          </w:r>
                        </w:p>
                      </w:txbxContent>
                    </v:textbox>
                  </v:shape>
                </v:group>
                <v:shape id="صورة 54" o:spid="_x0000_s353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k5bHMAAAA4wAAAA8AAABkcnMvZG93bnJldi54bWxEj0FLw0AUhO+C/2F5gje7MUqbxG6LSgWh&#10;pzZaenxmn0ns7tu4u7bx37uC4HGYmW+Y+XK0RhzJh96xgutJBoK4cbrnVsFL/XRVgAgRWaNxTAq+&#10;KcBycX42x0q7E2/ouI2tSBAOFSroYhwqKUPTkcUwcQNx8t6dtxiT9K3UHk8Jbo3Ms2wqLfacFjoc&#10;6LGj5rD9sgrW/uHto6x3pv7c7FeFuZm9HlZrpS4vxvs7EJHG+B/+az9rBXk2u82nZV6U8Psp/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2OTlscwAAADjAAAADwAAAAAA&#10;AAAAAAAAAACfAgAAZHJzL2Rvd25yZXYueG1sUEsFBgAAAAAEAAQA9wAAAJgDA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الشفافية: تتبع مدى توفر المعلومات والبيانات للمستخدمين</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الفعالية: قياس الوقت والتكلفة لإنجاز المعاملات الإلكترونية</w:t>
      </w:r>
      <w:r w:rsidRPr="00E8020A">
        <w:rPr>
          <w:rFonts w:ascii="Sakkal Majalla" w:hAnsi="Sakkal Majalla" w:cs="Sakkal Majalla"/>
          <w:sz w:val="32"/>
          <w:szCs w:val="32"/>
        </w:rPr>
        <w:t>.</w:t>
      </w:r>
    </w:p>
    <w:p w:rsidR="00D75CDD" w:rsidRPr="00BA05D9" w:rsidRDefault="001A1818"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4F072B53" wp14:editId="18A9BA98">
                <wp:extent cx="5731510" cy="892088"/>
                <wp:effectExtent l="0" t="0" r="2540" b="22860"/>
                <wp:docPr id="20742692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291" name="مجموعة 47"/>
                        <wpg:cNvGrpSpPr/>
                        <wpg:grpSpPr>
                          <a:xfrm>
                            <a:off x="0" y="0"/>
                            <a:ext cx="5731510" cy="895351"/>
                            <a:chOff x="0" y="0"/>
                            <a:chExt cx="5878196" cy="918845"/>
                          </a:xfrm>
                        </wpg:grpSpPr>
                        <wpg:grpSp>
                          <wpg:cNvPr id="2074269292" name="مجموعة 48"/>
                          <wpg:cNvGrpSpPr/>
                          <wpg:grpSpPr>
                            <a:xfrm>
                              <a:off x="0" y="0"/>
                              <a:ext cx="5878196" cy="918845"/>
                              <a:chOff x="0" y="0"/>
                              <a:chExt cx="6240348" cy="919070"/>
                            </a:xfrm>
                          </wpg:grpSpPr>
                          <wpg:grpSp>
                            <wpg:cNvPr id="2074269293" name="مجموعة 49"/>
                            <wpg:cNvGrpSpPr/>
                            <wpg:grpSpPr>
                              <a:xfrm>
                                <a:off x="0" y="169208"/>
                                <a:ext cx="5433072" cy="580613"/>
                                <a:chOff x="0" y="169208"/>
                                <a:chExt cx="5433072" cy="580613"/>
                              </a:xfrm>
                            </wpg:grpSpPr>
                            <wps:wsp>
                              <wps:cNvPr id="2074269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2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297"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تحليل البيانات الضخمة</w:t>
                                </w:r>
                              </w:p>
                            </w:txbxContent>
                          </wps:txbx>
                          <wps:bodyPr wrap="square" rtlCol="1">
                            <a:spAutoFit/>
                          </wps:bodyPr>
                        </wps:wsp>
                      </wpg:grpSp>
                      <pic:pic xmlns:pic="http://schemas.openxmlformats.org/drawingml/2006/picture">
                        <pic:nvPicPr>
                          <pic:cNvPr id="207426929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">
                <v:group id="مجموعة 47" o:spid="_x0000_s35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7z8f&#10;u80AAADjAAAADwAAAAAAAAAAAAAAAACqAgAAZHJzL2Rvd25yZXYueG1sUEsFBgAAAAAEAAQA+gAA&#10;AKQDAAAAAA==&#10;">
                  <v:group id="مجموعة 48" o:spid="_x0000_s35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f7YHM&#10;zAAAAOMAAAAPAAAAAAAAAAAAAAAAAKoCAABkcnMvZG93bnJldi54bWxQSwUGAAAAAAQABAD6AAAA&#10;owMAAAAA&#10;">
                    <v:group id="مجموعة 49" o:spid="_x0000_s35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woSRX&#10;zAAAAOMAAAAPAAAAAAAAAAAAAAAAAKoCAABkcnMvZG93bnJldi54bWxQSwUGAAAAAAQABAD6AAAA&#10;owMAAAAA&#10;">
                      <v:shape id="شكل حر 50" o:spid="_x0000_s35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7jIMsA&#10;AADjAAAADwAAAGRycy9kb3ducmV2LnhtbESPQWvCQBSE70L/w/IKvemmqaaaukopCKH0YFLF6yP7&#10;moRm34bsauK/7xYEj8PMfMOst6NpxYV611hW8DyLQBCXVjdcKTh876ZLEM4ja2wtk4IrOdhuHiZr&#10;TLUdOKdL4SsRIOxSVFB736VSurImg25mO+Lg/djeoA+yr6TucQhw08o4ihJpsOGwUGNHHzWVv8XZ&#10;KEg+F6f9vtwt8iJ7+XJk9FFbr9TT4/j+BsLT6O/hWzvTCuLodR4nq3g1h/9P4Q/Iz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nuMg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0uGckA&#10;AADjAAAADwAAAGRycy9kb3ducmV2LnhtbESPQWvCQBSE7wX/w/KEXkQ3hsbW6CqiCD1WLZ6f2ddN&#10;MPs2Zrcx/ffdQsHjMDPfMMt1b2vRUesrxwqmkwQEceF0xUbB52k/fgPhA7LG2jEp+CEP69XgaYm5&#10;dnc+UHcMRkQI+xwVlCE0uZS+KMmin7iGOHpfrrUYomyN1C3eI9zWMk2SmbRYcVwosaFtScX1+G0V&#10;4M1+nC8uON9djNmNsqYf6Uyp52G/WYAI1IdH+L/9rhWkyetLOpun8wz+PsU/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k0uGckAAADjAAAADwAAAAAAAAAAAAAAAACYAgAA&#10;ZHJzL2Rvd25yZXYueG1sUEsFBgAAAAAEAAQA9QAAAI4DAAAAAA==&#10;" fillcolor="#a5a5a5 [2092]" stroked="f" strokeweight="1pt">
                        <v:stroke joinstyle="miter"/>
                      </v:roundrect>
                    </v:group>
                    <v:oval id="شكل بيضاوي 52" o:spid="_x0000_s35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o2soA&#10;AADjAAAADwAAAGRycy9kb3ducmV2LnhtbESPX0vDMBTF3wW/Q7iCb1tikLrVZUMUQWGCdn+eL81d&#10;W9bclCau3bc3g4GPh3PO73AWq9G14kR9aDwbeJgqEMSltw1XBrab98kMRIjIFlvPZOBMAVbL25sF&#10;5tYP/EOnIlYiQTjkaKCOsculDGVNDsPUd8TJO/jeYUyyr6TtcUhw10qtVCYdNpwWauzotabyWPw6&#10;A9/Hw+68/1yrr8oPRTa4N63txpj7u/HlGUSkMf6Hr+0Pa0Crp0edzfU8g8un9Afk8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0D6NrKAAAA4wAAAA8AAAAAAAAAAAAAAAAAmAIA&#10;AGRycy9kb3ducmV2LnhtbFBLBQYAAAAABAAEAPUAAACPAwAAAAA=&#10;" filled="f" strokecolor="#168489" strokeweight="1pt">
                      <v:stroke joinstyle="miter"/>
                    </v:oval>
                  </v:group>
                  <v:shape id="مربع نص 41" o:spid="_x0000_s354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LJckA&#10;AADjAAAADwAAAGRycy9kb3ducmV2LnhtbESPzU7DMBCE70i8g7VI3KjdCFqa1q0qfqQeuFDCfRVv&#10;44h4HcVLk749RkLiOJqZbzSb3RQ6daYhtZEtzGcGFHEdXcuNherj9e4RVBJkh11ksnChBLvt9dUG&#10;SxdHfqfzURqVIZxKtOBF+lLrVHsKmGaxJ87eKQ4BJcuh0W7AMcNDpwtjFjpgy3nBY09Pnuqv43ew&#10;IOL280v1EtLhc3p7Hr2pH7Cy9vZm2q9BCU3yH/5rH5yFwizvi8WqWC3h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DkLJc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تحليل البيانات الضخمة</w:t>
                          </w:r>
                        </w:p>
                      </w:txbxContent>
                    </v:textbox>
                  </v:shape>
                </v:group>
                <v:shape id="صورة 54" o:spid="_x0000_s354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x1vfJAAAA4wAAAA8AAABkcnMvZG93bnJldi54bWxET89PwjAUvpP4PzTPxBt0TgNsUggaTEw4&#10;wdR4fK7PbdC+zrbC/O/pwcTjl+/3YjVYI07kQ+dYwe0kA0FcO91xo+C1eh7PQYSIrNE4JgW/FGC1&#10;vBotsNTuzDs67WMjUgiHEhW0MfallKFuyWKYuJ44cV/OW4wJ+kZqj+cUbo3Ms2wqLXacGlrs6aml&#10;+rj/sQq2/vHzUFTvpvrefWzm5m72dtxslbq5HtYPICIN8V/8537RCvJsdp9Pi7xIo9On9Afk8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nHW98kAAADjAAAADwAAAAAAAAAA&#10;AAAAAACfAgAAZHJzL2Rvd25yZXYueG1sUEsFBgAAAAAEAAQA9wAAAJUDA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استخدام البيانات: استخراج رؤى من البيانات الكبيرة لتحسين صنع القرار</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التنبؤ: الاستفادة من التحليلات التنبؤية لتوقع التحديات وفرص التحسين</w:t>
      </w:r>
      <w:r w:rsidRPr="00E8020A">
        <w:rPr>
          <w:rFonts w:ascii="Sakkal Majalla" w:hAnsi="Sakkal Majalla" w:cs="Sakkal Majalla"/>
          <w:sz w:val="32"/>
          <w:szCs w:val="32"/>
        </w:rPr>
        <w:t>.</w:t>
      </w:r>
    </w:p>
    <w:p w:rsidR="00D75CDD" w:rsidRPr="00BA05D9" w:rsidRDefault="001A1818" w:rsidP="00BA05D9">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2369E855" wp14:editId="1997E84D">
                <wp:extent cx="5731510" cy="892088"/>
                <wp:effectExtent l="0" t="0" r="2540" b="22860"/>
                <wp:docPr id="207426929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00" name="مجموعة 47"/>
                        <wpg:cNvGrpSpPr/>
                        <wpg:grpSpPr>
                          <a:xfrm>
                            <a:off x="0" y="0"/>
                            <a:ext cx="5731510" cy="895351"/>
                            <a:chOff x="0" y="0"/>
                            <a:chExt cx="5878196" cy="918845"/>
                          </a:xfrm>
                        </wpg:grpSpPr>
                        <wpg:grpSp>
                          <wpg:cNvPr id="2074269301" name="مجموعة 48"/>
                          <wpg:cNvGrpSpPr/>
                          <wpg:grpSpPr>
                            <a:xfrm>
                              <a:off x="0" y="0"/>
                              <a:ext cx="5878196" cy="918845"/>
                              <a:chOff x="0" y="0"/>
                              <a:chExt cx="6240348" cy="919070"/>
                            </a:xfrm>
                          </wpg:grpSpPr>
                          <wpg:grpSp>
                            <wpg:cNvPr id="2074269302" name="مجموعة 49"/>
                            <wpg:cNvGrpSpPr/>
                            <wpg:grpSpPr>
                              <a:xfrm>
                                <a:off x="0" y="169208"/>
                                <a:ext cx="5433072" cy="580613"/>
                                <a:chOff x="0" y="169208"/>
                                <a:chExt cx="5433072" cy="580613"/>
                              </a:xfrm>
                            </wpg:grpSpPr>
                            <wps:wsp>
                              <wps:cNvPr id="20742693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06"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التقييم الذاتي والمؤسسي</w:t>
                                </w:r>
                              </w:p>
                            </w:txbxContent>
                          </wps:txbx>
                          <wps:bodyPr wrap="square" rtlCol="1">
                            <a:spAutoFit/>
                          </wps:bodyPr>
                        </wps:wsp>
                      </wpg:grpSp>
                      <pic:pic xmlns:pic="http://schemas.openxmlformats.org/drawingml/2006/picture">
                        <pic:nvPicPr>
                          <pic:cNvPr id="207426930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K6UN2r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5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6YIDrL&#10;AAAA4wAAAA8AAAAAAAAAAAAAAAAAqgIAAGRycy9kb3ducmV2LnhtbFBLBQYAAAAABAAEAPoAAACi&#10;AwAAAAA=&#10;">
                  <v:group id="مجموعة 48" o:spid="_x0000_s35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x1IWh&#10;zAAAAOMAAAAPAAAAAAAAAAAAAAAAAKoCAABkcnMvZG93bnJldi54bWxQSwUGAAAAAAQABAD6AAAA&#10;owMAAAAA&#10;">
                    <v:group id="مجموعة 49" o:spid="_x0000_s35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BhvW&#10;zAAAAOMAAAAPAAAAAAAAAAAAAAAAAKoCAABkcnMvZG93bnJldi54bWxQSwUGAAAAAAQABAD6AAAA&#10;owMAAAAA&#10;">
                      <v:shape id="شكل حر 50" o:spid="_x0000_s35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zhTsoA&#10;AADjAAAADwAAAGRycy9kb3ducmV2LnhtbESPQWvCQBSE74X+h+UVvNVdE01t6iqlIEjpQWOl10f2&#10;NQlm34bsqvHfdwuCx2FmvmEWq8G24ky9bxxrmIwVCOLSmYYrDd/79fMchA/IBlvHpOFKHlbLx4cF&#10;5sZdeEfnIlQiQtjnqKEOocul9GVNFv3YdcTR+3W9xRBlX0nT4yXCbSsTpTJpseG4UGNHHzWVx+Jk&#10;NWSfs5/ttlzPdsUm/fJkzcG4oPXoaXh/AxFoCPfwrb0xGhL1Mk2y11Sl8P8p/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ic4U7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mMkA&#10;AADjAAAADwAAAGRycy9kb3ducmV2LnhtbESPQWsCMRSE7wX/Q3hCL1ITt2p1NUppKfRYtfT83Dyz&#10;i5uX7SZdt//eFIQeh5n5hllve1eLjtpQedYwGSsQxIU3FVsNn4e3hwWIEJEN1p5Jwy8F2G4Gd2vM&#10;jb/wjrp9tCJBOOSooYyxyaUMRUkOw9g3xMk7+dZhTLK10rR4SXBXy0ypuXRYcVoosaGXkorz/sdp&#10;wG/38XX00YfuaO3raNb0IzPT+n7YP69AROrjf/jWfjcaMvU0zebLRzWFv0/pD8jN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oRmMkAAADjAAAADwAAAAAAAAAAAAAAAACYAgAA&#10;ZHJzL2Rvd25yZXYueG1sUEsFBgAAAAAEAAQA9QAAAI4DAAAAAA==&#10;" fillcolor="#a5a5a5 [2092]" stroked="f" strokeweight="1pt">
                        <v:stroke joinstyle="miter"/>
                      </v:roundrect>
                    </v:group>
                    <v:oval id="شكل بيضاوي 52" o:spid="_x0000_s35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st8sA&#10;AADjAAAADwAAAGRycy9kb3ducmV2LnhtbESPUUvDMBSF3wX/Q7iCby5Z1G7rlg1RBIUJ2umeL81d&#10;W9bclCau3b83guDj4ZzzHc5qM7pWnKgPjWcD04kCQVx623Bl4HP3fDMHESKyxdYzGThTgM368mKF&#10;ufUDf9CpiJVIEA45Gqhj7HIpQ1mTwzDxHXHyDr53GJPsK2l7HBLctVIrlUmHDaeFGjt6rKk8Ft/O&#10;wPvx8HXev27VW+WHIhvck9Z2Z8z11fiwBBFpjP/hv/aLNaDV7E5ni1t1D7+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jOuy3ywAAAOMAAAAPAAAAAAAAAAAAAAAAAJgC&#10;AABkcnMvZG93bnJldi54bWxQSwUGAAAAAAQABAD1AAAAkAMAAAAA&#10;" filled="f" strokecolor="#168489" strokeweight="1pt">
                      <v:stroke joinstyle="miter"/>
                    </v:oval>
                  </v:group>
                  <v:shape id="مربع نص 41" o:spid="_x0000_s355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40pMkA&#10;AADjAAAADwAAAGRycy9kb3ducmV2LnhtbESPzU7DMBCE70i8g7VI3KjdAAFC3ariR+qhF0q4r+Il&#10;jojXUbw06dtjJCSOo5n5RrPazKFXRxpTF9nCcmFAETfRddxaqN9fr+5BJUF22EcmCydKsFmfn62w&#10;cnHiNzoepFUZwqlCC15kqLROjaeAaREH4ux9xjGgZDm22o04ZXjodWFMqQN2nBc8DvTkqfk6fAcL&#10;Im67PNUvIe0+5v3z5E1zi7W1lxfz9hGU0Cz/4b/2zlkozN1NUT5cmxJ+P+U/o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Z40pM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التقييم الذاتي والمؤسسي</w:t>
                          </w:r>
                        </w:p>
                      </w:txbxContent>
                    </v:textbox>
                  </v:shape>
                </v:group>
                <v:shape id="صورة 54" o:spid="_x0000_s355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F2J/MAAAA4wAAAA8AAABkcnMvZG93bnJldi54bWxEj09PAjEUxO8mfofmkXiTlsWwsFKIGkxM&#10;OMEK8fjcPndX+mdtK6zfnpKQeJzMzG8y82VvNDuSD62zEkZDAYxs5VRrawnv5ev9FFiIaBVqZ0nC&#10;HwVYLm5v5lgod7IbOm5jzRLEhgIlNDF2BeehashgGLqObPK+nDcYk/Q1Vx5PCW40z4SYcIOtTQsN&#10;dvTSUHXY/hoJa//8+T0r97r82Xyspnqc7w6rtZR3g/7pEVikPv6Hr+03JSET+UM2mY1FDpdP6Q/w&#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3QXYn8wAAADjAAAADwAAAAAA&#10;AAAAAAAAAACfAgAAZHJzL2Rvd25yZXYueG1sUEsFBgAAAAAEAAQA9wAAAJgDA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hint="cs"/>
          <w:sz w:val="32"/>
          <w:szCs w:val="32"/>
          <w:rtl/>
        </w:rPr>
        <w:t>الا</w:t>
      </w:r>
      <w:r w:rsidRPr="00E8020A">
        <w:rPr>
          <w:rFonts w:ascii="Sakkal Majalla" w:hAnsi="Sakkal Majalla" w:cs="Sakkal Majalla"/>
          <w:sz w:val="32"/>
          <w:szCs w:val="32"/>
          <w:rtl/>
        </w:rPr>
        <w:t>ستبيانات</w:t>
      </w:r>
      <w:r w:rsidRPr="00E8020A">
        <w:rPr>
          <w:rFonts w:ascii="Sakkal Majalla" w:hAnsi="Sakkal Majalla" w:cs="Sakkal Majalla" w:hint="cs"/>
          <w:sz w:val="32"/>
          <w:szCs w:val="32"/>
          <w:rtl/>
        </w:rPr>
        <w:t xml:space="preserve"> </w:t>
      </w:r>
      <w:r w:rsidRPr="00E8020A">
        <w:rPr>
          <w:rFonts w:ascii="Sakkal Majalla" w:hAnsi="Sakkal Majalla" w:cs="Sakkal Majalla"/>
          <w:sz w:val="32"/>
          <w:szCs w:val="32"/>
          <w:rtl/>
        </w:rPr>
        <w:t>وا</w:t>
      </w:r>
      <w:r w:rsidRPr="00E8020A">
        <w:rPr>
          <w:rFonts w:ascii="Sakkal Majalla" w:hAnsi="Sakkal Majalla" w:cs="Sakkal Majalla" w:hint="cs"/>
          <w:sz w:val="32"/>
          <w:szCs w:val="32"/>
          <w:rtl/>
        </w:rPr>
        <w:t>لا</w:t>
      </w:r>
      <w:r w:rsidRPr="00E8020A">
        <w:rPr>
          <w:rFonts w:ascii="Sakkal Majalla" w:hAnsi="Sakkal Majalla" w:cs="Sakkal Majalla"/>
          <w:sz w:val="32"/>
          <w:szCs w:val="32"/>
          <w:rtl/>
        </w:rPr>
        <w:t>ستطلاعات: جمع آراء الموظفين والجمهور حول فعالية الأنظمة الرقمية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hint="cs"/>
          <w:sz w:val="32"/>
          <w:szCs w:val="32"/>
          <w:rtl/>
        </w:rPr>
        <w:t>ال</w:t>
      </w:r>
      <w:r w:rsidRPr="00E8020A">
        <w:rPr>
          <w:rFonts w:ascii="Sakkal Majalla" w:hAnsi="Sakkal Majalla" w:cs="Sakkal Majalla"/>
          <w:sz w:val="32"/>
          <w:szCs w:val="32"/>
          <w:rtl/>
        </w:rPr>
        <w:t xml:space="preserve">مراجعات </w:t>
      </w:r>
      <w:r w:rsidRPr="00E8020A">
        <w:rPr>
          <w:rFonts w:ascii="Sakkal Majalla" w:hAnsi="Sakkal Majalla" w:cs="Sakkal Majalla" w:hint="cs"/>
          <w:sz w:val="32"/>
          <w:szCs w:val="32"/>
          <w:rtl/>
        </w:rPr>
        <w:t>ال</w:t>
      </w:r>
      <w:r w:rsidRPr="00E8020A">
        <w:rPr>
          <w:rFonts w:ascii="Sakkal Majalla" w:hAnsi="Sakkal Majalla" w:cs="Sakkal Majalla"/>
          <w:sz w:val="32"/>
          <w:szCs w:val="32"/>
          <w:rtl/>
        </w:rPr>
        <w:t>داخلية: إجراء تقييمات دورية للأنظمة والسياسات الداخلية</w:t>
      </w:r>
      <w:r w:rsidRPr="00E8020A">
        <w:rPr>
          <w:rFonts w:ascii="Sakkal Majalla" w:hAnsi="Sakkal Majalla" w:cs="Sakkal Majalla"/>
          <w:sz w:val="32"/>
          <w:szCs w:val="32"/>
        </w:rPr>
        <w:t>.</w:t>
      </w:r>
    </w:p>
    <w:p w:rsidR="00D75CDD" w:rsidRPr="00BA05D9" w:rsidRDefault="001A1818" w:rsidP="00BA05D9">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627B8667" wp14:editId="1F4A1A35">
                <wp:extent cx="5731510" cy="892088"/>
                <wp:effectExtent l="0" t="0" r="2540" b="22860"/>
                <wp:docPr id="207426930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09" name="مجموعة 47"/>
                        <wpg:cNvGrpSpPr/>
                        <wpg:grpSpPr>
                          <a:xfrm>
                            <a:off x="0" y="0"/>
                            <a:ext cx="5731510" cy="895351"/>
                            <a:chOff x="0" y="0"/>
                            <a:chExt cx="5878196" cy="918845"/>
                          </a:xfrm>
                        </wpg:grpSpPr>
                        <wpg:grpSp>
                          <wpg:cNvPr id="2074269310" name="مجموعة 48"/>
                          <wpg:cNvGrpSpPr/>
                          <wpg:grpSpPr>
                            <a:xfrm>
                              <a:off x="0" y="0"/>
                              <a:ext cx="5878196" cy="918845"/>
                              <a:chOff x="0" y="0"/>
                              <a:chExt cx="6240348" cy="919070"/>
                            </a:xfrm>
                          </wpg:grpSpPr>
                          <wpg:grpSp>
                            <wpg:cNvPr id="2074269311" name="مجموعة 49"/>
                            <wpg:cNvGrpSpPr/>
                            <wpg:grpSpPr>
                              <a:xfrm>
                                <a:off x="0" y="169208"/>
                                <a:ext cx="5433072" cy="580613"/>
                                <a:chOff x="0" y="169208"/>
                                <a:chExt cx="5433072" cy="580613"/>
                              </a:xfrm>
                            </wpg:grpSpPr>
                            <wps:wsp>
                              <wps:cNvPr id="20742693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15" name="مربع نص 41"/>
                          <wps:cNvSpPr txBox="1"/>
                          <wps:spPr>
                            <a:xfrm>
                              <a:off x="204466" y="256663"/>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الأدوات التكنولوجية</w:t>
                                </w:r>
                              </w:p>
                            </w:txbxContent>
                          </wps:txbx>
                          <wps:bodyPr wrap="square" rtlCol="1">
                            <a:spAutoFit/>
                          </wps:bodyPr>
                        </wps:wsp>
                      </wpg:grpSp>
                      <pic:pic xmlns:pic="http://schemas.openxmlformats.org/drawingml/2006/picture">
                        <pic:nvPicPr>
                          <pic:cNvPr id="207426931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">
                <v:group id="مجموعة 47" o:spid="_x0000_s35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oomn&#10;zAAAAOMAAAAPAAAAAAAAAAAAAAAAAKoCAABkcnMvZG93bnJldi54bWxQSwUGAAAAAAQABAD6AAAA&#10;owMAAAAA&#10;">
                  <v:group id="مجموعة 48" o:spid="_x0000_s35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tBtufL&#10;AAAA4wAAAA8AAAAAAAAAAAAAAAAAqgIAAGRycy9kb3ducmV2LnhtbFBLBQYAAAAABAAEAPoAAACi&#10;AwAAAAA=&#10;">
                    <v:group id="مجموعة 49" o:spid="_x0000_s35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0DRN8&#10;zAAAAOMAAAAPAAAAAAAAAAAAAAAAAKoCAABkcnMvZG93bnJldi54bWxQSwUGAAAAAAQABAD6AAAA&#10;owMAAAAA&#10;">
                      <v:shape id="شكل حر 50" o:spid="_x0000_s35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nSCMsA&#10;AADjAAAADwAAAGRycy9kb3ducmV2LnhtbESPQWvCQBSE74X+h+UVvNVNoqZtmlVEEEQ8mLSl10f2&#10;NQnNvg3ZVeO/d4VCj8PMfMPkq9F04kyDay0riKcRCOLK6pZrBZ8f2+dXEM4ja+wsk4IrOVgtHx9y&#10;zLS9cEHn0tciQNhlqKDxvs+kdFVDBt3U9sTB+7GDQR/kUEs94CXATSeTKEqlwZbDQoM9bRqqfsuT&#10;UZDuF9/HY7VdFOVudnBk9Je2XqnJ07h+B+Fp9P/hv/ZOK0iil3mSvs3iB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iCdII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ofMckA&#10;AADjAAAADwAAAGRycy9kb3ducmV2LnhtbESPQWvCQBSE7wX/w/IEL1I3xmprdJWiFHpUK56f2ecm&#10;mH2bZteY/vtuoeBxmJlvmOW6s5VoqfGlYwXjUQKCOHe6ZKPg+PXx/AbCB2SNlWNS8EMe1qve0xIz&#10;7e68p/YQjIgQ9hkqKEKoMyl9XpBFP3I1cfQurrEYomyM1A3eI9xWMk2SmbRYclwosKZNQfn1cLMK&#10;8NvuTmcXnG/PxmyH07ob6qlSg373vgARqAuP8H/7UytIk9eXdDafjCf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dofMckAAADjAAAADwAAAAAAAAAAAAAAAACYAgAA&#10;ZHJzL2Rvd25yZXYueG1sUEsFBgAAAAAEAAQA9QAAAI4DAAAAAA==&#10;" fillcolor="#a5a5a5 [2092]" stroked="f" strokeweight="1pt">
                        <v:stroke joinstyle="miter"/>
                      </v:roundrect>
                    </v:group>
                    <v:oval id="شكل بيضاوي 52" o:spid="_x0000_s35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8csA&#10;AADjAAAADwAAAGRycy9kb3ducmV2LnhtbESPUUvDMBSF3wX/Q7iCby5ZHJ3rlg1RBAUF17k9X5q7&#10;tqy5KU1cu39vBMHHwznnO5zVZnStOFMfGs8GphMFgrj0tuHKwNfu5e4BRIjIFlvPZOBCATbr66sV&#10;5tYPvKVzESuRIBxyNFDH2OVShrImh2HiO+LkHX3vMCbZV9L2OCS4a6VWKpMOG04LNXb0VFN5Kr6d&#10;gc/TcX85vL2rj8oPRTa4Z63tzpjbm/FxCSLSGP/Df+1Xa0Cr+Uxni/vpDH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Jr9/xywAAAOMAAAAPAAAAAAAAAAAAAAAAAJgC&#10;AABkcnMvZG93bnJldi54bWxQSwUGAAAAAAQABAD1AAAAkAMAAAAA&#10;" filled="f" strokecolor="#168489" strokeweight="1pt">
                      <v:stroke joinstyle="miter"/>
                    </v:oval>
                  </v:group>
                  <v:shape id="مربع نص 41" o:spid="_x0000_s3563" type="#_x0000_t202" style="position:absolute;left:2044;top:2566;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8DskA&#10;AADjAAAADwAAAGRycy9kb3ducmV2LnhtbESPzU7DMBCE70i8g7VI3KidQAuEulXFj9QDF0q4r+Il&#10;jojXUbw06dtjJCSOo5n5RrPezqFXRxpTF9lCsTCgiJvoOm4t1O8vV3egkiA77COThRMl2G7Oz9ZY&#10;uTjxGx0P0qoM4VShBS8yVFqnxlPAtIgDcfY+4xhQshxb7UacMjz0ujRmpQN2nBc8DvToqfk6fAcL&#10;Im5XnOrnkPYf8+vT5E2zxNray4t59wBKaJb/8F977yyU5vamXN1fF0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JU8Ds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الأدوات التكنولوجية</w:t>
                          </w:r>
                        </w:p>
                      </w:txbxContent>
                    </v:textbox>
                  </v:shape>
                </v:group>
                <v:shape id="صورة 54" o:spid="_x0000_s356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eQ69n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الذكاء الاصطناعي: تحسين العمليات من خلال التعل</w:t>
      </w:r>
      <w:r w:rsidRPr="00E8020A">
        <w:rPr>
          <w:rFonts w:ascii="Sakkal Majalla" w:hAnsi="Sakkal Majalla" w:cs="Sakkal Majalla" w:hint="cs"/>
          <w:sz w:val="32"/>
          <w:szCs w:val="32"/>
          <w:rtl/>
        </w:rPr>
        <w:t>ّ</w:t>
      </w:r>
      <w:r w:rsidRPr="00E8020A">
        <w:rPr>
          <w:rFonts w:ascii="Sakkal Majalla" w:hAnsi="Sakkal Majalla" w:cs="Sakkal Majalla"/>
          <w:sz w:val="32"/>
          <w:szCs w:val="32"/>
          <w:rtl/>
        </w:rPr>
        <w:t>م الآلي وتحليل الأنماط</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البلوك تشين: تعزيز الشفافية والأمان في المعاملات الرقمية</w:t>
      </w:r>
      <w:r w:rsidRPr="00E8020A">
        <w:rPr>
          <w:rFonts w:ascii="Sakkal Majalla" w:hAnsi="Sakkal Majalla" w:cs="Sakkal Majalla"/>
          <w:sz w:val="32"/>
          <w:szCs w:val="32"/>
        </w:rPr>
        <w:t>.</w:t>
      </w:r>
    </w:p>
    <w:p w:rsidR="00D75CDD" w:rsidRPr="00BA05D9" w:rsidRDefault="001A1818" w:rsidP="00BA05D9">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11D91399" wp14:editId="2FC05B30">
                <wp:extent cx="5731510" cy="892088"/>
                <wp:effectExtent l="0" t="0" r="2540" b="22860"/>
                <wp:docPr id="207426931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18" name="مجموعة 47"/>
                        <wpg:cNvGrpSpPr/>
                        <wpg:grpSpPr>
                          <a:xfrm>
                            <a:off x="0" y="0"/>
                            <a:ext cx="5731510" cy="895351"/>
                            <a:chOff x="0" y="0"/>
                            <a:chExt cx="5878196" cy="918845"/>
                          </a:xfrm>
                        </wpg:grpSpPr>
                        <wpg:grpSp>
                          <wpg:cNvPr id="2074269319" name="مجموعة 48"/>
                          <wpg:cNvGrpSpPr/>
                          <wpg:grpSpPr>
                            <a:xfrm>
                              <a:off x="0" y="0"/>
                              <a:ext cx="5878196" cy="918845"/>
                              <a:chOff x="0" y="0"/>
                              <a:chExt cx="6240348" cy="919070"/>
                            </a:xfrm>
                          </wpg:grpSpPr>
                          <wpg:grpSp>
                            <wpg:cNvPr id="2074269320" name="مجموعة 49"/>
                            <wpg:cNvGrpSpPr/>
                            <wpg:grpSpPr>
                              <a:xfrm>
                                <a:off x="0" y="169208"/>
                                <a:ext cx="5433072" cy="580613"/>
                                <a:chOff x="0" y="169208"/>
                                <a:chExt cx="5433072" cy="580613"/>
                              </a:xfrm>
                            </wpg:grpSpPr>
                            <wps:wsp>
                              <wps:cNvPr id="20742693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24"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مراقبة الأداء عبر الإنترنت</w:t>
                                </w:r>
                              </w:p>
                            </w:txbxContent>
                          </wps:txbx>
                          <wps:bodyPr wrap="square" rtlCol="1">
                            <a:spAutoFit/>
                          </wps:bodyPr>
                        </wps:wsp>
                      </wpg:grpSp>
                      <pic:pic xmlns:pic="http://schemas.openxmlformats.org/drawingml/2006/picture">
                        <pic:nvPicPr>
                          <pic:cNvPr id="207426932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LWGY6j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5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N7rhyQAA&#10;AOMAAAAPAAAAAAAAAAAAAAAAAKoCAABkcnMvZG93bnJldi54bWxQSwUGAAAAAAQABAD6AAAAoAMA&#10;AAAA&#10;">
                  <v:group id="مجموعة 48" o:spid="_x0000_s35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Kex96&#10;zAAAAOMAAAAPAAAAAAAAAAAAAAAAAKoCAABkcnMvZG93bnJldi54bWxQSwUGAAAAAAQABAD6AAAA&#10;owMAAAAA&#10;">
                    <v:group id="مجموعة 49" o:spid="_x0000_s35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S18WsoA&#10;AADjAAAADwAAAAAAAAAAAAAAAACqAgAAZHJzL2Rvd25yZXYueG1sUEsFBgAAAAAEAAQA+gAAAKED&#10;AAAAAA==&#10;">
                      <v:shape id="شكل حر 50" o:spid="_x0000_s35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GwssA&#10;AADjAAAADwAAAGRycy9kb3ducmV2LnhtbESPQWvCQBSE74X+h+UVvNVNoqZtmlVEEEQ8mLSl10f2&#10;NQnNvg3ZVeO/d4VCj8PMfMPkq9F04kyDay0riKcRCOLK6pZrBZ8f2+dXEM4ja+wsk4IrOVgtHx9y&#10;zLS9cEHn0tciQNhlqKDxvs+kdFVDBt3U9sTB+7GDQR/kUEs94CXATSeTKEqlwZbDQoM9bRqqfsuT&#10;UZDuF9/HY7VdFOVudnBk9Je2XqnJ07h+B+Fp9P/hv/ZOK0iil3mSvs2SGO6fwh+Qy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ct4bC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pwF8kA&#10;AADjAAAADwAAAGRycy9kb3ducmV2LnhtbESPQWsCMRSE74L/ITyhF6nZpmrr1ijFUuhRrXh+bp7Z&#10;pZuX7Sau23/fFAoeh5n5hlmue1eLjtpQedbwMMlAEBfeVGw1HD7f759BhIhssPZMGn4owHo1HCwx&#10;N/7KO+r20YoE4ZCjhjLGJpcyFCU5DBPfECfv7FuHMcnWStPiNcFdLVWWzaXDitNCiQ1tSiq+9hen&#10;Ab/d9njy0YfuZO3beNb0YzPT+m7Uv76AiNTHW/i//WE0qOxpquaLR6Xg71P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PpwF8kAAADjAAAADwAAAAAAAAAAAAAAAACYAgAA&#10;ZHJzL2Rvd25yZXYueG1sUEsFBgAAAAAEAAQA9QAAAI4DAAAAAA==&#10;" fillcolor="#a5a5a5 [2092]" stroked="f" strokeweight="1pt">
                        <v:stroke joinstyle="miter"/>
                      </v:roundrect>
                    </v:group>
                    <v:oval id="شكل بيضاوي 52" o:spid="_x0000_s35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NOMsA&#10;AADjAAAADwAAAGRycy9kb3ducmV2LnhtbESPUUvDMBSF34X9h3AHvrlkmVTXLRuiCAoOtJs+X5q7&#10;tqy5KU1cu39vBMHHwznnO5z1dnStOFMfGs8G5jMFgrj0tuHKwGH/fHMPIkRki61nMnChANvN5GqN&#10;ufUDf9C5iJVIEA45Gqhj7HIpQ1mTwzDzHXHyjr53GJPsK2l7HBLctVIrlUmHDaeFGjt6rKk8Fd/O&#10;wPvp+Hn5en1Tu8oPRTa4J63t3pjr6fiwAhFpjP/hv/aLNaDV3a3Olgu9gN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IKo04ywAAAOMAAAAPAAAAAAAAAAAAAAAAAJgC&#10;AABkcnMvZG93bnJldi54bWxQSwUGAAAAAAQABAD1AAAAkAMAAAAA&#10;" filled="f" strokecolor="#168489" strokeweight="1pt">
                      <v:stroke joinstyle="miter"/>
                    </v:oval>
                  </v:group>
                  <v:shape id="مربع نص 41" o:spid="_x0000_s3572"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TKMkA&#10;AADjAAAADwAAAGRycy9kb3ducmV2LnhtbESPzU7DMBCE70i8g7VI3KjdUEoJdauKH6kHLpT0voqX&#10;OCJeR/HSpG+PkZA4jmbmG816O4VOnWhIbWQL85kBRVxH13Jjofp4vVmBSoLssItMFs6UYLu5vFhj&#10;6eLI73Q6SKMyhFOJFrxIX2qdak8B0yz2xNn7jENAyXJotBtwzPDQ6cKYpQ7Ycl7w2NOTp/rr8B0s&#10;iLjd/Fy9hLQ/Tm/Pozf1HVbWXl9Nu0dQQpP8h//ae2ehMPeLYvlwWyzg91P+A3r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bVTKM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مراقبة الأداء عبر الإنترنت</w:t>
                          </w:r>
                        </w:p>
                      </w:txbxContent>
                    </v:textbox>
                  </v:shape>
                </v:group>
                <v:shape id="صورة 54" o:spid="_x0000_s357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AkuvxP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لوحات التحكم الرقمية: عرض مؤشرات الأداء بشكل فوري ومباشر</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sz w:val="32"/>
          <w:szCs w:val="32"/>
          <w:rtl/>
        </w:rPr>
      </w:pPr>
      <w:r w:rsidRPr="00E8020A">
        <w:rPr>
          <w:rFonts w:ascii="Sakkal Majalla" w:hAnsi="Sakkal Majalla" w:cs="Sakkal Majalla"/>
          <w:sz w:val="32"/>
          <w:szCs w:val="32"/>
          <w:rtl/>
        </w:rPr>
        <w:t>التقارير الزمنية: إعداد تقارير دورية لمتابعة الأداء والتقدم</w:t>
      </w:r>
      <w:r w:rsidRPr="00E8020A">
        <w:rPr>
          <w:rFonts w:ascii="Sakkal Majalla" w:hAnsi="Sakkal Majalla"/>
          <w:sz w:val="32"/>
          <w:szCs w:val="32"/>
        </w:rPr>
        <w:t>.</w:t>
      </w:r>
    </w:p>
    <w:p w:rsidR="00D75CDD" w:rsidRPr="00BA05D9" w:rsidRDefault="001A1818"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185C66D2" wp14:editId="13B54A43">
                <wp:extent cx="5731510" cy="892088"/>
                <wp:effectExtent l="0" t="0" r="2540" b="22860"/>
                <wp:docPr id="20742693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27" name="مجموعة 47"/>
                        <wpg:cNvGrpSpPr/>
                        <wpg:grpSpPr>
                          <a:xfrm>
                            <a:off x="0" y="0"/>
                            <a:ext cx="5731510" cy="895351"/>
                            <a:chOff x="0" y="0"/>
                            <a:chExt cx="5878196" cy="918845"/>
                          </a:xfrm>
                        </wpg:grpSpPr>
                        <wpg:grpSp>
                          <wpg:cNvPr id="2074269328" name="مجموعة 48"/>
                          <wpg:cNvGrpSpPr/>
                          <wpg:grpSpPr>
                            <a:xfrm>
                              <a:off x="0" y="0"/>
                              <a:ext cx="5878196" cy="918845"/>
                              <a:chOff x="0" y="0"/>
                              <a:chExt cx="6240348" cy="919070"/>
                            </a:xfrm>
                          </wpg:grpSpPr>
                          <wpg:grpSp>
                            <wpg:cNvPr id="2074269329" name="مجموعة 49"/>
                            <wpg:cNvGrpSpPr/>
                            <wpg:grpSpPr>
                              <a:xfrm>
                                <a:off x="0" y="169208"/>
                                <a:ext cx="5433072" cy="580613"/>
                                <a:chOff x="0" y="169208"/>
                                <a:chExt cx="5433072" cy="580613"/>
                              </a:xfrm>
                            </wpg:grpSpPr>
                            <wps:wsp>
                              <wps:cNvPr id="20742693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33" name="مربع نص 41"/>
                          <wps:cNvSpPr txBox="1"/>
                          <wps:spPr>
                            <a:xfrm>
                              <a:off x="204466" y="256739"/>
                              <a:ext cx="4615440" cy="389157"/>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التدقيق الإلكتروني</w:t>
                                </w:r>
                              </w:p>
                            </w:txbxContent>
                          </wps:txbx>
                          <wps:bodyPr wrap="square" rtlCol="1">
                            <a:spAutoFit/>
                          </wps:bodyPr>
                        </wps:wsp>
                      </wpg:grpSp>
                      <pic:pic xmlns:pic="http://schemas.openxmlformats.org/drawingml/2006/picture">
                        <pic:nvPicPr>
                          <pic:cNvPr id="207426933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5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">
                <v:group id="مجموعة 47" o:spid="_x0000_s35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xOQu&#10;zAAAAOMAAAAPAAAAAAAAAAAAAAAAAKoCAABkcnMvZG93bnJldi54bWxQSwUGAAAAAAQABAD6AAAA&#10;owMAAAAA&#10;">
                  <v:group id="مجموعة 48" o:spid="_x0000_s35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rW3BcyQAA&#10;AOMAAAAPAAAAAAAAAAAAAAAAAKoCAABkcnMvZG93bnJldi54bWxQSwUGAAAAAAQABAD6AAAAoAMA&#10;AAAA&#10;">
                    <v:group id="مجموعة 49" o:spid="_x0000_s35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EF9XH&#10;zAAAAOMAAAAPAAAAAAAAAAAAAAAAAKoCAABkcnMvZG93bnJldi54bWxQSwUGAAAAAAQABAD6AAAA&#10;owMAAAAA&#10;">
                      <v:shape id="شكل حر 50" o:spid="_x0000_s35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1hMkA&#10;AADjAAAADwAAAGRycy9kb3ducmV2LnhtbESPzWrCQBSF90LfYbgFdzox0bRNnYRSEES60NjS7SVz&#10;mwQzd0Jm1Pj2zqLg8nD++NbFaDpxocG1lhUs5hEI4srqlmsF38fN7BWE88gaO8uk4EYOivxpssZM&#10;2ysf6FL6WoQRdhkqaLzvMyld1ZBBN7c9cfD+7GDQBznUUg94DeOmk3EUpdJgy+GhwZ4+G6pO5dko&#10;SHer3/2+2qwO5Tb5cmT0j7Zeqenz+PEOwtPoH+H/9lYriKOXZZy+JUmgCEyBB2R+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iK1hM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4vckA&#10;AADjAAAADwAAAGRycy9kb3ducmV2LnhtbESPQWvCQBSE7wX/w/IEL1I3xmprdJWiFHpUK56f2ecm&#10;mH2bZteY/vtuoeBxmJlvmOW6s5VoqfGlYwXjUQKCOHe6ZKPg+PXx/AbCB2SNlWNS8EMe1qve0xIz&#10;7e68p/YQjIgQ9hkqKEKoMyl9XpBFP3I1cfQurrEYomyM1A3eI9xWMk2SmbRYclwosKZNQfn1cLMK&#10;8NvuTmcXnG/PxmyH07ob6qlSg373vgARqAuP8H/7UytIk9eXdDafTMbw9yn+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fF4vckAAADjAAAADwAAAAAAAAAAAAAAAACYAgAA&#10;ZHJzL2Rvd25yZXYueG1sUEsFBgAAAAAEAAQA9QAAAI4DAAAAAA==&#10;" fillcolor="#a5a5a5 [2092]" stroked="f" strokeweight="1pt">
                        <v:stroke joinstyle="miter"/>
                      </v:roundrect>
                    </v:group>
                    <v:oval id="شكل بيضاوي 52" o:spid="_x0000_s35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fssA&#10;AADjAAAADwAAAGRycy9kb3ducmV2LnhtbESPUUvDMBSF34X9h3AHvrlkmVTXLRuiCAoOtJs+X5q7&#10;tqy5KU1cu39vBMHHwznnO5z1dnStOFMfGs8G5jMFgrj0tuHKwGH/fHMPIkRki61nMnChANvN5GqN&#10;ufUDf9C5iJVIEA45Gqhj7HIpQ1mTwzDzHXHyjr53GJPsK2l7HBLctVIrlUmHDaeFGjt6rKk8Fd/O&#10;wPvp+Hn5en1Tu8oPRTa4J63t3pjr6fiwAhFpjP/hv/aLNaDV3a3OlouFht9P6Q/Iz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iv75+ywAAAOMAAAAPAAAAAAAAAAAAAAAAAJgC&#10;AABkcnMvZG93bnJldi54bWxQSwUGAAAAAAQABAD1AAAAkAMAAAAA&#10;" filled="f" strokecolor="#168489" strokeweight="1pt">
                      <v:stroke joinstyle="miter"/>
                    </v:oval>
                  </v:group>
                  <v:shape id="مربع نص 41" o:spid="_x0000_s3581"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VdgckA&#10;AADjAAAADwAAAGRycy9kb3ducmV2LnhtbESPzU7DMBCE70i8g7VI3KjdBAqEulXFj9QDF0q4r+Il&#10;jojXUbw06dtjJCSOo5n5RrPezqFXRxpTF9nCcmFAETfRddxaqN9fru5AJUF22EcmCydKsN2cn62x&#10;cnHiNzoepFUZwqlCC15kqLROjaeAaREH4ux9xjGgZDm22o04ZXjodWHMSgfsOC94HOjRU/N1+A4W&#10;RNxueaqfQ9p/zK9PkzfNDdbWXl7MuwdQQrP8h//ae2ehMLfXxeq+LE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4Vdgc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BA05D9">
                            <w:rPr>
                              <w:rFonts w:eastAsia="Calibri" w:hAnsi="Adobe Arabic" w:cs="Adobe Arabic"/>
                              <w:b/>
                              <w:bCs/>
                              <w:color w:val="FFFFFF"/>
                              <w:kern w:val="24"/>
                              <w:sz w:val="36"/>
                              <w:szCs w:val="36"/>
                              <w:rtl/>
                              <w:lang w:bidi="ar-EG"/>
                            </w:rPr>
                            <w:t>التدقيق الإلكتروني</w:t>
                          </w:r>
                        </w:p>
                      </w:txbxContent>
                    </v:textbox>
                  </v:shape>
                </v:group>
                <v:shape id="صورة 54" o:spid="_x0000_s358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O7jFX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التحقق من الامتثال: التأكد من التزام الأنظمة بالمعايير والقوانين</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تحليل المخاطر: تحديد وتقييم المخاطر المرتبطة بالحوكمة الرقمية</w:t>
      </w:r>
      <w:r w:rsidRPr="00E8020A">
        <w:rPr>
          <w:rFonts w:ascii="Sakkal Majalla" w:hAnsi="Sakkal Majalla" w:cs="Sakkal Majalla"/>
          <w:sz w:val="32"/>
          <w:szCs w:val="32"/>
        </w:rPr>
        <w:t>.</w:t>
      </w:r>
    </w:p>
    <w:p w:rsidR="00D75CDD" w:rsidRDefault="00D75CDD" w:rsidP="00E8020A">
      <w:pPr>
        <w:spacing w:line="360" w:lineRule="auto"/>
        <w:rPr>
          <w:rFonts w:ascii="Sakkal Majalla" w:hAnsi="Sakkal Majalla"/>
          <w:sz w:val="32"/>
          <w:szCs w:val="32"/>
          <w:rtl/>
        </w:rPr>
      </w:pPr>
      <w:r>
        <w:rPr>
          <w:rFonts w:ascii="Sakkal Majalla" w:hAnsi="Sakkal Majalla" w:hint="cs"/>
          <w:sz w:val="32"/>
          <w:szCs w:val="32"/>
          <w:rtl/>
        </w:rPr>
        <w:t xml:space="preserve">خلاصة القول: </w:t>
      </w:r>
      <w:r w:rsidRPr="007B4302">
        <w:rPr>
          <w:rFonts w:ascii="Sakkal Majalla" w:hAnsi="Sakkal Majalla"/>
          <w:sz w:val="32"/>
          <w:szCs w:val="32"/>
          <w:rtl/>
        </w:rPr>
        <w:t>ت</w:t>
      </w:r>
      <w:r>
        <w:rPr>
          <w:rFonts w:ascii="Sakkal Majalla" w:hAnsi="Sakkal Majalla" w:hint="cs"/>
          <w:sz w:val="32"/>
          <w:szCs w:val="32"/>
          <w:rtl/>
        </w:rPr>
        <w:t>ُ</w:t>
      </w:r>
      <w:r w:rsidRPr="007B4302">
        <w:rPr>
          <w:rFonts w:ascii="Sakkal Majalla" w:hAnsi="Sakkal Majalla"/>
          <w:sz w:val="32"/>
          <w:szCs w:val="32"/>
          <w:rtl/>
        </w:rPr>
        <w:t>عتبر أدوات تقييم أداء الحوكمة في البيئة الرقمية ضرورية لتحسين الكفاءة والشفافية في المؤسسات. من خلال استخدام هذه الأدوات، يمكن للمؤسسات تعزيز قدرتها على التكيف مع التغيرات التكنولوجية وتحقيق أهدافها بفعالية.</w:t>
      </w:r>
    </w:p>
    <w:p w:rsidR="00765F8F" w:rsidRDefault="00765F8F" w:rsidP="00765F8F">
      <w:pPr>
        <w:spacing w:line="360" w:lineRule="auto"/>
        <w:jc w:val="center"/>
        <w:rPr>
          <w:rFonts w:ascii="Sakkal Majalla" w:hAnsi="Sakkal Majalla"/>
          <w:sz w:val="32"/>
          <w:szCs w:val="32"/>
          <w:rtl/>
        </w:rPr>
      </w:pPr>
      <w:r>
        <w:rPr>
          <w:rFonts w:ascii="Sakkal Majalla" w:hAnsi="Sakkal Majalla"/>
          <w:noProof/>
          <w:sz w:val="32"/>
          <w:szCs w:val="32"/>
        </w:rPr>
        <w:drawing>
          <wp:inline distT="0" distB="0" distL="0" distR="0" wp14:anchorId="7A6D5648" wp14:editId="046C6B0C">
            <wp:extent cx="3031958" cy="3031958"/>
            <wp:effectExtent l="0" t="0" r="0" b="0"/>
            <wp:docPr id="2074270268" name="Picture 207427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036616" cy="3036616"/>
                    </a:xfrm>
                    <a:prstGeom prst="rect">
                      <a:avLst/>
                    </a:prstGeom>
                    <a:noFill/>
                    <a:ln>
                      <a:noFill/>
                    </a:ln>
                  </pic:spPr>
                </pic:pic>
              </a:graphicData>
            </a:graphic>
          </wp:inline>
        </w:drawing>
      </w:r>
    </w:p>
    <w:tbl>
      <w:tblPr>
        <w:tblStyle w:val="TableGrid"/>
        <w:bidiVisual/>
        <w:tblW w:w="9251"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7D2351" w:rsidRPr="00563DBD" w:rsidTr="002714C1">
        <w:tc>
          <w:tcPr>
            <w:tcW w:w="1980" w:type="dxa"/>
            <w:tcBorders>
              <w:right w:val="single" w:sz="36" w:space="0" w:color="168489"/>
            </w:tcBorders>
            <w:shd w:val="clear" w:color="auto" w:fill="F2F2F2" w:themeFill="background1" w:themeFillShade="F2"/>
            <w:vAlign w:val="center"/>
          </w:tcPr>
          <w:p w:rsidR="007D2351" w:rsidRPr="008113E1" w:rsidRDefault="007D2351" w:rsidP="00FD5841">
            <w:pPr>
              <w:pStyle w:val="a1"/>
              <w:pageBreakBefore/>
              <w:jc w:val="center"/>
              <w:rPr>
                <w:rtl/>
              </w:rPr>
            </w:pPr>
            <w:r w:rsidRPr="008113E1">
              <w:rPr>
                <w:noProof/>
                <w:rtl/>
              </w:rPr>
              <w:lastRenderedPageBreak/>
              <w:drawing>
                <wp:inline distT="0" distB="0" distL="0" distR="0" wp14:anchorId="004FDA83" wp14:editId="127E96F4">
                  <wp:extent cx="563984" cy="563914"/>
                  <wp:effectExtent l="0" t="0" r="7620" b="7620"/>
                  <wp:docPr id="2074268745" name="Picture 207426874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7D2351" w:rsidRPr="007D2351" w:rsidRDefault="007D2351" w:rsidP="007D2351">
            <w:pPr>
              <w:jc w:val="center"/>
              <w:rPr>
                <w:rFonts w:ascii="Adobe Arabic" w:eastAsia="Times New Roman" w:hAnsi="Adobe Arabic" w:cs="Adobe Arabic"/>
                <w:b/>
                <w:bCs/>
                <w:color w:val="168489"/>
                <w:kern w:val="24"/>
                <w:sz w:val="44"/>
                <w:szCs w:val="44"/>
                <w:rtl/>
                <w:lang w:bidi="ar-SY"/>
              </w:rPr>
            </w:pPr>
            <w:r w:rsidRPr="007D2351">
              <w:rPr>
                <w:rFonts w:ascii="Adobe Arabic" w:eastAsia="Times New Roman" w:hAnsi="Adobe Arabic" w:cs="Adobe Arabic"/>
                <w:b/>
                <w:bCs/>
                <w:color w:val="168489"/>
                <w:kern w:val="24"/>
                <w:sz w:val="44"/>
                <w:szCs w:val="44"/>
                <w:rtl/>
                <w:lang w:bidi="ar-SY"/>
              </w:rPr>
              <w:t>ما هي مزايا وعيوب استخدام الأدوات التقليدية مقابل الأدوات الرقمية في تقييم الحوكمة؟</w:t>
            </w:r>
          </w:p>
        </w:tc>
      </w:tr>
      <w:tr w:rsidR="007D2351" w:rsidTr="002714C1">
        <w:tc>
          <w:tcPr>
            <w:tcW w:w="1980" w:type="dxa"/>
            <w:tcBorders>
              <w:right w:val="single" w:sz="36" w:space="0" w:color="168489"/>
            </w:tcBorders>
            <w:shd w:val="clear" w:color="auto" w:fill="F2F2F2" w:themeFill="background1" w:themeFillShade="F2"/>
            <w:vAlign w:val="center"/>
          </w:tcPr>
          <w:p w:rsidR="007D2351" w:rsidRPr="008113E1" w:rsidRDefault="007516E6" w:rsidP="00FD5841">
            <w:pPr>
              <w:jc w:val="center"/>
              <w:rPr>
                <w:rFonts w:ascii="Adobe Arabic" w:eastAsia="Times New Roman" w:hAnsi="Adobe Arabic" w:cs="Adobe Arabic"/>
                <w:b/>
                <w:bCs/>
                <w:color w:val="1E3D6A"/>
                <w:kern w:val="24"/>
                <w:sz w:val="40"/>
                <w:szCs w:val="40"/>
                <w:rtl/>
                <w:lang w:bidi="ar-SY"/>
              </w:rPr>
            </w:pPr>
            <w:hyperlink r:id="rId198" w:history="1">
              <w:r w:rsidR="007D2351" w:rsidRPr="007516E6">
                <w:rPr>
                  <w:rStyle w:val="Hyperlink"/>
                  <w:rFonts w:ascii="Adobe Arabic" w:eastAsia="Times New Roman" w:hAnsi="Adobe Arabic" w:cs="Adobe Arabic"/>
                  <w:b/>
                  <w:bCs/>
                  <w:kern w:val="24"/>
                  <w:sz w:val="44"/>
                  <w:szCs w:val="44"/>
                  <w:rtl/>
                  <w:lang w:bidi="ar-SY"/>
                </w:rPr>
                <w:t>تمرين</w:t>
              </w:r>
            </w:hyperlink>
          </w:p>
        </w:tc>
        <w:tc>
          <w:tcPr>
            <w:tcW w:w="7271" w:type="dxa"/>
            <w:vMerge/>
            <w:tcBorders>
              <w:left w:val="single" w:sz="36" w:space="0" w:color="168489"/>
            </w:tcBorders>
          </w:tcPr>
          <w:p w:rsidR="007D2351" w:rsidRDefault="007D2351" w:rsidP="00FD5841">
            <w:pPr>
              <w:pStyle w:val="a1"/>
              <w:rPr>
                <w:rtl/>
              </w:rPr>
            </w:pPr>
          </w:p>
        </w:tc>
      </w:tr>
    </w:tbl>
    <w:p w:rsidR="002714C1" w:rsidRDefault="002714C1" w:rsidP="002714C1">
      <w:pPr>
        <w:jc w:val="center"/>
        <w:rPr>
          <w:noProof/>
          <w:rtl/>
          <w:lang w:bidi="ar-SY"/>
        </w:rPr>
      </w:pPr>
    </w:p>
    <w:p w:rsidR="002714C1" w:rsidRDefault="002714C1" w:rsidP="002714C1">
      <w:pPr>
        <w:ind w:left="-897"/>
        <w:jc w:val="center"/>
        <w:rPr>
          <w:noProof/>
          <w:rtl/>
          <w:lang w:bidi="ar-SY"/>
        </w:rPr>
      </w:pPr>
      <w:r>
        <w:rPr>
          <w:noProof/>
        </w:rPr>
        <mc:AlternateContent>
          <mc:Choice Requires="wps">
            <w:drawing>
              <wp:inline distT="0" distB="0" distL="0" distR="0" wp14:anchorId="1A469D28" wp14:editId="3A56E6AF">
                <wp:extent cx="6785610" cy="6305550"/>
                <wp:effectExtent l="0" t="0" r="15240" b="19050"/>
                <wp:docPr id="64476044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630555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583" style="width:534.3pt;height:49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2714C1" w:rsidRDefault="002714C1" w:rsidP="002714C1">
      <w:pPr>
        <w:jc w:val="center"/>
        <w:rPr>
          <w:rFonts w:ascii="Sakkal Majalla" w:hAnsi="Sakkal Majalla"/>
          <w:sz w:val="32"/>
          <w:szCs w:val="32"/>
          <w:rtl/>
        </w:rPr>
      </w:pPr>
      <w:r w:rsidRPr="00F131A0">
        <w:rPr>
          <w:noProof/>
        </w:rPr>
        <w:drawing>
          <wp:inline distT="0" distB="0" distL="0" distR="0" wp14:anchorId="1D71CD6F" wp14:editId="45346CD5">
            <wp:extent cx="1140394" cy="1060892"/>
            <wp:effectExtent l="0" t="0" r="3175" b="6350"/>
            <wp:docPr id="2074268746" name="Picture 2074268746"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199" cstate="print">
                      <a:duotone>
                        <a:schemeClr val="accent3">
                          <a:shade val="45000"/>
                          <a:satMod val="135000"/>
                        </a:schemeClr>
                        <a:prstClr val="white"/>
                      </a:duotone>
                      <a:extLst>
                        <a:ext uri="{BEBA8EAE-BF5A-486C-A8C5-ECC9F3942E4B}">
                          <a14:imgProps xmlns:a14="http://schemas.microsoft.com/office/drawing/2010/main">
                            <a14:imgLayer r:embed="rId200">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0394" cy="1060892"/>
                    </a:xfrm>
                    <a:prstGeom prst="rect">
                      <a:avLst/>
                    </a:prstGeom>
                    <a:noFill/>
                  </pic:spPr>
                </pic:pic>
              </a:graphicData>
            </a:graphic>
          </wp:inline>
        </w:drawing>
      </w:r>
    </w:p>
    <w:p w:rsidR="00D75CDD" w:rsidRPr="007145FC" w:rsidRDefault="001A1818" w:rsidP="002714C1">
      <w:pPr>
        <w:jc w:val="center"/>
        <w:rPr>
          <w:rFonts w:ascii="Sakkal Majalla" w:hAnsi="Sakkal Majalla"/>
          <w:sz w:val="32"/>
          <w:szCs w:val="32"/>
        </w:rPr>
      </w:pPr>
      <w:r w:rsidRPr="002A078C">
        <w:rPr>
          <w:rFonts w:ascii="Sakkal Majalla" w:hAnsi="Sakkal Majalla"/>
          <w:noProof/>
          <w:color w:val="002060"/>
          <w:sz w:val="34"/>
        </w:rPr>
        <w:lastRenderedPageBreak/>
        <mc:AlternateContent>
          <mc:Choice Requires="wpg">
            <w:drawing>
              <wp:inline distT="0" distB="0" distL="0" distR="0" wp14:anchorId="40868643" wp14:editId="5CD3D237">
                <wp:extent cx="5731510" cy="895350"/>
                <wp:effectExtent l="0" t="0" r="21590" b="19050"/>
                <wp:docPr id="207426890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04"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05" name="مجموعة 39"/>
                        <wpg:cNvGrpSpPr/>
                        <wpg:grpSpPr>
                          <a:xfrm>
                            <a:off x="0" y="0"/>
                            <a:ext cx="5731510" cy="895350"/>
                            <a:chOff x="0" y="0"/>
                            <a:chExt cx="5878196" cy="918845"/>
                          </a:xfrm>
                        </wpg:grpSpPr>
                        <wpg:grpSp>
                          <wpg:cNvPr id="2074268906" name="مجموعة 40"/>
                          <wpg:cNvGrpSpPr/>
                          <wpg:grpSpPr>
                            <a:xfrm>
                              <a:off x="0" y="0"/>
                              <a:ext cx="5878196" cy="918845"/>
                              <a:chOff x="0" y="0"/>
                              <a:chExt cx="6240348" cy="919070"/>
                            </a:xfrm>
                          </wpg:grpSpPr>
                          <wpg:grpSp>
                            <wpg:cNvPr id="2074268907" name="مجموعة 41"/>
                            <wpg:cNvGrpSpPr/>
                            <wpg:grpSpPr>
                              <a:xfrm>
                                <a:off x="0" y="169208"/>
                                <a:ext cx="5433072" cy="580613"/>
                                <a:chOff x="0" y="169208"/>
                                <a:chExt cx="5433072" cy="580613"/>
                              </a:xfrm>
                            </wpg:grpSpPr>
                            <wps:wsp>
                              <wps:cNvPr id="207426890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11" name="مربع نص 41"/>
                          <wps:cNvSpPr txBox="1"/>
                          <wps:spPr>
                            <a:xfrm>
                              <a:off x="204484" y="257055"/>
                              <a:ext cx="4616071" cy="387740"/>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التحسين المستمر لممارسات الحوكمة الرقمية</w:t>
                                </w:r>
                              </w:p>
                            </w:txbxContent>
                          </wps:txbx>
                          <wps:bodyPr wrap="square" rtlCol="1">
                            <a:spAutoFit/>
                          </wps:bodyPr>
                        </wps:wsp>
                      </wpg:grpSp>
                    </wpg:wgp>
                  </a:graphicData>
                </a:graphic>
              </wp:inline>
            </w:drawing>
          </mc:Choice>
          <mc:Fallback>
            <w:pict>
              <v:group id="_x0000_s358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">
                <v:shape id="صورة 38" o:spid="_x0000_s358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RFozLAAAA4wAAAA8AAABkcnMvZG93bnJldi54bWxEj0FrAjEUhO+F/ofwhN5q4ipWV6OIWOil&#10;tK6FXh+b183Szct2k67rvzeFgsdhZr5h1tvBNaKnLtSeNUzGCgRx6U3NlYaP0/PjAkSIyAYbz6Th&#10;QgG2m/u7NebGn/lIfRErkSAcctRgY2xzKUNpyWEY+5Y4eV++cxiT7CppOjwnuGtkptRcOqw5LVhs&#10;aW+p/C5+nYbpoR8O0/3ba/i07emncLs6HN+1fhgNuxWISEO8hf/bL0ZDpp5m2XyxVDP4+5T+gNxc&#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EURaMywAAAOMAAAAPAAAAAAAA&#10;AAAAAAAAAJ8CAABkcnMvZG93bnJldi54bWxQSwUGAAAAAAQABAD3AAAAlwMAAAAA&#10;">
                  <v:imagedata r:id="rId56" o:title=""/>
                </v:shape>
                <v:group id="مجموعة 39" o:spid="_x0000_s35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97k/J&#10;zAAAAOMAAAAPAAAAAAAAAAAAAAAAAKoCAABkcnMvZG93bnJldi54bWxQSwUGAAAAAAQABAD6AAAA&#10;owMAAAAA&#10;">
                  <v:group id="مجموعة 40" o:spid="_x0000_s35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PNG+&#10;zAAAAOMAAAAPAAAAAAAAAAAAAAAAAKoCAABkcnMvZG93bnJldi54bWxQSwUGAAAAAAQABAD6AAAA&#10;owMAAAAA&#10;">
                    <v:group id="مجموعة 41" o:spid="_x0000_s35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4nB0&#10;Jc0AAADjAAAADwAAAAAAAAAAAAAAAACqAgAAZHJzL2Rvd25yZXYueG1sUEsFBgAAAAAEAAQA+gAA&#10;AKQDAAAAAA==&#10;">
                      <v:shape id="شكل حر 42" o:spid="_x0000_s35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WV2sYA&#10;AADjAAAADwAAAGRycy9kb3ducmV2LnhtbERPS27CMBDdV+odrKnUXbFJIwIpBlUIRBfdkPYAo3iI&#10;U+JxGhsIt8eLSl0+vf9yPbpOXGgIrWcN04kCQVx703Kj4ftr9zIHESKywc4zabhRgPXq8WGJpfFX&#10;PtClio1IIRxK1GBj7EspQ23JYZj4njhxRz84jAkOjTQDXlO462Sm1Ew6bDk1WOxpY6k+VWenwah8&#10;6/JiX9Dm99Oqn6mJp1ej9fPT+P4GItIY/8V/7g+jIVNFns3mC5VGp0/pD8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2WV2s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kcs8wA&#10;AADjAAAADwAAAGRycy9kb3ducmV2LnhtbESPQUsDMRSE70L/Q3iCN5u4yLZdm5YqVER7qK2018fm&#10;ubs0eVk2aXf990YQehxm5htmvhycFRfqQuNZw8NYgSAuvWm40vC1X99PQYSIbNB6Jg0/FGC5GN3M&#10;sTC+50+67GIlEoRDgRrqGNtCylDW5DCMfUucvG/fOYxJdpU0HfYJ7qzMlMqlw4bTQo0tvdRUnnZn&#10;p2GyXZ/78Jrv358PdtMoe1xlH6z13e2wegIRaYjX8H/7zWjI1OQxy6czNYO/T+kPyM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bkcs8wAAADjAAAADwAAAAAAAAAAAAAAAACY&#10;AgAAZHJzL2Rvd25yZXYueG1sUEsFBgAAAAAEAAQA9QAAAJEDAAAAAA==&#10;" fillcolor="#168489" stroked="f" strokeweight="1pt">
                        <v:stroke joinstyle="miter"/>
                      </v:roundrect>
                    </v:group>
                    <v:oval id="شكل بيضاوي 44" o:spid="_x0000_s35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uxR8kA&#10;AADjAAAADwAAAGRycy9kb3ducmV2LnhtbESP32rCMBTG7wd7h3AG3s20RZyrRhnCmAxkGH2As+bY&#10;1DUntcm0e/vlQvDy4/vHb7EaXCsu1IfGs4J8nIEgrrxpuFZw2L8/z0CEiGyw9UwK/ijAavn4sMDS&#10;+Cvv6KJjLdIIhxIV2Bi7UspQWXIYxr4jTt7R9w5jkn0tTY/XNO5aWWTZVDpsOD1Y7GhtqfrRv06B&#10;Hvb66+NYS7/V9vM7P/mz222UGj0Nb3MQkYZ4D9/aG6OgyF4mxXT2mieKxJR4QC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zuxR8kAAADjAAAADwAAAAAAAAAAAAAAAACYAgAA&#10;ZHJzL2Rvd25yZXYueG1sUEsFBgAAAAAEAAQA9QAAAI4DAAAAAA==&#10;" filled="f" strokecolor="#a5a5a5 [2092]" strokeweight="1pt">
                      <v:stroke joinstyle="miter"/>
                    </v:oval>
                  </v:group>
                  <v:shape id="مربع نص 41" o:spid="_x0000_s3592"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ZskA&#10;AADjAAAADwAAAGRycy9kb3ducmV2LnhtbESPzU7DMBCE70i8g7VI3KidCEoJdauKH6kHLi3hvoqX&#10;OCJeR/HSpG+PkZA4jmbmG816O4denWhMXWQLxcKAIm6i67i1UL+/3qxAJUF22EcmC2dKsN1cXqyx&#10;cnHiA52O0qoM4VShBS8yVFqnxlPAtIgDcfY+4xhQshxb7UacMjz0ujRmqQN2nBc8DvTkqfk6fgcL&#10;Im5XnOuXkPYf89vz5E1zh7W111fz7hGU0Cz/4b/23lkozf1tuVw9FAX8fsp/QG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K/2Zs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التحسين المستمر لممارسات الحوكمة الرقمية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w:t>
      </w:r>
      <w:r w:rsidRPr="00E8020A">
        <w:rPr>
          <w:rFonts w:ascii="Sakkal Majalla" w:hAnsi="Sakkal Majalla" w:cs="Sakkal Majalla" w:hint="cs"/>
          <w:sz w:val="32"/>
          <w:szCs w:val="32"/>
          <w:rtl/>
        </w:rPr>
        <w:t>ُ</w:t>
      </w:r>
      <w:r w:rsidRPr="00E8020A">
        <w:rPr>
          <w:rFonts w:ascii="Sakkal Majalla" w:hAnsi="Sakkal Majalla" w:cs="Sakkal Majalla"/>
          <w:sz w:val="32"/>
          <w:szCs w:val="32"/>
          <w:rtl/>
        </w:rPr>
        <w:t>عتبر الحوكمة الرقمية إطارا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مهما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لتعزيز الشفافية والكفاءة في المؤسسات من خلال استخدام التكنولوجيا في الإدارة واتخاذ القرارات. لتحقيق النجاح في هذا المجال، يجب تبني نهج التحسين المستمر. سنستعرض في هذا المقال استراتيجيات وأساليب التحسين المستمر لممارسات الحوكمة الرقمية</w:t>
      </w:r>
      <w:r w:rsidRPr="00E8020A">
        <w:rPr>
          <w:rFonts w:ascii="Sakkal Majalla" w:hAnsi="Sakkal Majalla" w:cs="Sakkal Majalla"/>
          <w:sz w:val="32"/>
          <w:szCs w:val="32"/>
        </w:rPr>
        <w:t>.</w:t>
      </w:r>
    </w:p>
    <w:p w:rsidR="00D75CDD" w:rsidRPr="00E8020A" w:rsidRDefault="00E8020A" w:rsidP="00E8020A">
      <w:pPr>
        <w:spacing w:line="360" w:lineRule="auto"/>
        <w:rPr>
          <w:rFonts w:ascii="Sakkal Majalla" w:hAnsi="Sakkal Majalla"/>
          <w:b/>
          <w:bCs/>
          <w:color w:val="C00000"/>
          <w:sz w:val="32"/>
          <w:szCs w:val="32"/>
          <w:rtl/>
        </w:rPr>
      </w:pPr>
      <w:r w:rsidRPr="00E8020A">
        <w:rPr>
          <w:rFonts w:ascii="Sakkal Majalla" w:hAnsi="Sakkal Majalla"/>
          <w:noProof/>
          <w:color w:val="C00000"/>
          <w:sz w:val="32"/>
          <w:szCs w:val="32"/>
        </w:rPr>
        <mc:AlternateContent>
          <mc:Choice Requires="wpg">
            <w:drawing>
              <wp:anchor distT="0" distB="0" distL="114300" distR="114300" simplePos="0" relativeHeight="252813312" behindDoc="0" locked="0" layoutInCell="1" allowOverlap="1" wp14:anchorId="239FD01B" wp14:editId="44FF5CD9">
                <wp:simplePos x="0" y="0"/>
                <wp:positionH relativeFrom="column">
                  <wp:posOffset>4946650</wp:posOffset>
                </wp:positionH>
                <wp:positionV relativeFrom="paragraph">
                  <wp:posOffset>325755</wp:posOffset>
                </wp:positionV>
                <wp:extent cx="784860" cy="638175"/>
                <wp:effectExtent l="0" t="0" r="0" b="28575"/>
                <wp:wrapSquare wrapText="bothSides"/>
                <wp:docPr id="2074270261"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2074270262" name="Picture 2074270262" descr="Problem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74270263" name="Rectangle: Rounded Corners 207427026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6A6514" id="Group 29" o:spid="_x0000_s1026" style="position:absolute;margin-left:389.5pt;margin-top:25.65pt;width:61.8pt;height:50.25pt;z-index:252813312"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">
                <v:shape id="Picture 2074270262"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">
                  <v:imagedata r:id="rId112" o:title="Problem "/>
                </v:shape>
                <v:roundrect id="Rectangle: Rounded Corners 207427026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" fillcolor="#168489" strokecolor="#168489" strokeweight="1pt">
                  <v:stroke joinstyle="miter"/>
                </v:roundrect>
                <w10:wrap type="square"/>
              </v:group>
            </w:pict>
          </mc:Fallback>
        </mc:AlternateContent>
      </w:r>
      <w:r w:rsidR="00D75CDD" w:rsidRPr="00E8020A">
        <w:rPr>
          <w:rFonts w:ascii="Sakkal Majalla" w:hAnsi="Sakkal Majalla"/>
          <w:b/>
          <w:bCs/>
          <w:color w:val="C00000"/>
          <w:sz w:val="32"/>
          <w:szCs w:val="32"/>
          <w:rtl/>
        </w:rPr>
        <w:t>مفهوم التحسين المستمر</w:t>
      </w:r>
    </w:p>
    <w:p w:rsidR="00D75CDD" w:rsidRPr="007B4302" w:rsidRDefault="00D75CDD" w:rsidP="00E8020A">
      <w:pPr>
        <w:spacing w:line="360" w:lineRule="auto"/>
        <w:rPr>
          <w:rFonts w:ascii="Sakkal Majalla" w:hAnsi="Sakkal Majalla"/>
          <w:sz w:val="32"/>
          <w:szCs w:val="32"/>
          <w:rtl/>
        </w:rPr>
      </w:pPr>
      <w:r w:rsidRPr="007B4302">
        <w:rPr>
          <w:rFonts w:ascii="Sakkal Majalla" w:hAnsi="Sakkal Majalla"/>
          <w:sz w:val="32"/>
          <w:szCs w:val="32"/>
          <w:rtl/>
        </w:rPr>
        <w:t>التحسين المستمر هو عملية منهجية تهدف إلى تحسين العمليات والخدمات بشكل تدريجي ومستمر. يعتمد هذا النهج على التقييم المستمر والابتكار والتكيف مع التغيرات</w:t>
      </w:r>
      <w:r w:rsidRPr="007B4302">
        <w:rPr>
          <w:rFonts w:ascii="Sakkal Majalla" w:hAnsi="Sakkal Majalla"/>
          <w:sz w:val="32"/>
          <w:szCs w:val="32"/>
        </w:rPr>
        <w:t>.</w:t>
      </w:r>
    </w:p>
    <w:p w:rsidR="00D75CDD"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0024E6BB" wp14:editId="4E2782DA">
                <wp:extent cx="5731510" cy="895350"/>
                <wp:effectExtent l="0" t="0" r="21590" b="19050"/>
                <wp:docPr id="207426891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13"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14" name="مجموعة 39"/>
                        <wpg:cNvGrpSpPr/>
                        <wpg:grpSpPr>
                          <a:xfrm>
                            <a:off x="0" y="0"/>
                            <a:ext cx="5731510" cy="895350"/>
                            <a:chOff x="0" y="0"/>
                            <a:chExt cx="5878196" cy="918845"/>
                          </a:xfrm>
                        </wpg:grpSpPr>
                        <wpg:grpSp>
                          <wpg:cNvPr id="2074268915" name="مجموعة 40"/>
                          <wpg:cNvGrpSpPr/>
                          <wpg:grpSpPr>
                            <a:xfrm>
                              <a:off x="0" y="0"/>
                              <a:ext cx="5878196" cy="918845"/>
                              <a:chOff x="0" y="0"/>
                              <a:chExt cx="6240348" cy="919070"/>
                            </a:xfrm>
                          </wpg:grpSpPr>
                          <wpg:grpSp>
                            <wpg:cNvPr id="2074268916" name="مجموعة 41"/>
                            <wpg:cNvGrpSpPr/>
                            <wpg:grpSpPr>
                              <a:xfrm>
                                <a:off x="0" y="169208"/>
                                <a:ext cx="5433072" cy="580613"/>
                                <a:chOff x="0" y="169208"/>
                                <a:chExt cx="5433072" cy="580613"/>
                              </a:xfrm>
                            </wpg:grpSpPr>
                            <wps:wsp>
                              <wps:cNvPr id="20742689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1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1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20" name="مربع نص 41"/>
                          <wps:cNvSpPr txBox="1"/>
                          <wps:spPr>
                            <a:xfrm>
                              <a:off x="204484" y="256918"/>
                              <a:ext cx="4616071" cy="387739"/>
                            </a:xfrm>
                            <a:prstGeom prst="rect">
                              <a:avLst/>
                            </a:prstGeom>
                            <a:noFill/>
                          </wps:spPr>
                          <wps:txbx>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أهمية التحسين المستمر في الحوكمة الرقمية</w:t>
                                </w:r>
                              </w:p>
                            </w:txbxContent>
                          </wps:txbx>
                          <wps:bodyPr wrap="square" rtlCol="1">
                            <a:spAutoFit/>
                          </wps:bodyPr>
                        </wps:wsp>
                      </wpg:grpSp>
                    </wpg:wgp>
                  </a:graphicData>
                </a:graphic>
              </wp:inline>
            </w:drawing>
          </mc:Choice>
          <mc:Fallback>
            <w:pict>
              <v:group id="_x0000_s359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VhPCQegHAACk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359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hGCXLAAAA4wAAAA8AAABkcnMvZG93bnJldi54bWxEj0FrwkAUhO+F/oflFXqrG5NiNbqKiIVe&#10;pDUKXh/ZZzaYfZtmtzH9912h4HGYmW+YxWqwjeip87VjBeNRAoK4dLrmSsHx8P4yBeEDssbGMSn4&#10;JQ+r5ePDAnPtrrynvgiViBD2OSowIbS5lL40ZNGPXEscvbPrLIYou0rqDq8RbhuZJslEWqw5Lhhs&#10;aWOovBQ/VkG27Ydttvnc+ZNpD9+FXdd+/6XU89OwnoMINIR7+L/9oRWkydtrOpnOxhncPsU/IJd/&#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OYRglywAAAOMAAAAPAAAAAAAA&#10;AAAAAAAAAJ8CAABkcnMvZG93bnJldi54bWxQSwUGAAAAAAQABAD3AAAAlwMAAAAA&#10;">
                  <v:imagedata r:id="rId56" o:title=""/>
                </v:shape>
                <v:group id="مجموعة 39" o:spid="_x0000_s35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e3yP&#10;zAAAAOMAAAAPAAAAAAAAAAAAAAAAAKoCAABkcnMvZG93bnJldi54bWxQSwUGAAAAAAQABAD6AAAA&#10;owMAAAAA&#10;">
                  <v:group id="مجموعة 40" o:spid="_x0000_s35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ZFM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sv4in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N9kU&#10;zAAAAOMAAAAPAAAAAAAAAAAAAAAAAKoCAABkcnMvZG93bnJldi54bWxQSwUGAAAAAAQABAD6AAAA&#10;owMAAAAA&#10;">
                    <v:group id="مجموعة 41" o:spid="_x0000_s35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VHY8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PuIU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COVH&#10;Y80AAADjAAAADwAAAAAAAAAAAAAAAACqAgAAZHJzL2Rvd25yZXYueG1sUEsFBgAAAAAEAAQA+gAA&#10;AKQDAAAAAA==&#10;">
                      <v:shape id="شكل حر 42" o:spid="_x0000_s35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OXdcoA&#10;AADjAAAADwAAAGRycy9kb3ducmV2LnhtbESPwU7DMBBE70j8g7VI3KidEDUl1K1QBWoPXBr4gFW8&#10;xKHxOsSmDX9fV0LqcTQzbzTL9eR6caQxdJ41ZDMFgrjxpuNWw+fH28MCRIjIBnvPpOGPAqxXtzdL&#10;rIw/8Z6OdWxFgnCoUIONcaikDI0lh2HmB+LkffnRYUxybKUZ8ZTgrpe5UnPpsOO0YHGgjaXmUP86&#10;DUYVr64otyVtft6t+s5MPDware/vppdnEJGmeA3/t3dGQ67KIp8vnrISLp/SH5Cr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Mjl3X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v9ckA&#10;AADjAAAADwAAAGRycy9kb3ducmV2LnhtbERPz2vCMBS+D/Y/hCfsNhPLqK4zigqKzB02Hdv10Tzb&#10;suSlNNF2/705DHb8+H7Pl4Oz4kpdaDxrmIwVCOLSm4YrDZ+n7eMMRIjIBq1n0vBLAZaL+7s5Fsb3&#10;/EHXY6xECuFQoIY6xraQMpQ1OQxj3xIn7uw7hzHBrpKmwz6FOyszpXLpsOHUUGNLm5rKn+PFaZi+&#10;by992OWn1/WXfWuU/V5lB9b6YTSsXkBEGuK/+M+9NxoyNX3K8tnzJI1On9IfkI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ywv9ckAAADjAAAADwAAAAAAAAAAAAAAAACYAgAA&#10;ZHJzL2Rvd25yZXYueG1sUEsFBgAAAAAEAAQA9QAAAI4DAAAAAA==&#10;" fillcolor="#168489" stroked="f" strokeweight="1pt">
                        <v:stroke joinstyle="miter"/>
                      </v:roundrect>
                    </v:group>
                    <v:oval id="شكل بيضاوي 44" o:spid="_x0000_s36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EY2ssA&#10;AADjAAAADwAAAGRycy9kb3ducmV2LnhtbESPUUvDMBSF3wX/Q7iCby5tkbnVZUMG4hBElvoDrs1d&#10;U21uuiZu3b9fhMEeD+ec73AWq9F14kBDaD0ryCcZCOLam5YbBV/V68MMRIjIBjvPpOBEAVbL25sF&#10;lsYfeUsHHRuRIBxKVGBj7EspQ23JYZj4njh5Oz84jEkOjTQDHhPcdbLIsql02HJasNjT2lL9q/+c&#10;Aj1W+vNt10j/oe37d/7j9267Uer+bnx5BhFpjNfwpb0xCors6bGYzub5HP4/pT8gl2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mARjaywAAAOMAAAAPAAAAAAAAAAAAAAAAAJgC&#10;AABkcnMvZG93bnJldi54bWxQSwUGAAAAAAQABAD1AAAAkAMAAAAA&#10;" filled="f" strokecolor="#a5a5a5 [2092]" strokeweight="1pt">
                      <v:stroke joinstyle="miter"/>
                    </v:oval>
                  </v:group>
                  <v:shape id="مربع نص 41" o:spid="_x0000_s3601"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QMgA&#10;AADjAAAADwAAAGRycy9kb3ducmV2LnhtbESPPU/DMBCGdyT+g3VIbNRuBKWEulVVqNSBhRL2U3zE&#10;EfE5iq9N+u/rAYnx1fulZ7WZQqfONKQ2soX5zIAirqNrubFQfe0flqCSIDvsIpOFCyXYrG9vVli6&#10;OPInnY/SqDzCqUQLXqQvtU61p4BpFnvi7P3EIaBkOTTaDTjm8dDpwpiFDthyfvDY085T/Xs8BQsi&#10;bju/VO8hHb6nj7fRm/oJK2vv76btKyihSf7Df+2Ds1CY58disXwpMkVmyjyg1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j5lAyAAAAOMAAAAPAAAAAAAAAAAAAAAAAJgCAABk&#10;cnMvZG93bnJldi54bWxQSwUGAAAAAAQABAD1AAAAjQMAAAAA&#10;" filled="f" stroked="f">
                    <v:textbox style="mso-fit-shape-to-text:t">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أهمية التحسين المستمر في الحوكمة الرقمية</w:t>
                          </w:r>
                        </w:p>
                      </w:txbxContent>
                    </v:textbox>
                  </v:shape>
                </v:group>
                <w10:wrap anchorx="page"/>
                <w10:anchorlock/>
              </v:group>
            </w:pict>
          </mc:Fallback>
        </mc:AlternateContent>
      </w:r>
    </w:p>
    <w:p w:rsidR="00716BE5" w:rsidRDefault="00716BE5" w:rsidP="00D75CDD">
      <w:pPr>
        <w:rPr>
          <w:rFonts w:ascii="Sakkal Majalla" w:hAnsi="Sakkal Majalla"/>
          <w:sz w:val="32"/>
          <w:szCs w:val="32"/>
          <w:rtl/>
        </w:rPr>
      </w:pPr>
    </w:p>
    <w:p w:rsidR="00342F76" w:rsidRPr="007B4302" w:rsidRDefault="00342F76" w:rsidP="00342F76">
      <w:pPr>
        <w:jc w:val="center"/>
        <w:rPr>
          <w:rFonts w:ascii="Sakkal Majalla" w:hAnsi="Sakkal Majalla"/>
          <w:sz w:val="32"/>
          <w:szCs w:val="32"/>
          <w:rtl/>
        </w:rPr>
      </w:pPr>
      <w:r w:rsidRPr="00342F76">
        <w:rPr>
          <w:rFonts w:ascii="Sakkal Majalla" w:hAnsi="Sakkal Majalla"/>
          <w:noProof/>
          <w:sz w:val="32"/>
          <w:szCs w:val="32"/>
        </w:rPr>
        <mc:AlternateContent>
          <mc:Choice Requires="wpg">
            <w:drawing>
              <wp:inline distT="0" distB="0" distL="0" distR="0" wp14:anchorId="4EC694A3" wp14:editId="4ED273F2">
                <wp:extent cx="4492651" cy="2656118"/>
                <wp:effectExtent l="0" t="114300" r="0" b="0"/>
                <wp:docPr id="2074269789" name="Group 72"/>
                <wp:cNvGraphicFramePr/>
                <a:graphic xmlns:a="http://schemas.openxmlformats.org/drawingml/2006/main">
                  <a:graphicData uri="http://schemas.microsoft.com/office/word/2010/wordprocessingGroup">
                    <wpg:wgp>
                      <wpg:cNvGrpSpPr/>
                      <wpg:grpSpPr>
                        <a:xfrm>
                          <a:off x="0" y="0"/>
                          <a:ext cx="4492651" cy="2656118"/>
                          <a:chOff x="0" y="0"/>
                          <a:chExt cx="7343905" cy="4341820"/>
                        </a:xfrm>
                      </wpg:grpSpPr>
                      <wpg:grpSp>
                        <wpg:cNvPr id="2074269790" name="Group 2074269790"/>
                        <wpg:cNvGrpSpPr/>
                        <wpg:grpSpPr>
                          <a:xfrm>
                            <a:off x="4120594" y="0"/>
                            <a:ext cx="3223311" cy="2260846"/>
                            <a:chOff x="4120594" y="0"/>
                            <a:chExt cx="3223311" cy="2260846"/>
                          </a:xfrm>
                        </wpg:grpSpPr>
                        <wps:wsp>
                          <wps:cNvPr id="2074269791" name="Block Arc 20"/>
                          <wps:cNvSpPr/>
                          <wps:spPr>
                            <a:xfrm rot="5400000">
                              <a:off x="3733679" y="386915"/>
                              <a:ext cx="2260846" cy="1487016"/>
                            </a:xfrm>
                            <a:custGeom>
                              <a:avLst/>
                              <a:gdLst/>
                              <a:ahLst/>
                              <a:cxnLst/>
                              <a:rect l="l" t="t" r="r" b="b"/>
                              <a:pathLst>
                                <a:path w="2260846" h="1487016">
                                  <a:moveTo>
                                    <a:pt x="126" y="1487016"/>
                                  </a:moveTo>
                                  <a:cubicBezTo>
                                    <a:pt x="-4997" y="1096104"/>
                                    <a:pt x="146037" y="719300"/>
                                    <a:pt x="419742" y="440151"/>
                                  </a:cubicBezTo>
                                  <a:cubicBezTo>
                                    <a:pt x="693447" y="161002"/>
                                    <a:pt x="1067203" y="2576"/>
                                    <a:pt x="1458140" y="0"/>
                                  </a:cubicBezTo>
                                  <a:lnTo>
                                    <a:pt x="1460343" y="334356"/>
                                  </a:lnTo>
                                  <a:lnTo>
                                    <a:pt x="2018530" y="334356"/>
                                  </a:lnTo>
                                  <a:lnTo>
                                    <a:pt x="2018530" y="213198"/>
                                  </a:lnTo>
                                  <a:lnTo>
                                    <a:pt x="2260846" y="455514"/>
                                  </a:lnTo>
                                  <a:lnTo>
                                    <a:pt x="2018530" y="697830"/>
                                  </a:lnTo>
                                  <a:lnTo>
                                    <a:pt x="2018530" y="576672"/>
                                  </a:lnTo>
                                  <a:lnTo>
                                    <a:pt x="1461940" y="576672"/>
                                  </a:lnTo>
                                  <a:cubicBezTo>
                                    <a:pt x="1462705" y="692809"/>
                                    <a:pt x="1463470" y="808946"/>
                                    <a:pt x="1464235" y="925083"/>
                                  </a:cubicBezTo>
                                  <a:cubicBezTo>
                                    <a:pt x="1319690" y="926035"/>
                                    <a:pt x="1181497" y="984612"/>
                                    <a:pt x="1080298" y="1087824"/>
                                  </a:cubicBezTo>
                                  <a:cubicBezTo>
                                    <a:pt x="979099" y="1191036"/>
                                    <a:pt x="923255" y="1330356"/>
                                    <a:pt x="925149" y="1474891"/>
                                  </a:cubicBezTo>
                                  <a:close/>
                                </a:path>
                              </a:pathLst>
                            </a:custGeom>
                            <a:solidFill>
                              <a:srgbClr val="9FCFD1"/>
                            </a:solidFill>
                            <a:ln w="38100" cap="flat" cmpd="sng" algn="ctr">
                              <a:solidFill>
                                <a:sysClr val="window" lastClr="FFFFFF"/>
                              </a:solidFill>
                              <a:prstDash val="solid"/>
                              <a:miter lim="800000"/>
                            </a:ln>
                            <a:effectLst>
                              <a:outerShdw blurRad="63500" sx="102000" sy="102000" algn="ctr" rotWithShape="0">
                                <a:prstClr val="black">
                                  <a:alpha val="40000"/>
                                </a:prstClr>
                              </a:outerShdw>
                            </a:effectLst>
                          </wps:spPr>
                          <wps:bodyPr rtlCol="0" anchor="ctr"/>
                        </wps:wsp>
                        <wps:wsp>
                          <wps:cNvPr id="2074270240" name="TextBox 58"/>
                          <wps:cNvSpPr txBox="1"/>
                          <wps:spPr>
                            <a:xfrm>
                              <a:off x="5480692" y="236449"/>
                              <a:ext cx="1863213" cy="1552850"/>
                            </a:xfrm>
                            <a:prstGeom prst="rect">
                              <a:avLst/>
                            </a:prstGeom>
                            <a:noFill/>
                          </wps:spPr>
                          <wps:txbx>
                            <w:txbxContent>
                              <w:p w:rsidR="00FD5841" w:rsidRDefault="00FD5841"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التكيف مع التطورات التقنية</w:t>
                                </w:r>
                              </w:p>
                            </w:txbxContent>
                          </wps:txbx>
                          <wps:bodyPr wrap="square">
                            <a:spAutoFit/>
                          </wps:bodyPr>
                        </wps:wsp>
                      </wpg:grpSp>
                      <wpg:grpSp>
                        <wpg:cNvPr id="2074270241" name="Group 2074270241"/>
                        <wpg:cNvGrpSpPr/>
                        <wpg:grpSpPr>
                          <a:xfrm>
                            <a:off x="3331036" y="2234876"/>
                            <a:ext cx="3888528" cy="1670674"/>
                            <a:chOff x="3331036" y="2234876"/>
                            <a:chExt cx="3888528" cy="1670674"/>
                          </a:xfrm>
                        </wpg:grpSpPr>
                        <wps:wsp>
                          <wps:cNvPr id="2074270242" name="Block Arc 21"/>
                          <wps:cNvSpPr/>
                          <wps:spPr>
                            <a:xfrm rot="10800000">
                              <a:off x="3331036" y="2234876"/>
                              <a:ext cx="2276605" cy="1509539"/>
                            </a:xfrm>
                            <a:custGeom>
                              <a:avLst/>
                              <a:gdLst/>
                              <a:ahLst/>
                              <a:cxnLst/>
                              <a:rect l="l" t="t" r="r" b="b"/>
                              <a:pathLst>
                                <a:path w="2276605" h="1509539">
                                  <a:moveTo>
                                    <a:pt x="593" y="1509539"/>
                                  </a:moveTo>
                                  <a:cubicBezTo>
                                    <a:pt x="-10743" y="1110932"/>
                                    <a:pt x="140588" y="724868"/>
                                    <a:pt x="419780" y="440143"/>
                                  </a:cubicBezTo>
                                  <a:cubicBezTo>
                                    <a:pt x="698972" y="155419"/>
                                    <a:pt x="1081993" y="-3457"/>
                                    <a:pt x="1480746" y="57"/>
                                  </a:cubicBezTo>
                                  <a:lnTo>
                                    <a:pt x="1478073" y="303452"/>
                                  </a:lnTo>
                                  <a:lnTo>
                                    <a:pt x="2034289" y="303452"/>
                                  </a:lnTo>
                                  <a:lnTo>
                                    <a:pt x="2034289" y="182294"/>
                                  </a:lnTo>
                                  <a:lnTo>
                                    <a:pt x="2276605" y="424610"/>
                                  </a:lnTo>
                                  <a:lnTo>
                                    <a:pt x="2034289" y="666926"/>
                                  </a:lnTo>
                                  <a:lnTo>
                                    <a:pt x="2034289" y="545768"/>
                                  </a:lnTo>
                                  <a:lnTo>
                                    <a:pt x="1475937" y="545768"/>
                                  </a:lnTo>
                                  <a:lnTo>
                                    <a:pt x="1472760" y="906248"/>
                                  </a:lnTo>
                                  <a:cubicBezTo>
                                    <a:pt x="1320197" y="904903"/>
                                    <a:pt x="1173654" y="965689"/>
                                    <a:pt x="1066835" y="1074625"/>
                                  </a:cubicBezTo>
                                  <a:cubicBezTo>
                                    <a:pt x="960016" y="1183560"/>
                                    <a:pt x="902117" y="1331268"/>
                                    <a:pt x="906454" y="1483775"/>
                                  </a:cubicBezTo>
                                  <a:close/>
                                </a:path>
                              </a:pathLst>
                            </a:custGeom>
                            <a:solidFill>
                              <a:srgbClr val="A5A5A5"/>
                            </a:solidFill>
                            <a:ln w="38100" cap="flat" cmpd="sng" algn="ctr">
                              <a:solidFill>
                                <a:sysClr val="window" lastClr="FFFFFF"/>
                              </a:solidFill>
                              <a:prstDash val="solid"/>
                              <a:miter lim="800000"/>
                            </a:ln>
                            <a:effectLst>
                              <a:outerShdw blurRad="63500" sx="102000" sy="102000" algn="ctr" rotWithShape="0">
                                <a:prstClr val="black">
                                  <a:alpha val="40000"/>
                                </a:prstClr>
                              </a:outerShdw>
                            </a:effectLst>
                          </wps:spPr>
                          <wps:bodyPr rtlCol="0" anchor="ctr"/>
                        </wps:wsp>
                        <wps:wsp>
                          <wps:cNvPr id="2074270243" name="TextBox 61"/>
                          <wps:cNvSpPr txBox="1"/>
                          <wps:spPr>
                            <a:xfrm>
                              <a:off x="4835274" y="3287939"/>
                              <a:ext cx="2384290" cy="617611"/>
                            </a:xfrm>
                            <a:prstGeom prst="rect">
                              <a:avLst/>
                            </a:prstGeom>
                            <a:noFill/>
                          </wps:spPr>
                          <wps:txbx>
                            <w:txbxContent>
                              <w:p w:rsidR="00FD5841" w:rsidRDefault="00FD5841"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الكفاءة</w:t>
                                </w:r>
                              </w:p>
                            </w:txbxContent>
                          </wps:txbx>
                          <wps:bodyPr wrap="square">
                            <a:spAutoFit/>
                          </wps:bodyPr>
                        </wps:wsp>
                      </wpg:grpSp>
                      <wpg:grpSp>
                        <wpg:cNvPr id="2074270244" name="Group 2074270244"/>
                        <wpg:cNvGrpSpPr/>
                        <wpg:grpSpPr>
                          <a:xfrm>
                            <a:off x="213023" y="1467811"/>
                            <a:ext cx="3118014" cy="2874009"/>
                            <a:chOff x="213023" y="1467811"/>
                            <a:chExt cx="3118014" cy="2874009"/>
                          </a:xfrm>
                        </wpg:grpSpPr>
                        <wps:wsp>
                          <wps:cNvPr id="2074270245" name="Block Arc 22"/>
                          <wps:cNvSpPr/>
                          <wps:spPr>
                            <a:xfrm rot="16200000">
                              <a:off x="1458845" y="1872224"/>
                              <a:ext cx="2276605" cy="1467779"/>
                            </a:xfrm>
                            <a:custGeom>
                              <a:avLst/>
                              <a:gdLst/>
                              <a:ahLst/>
                              <a:cxnLst/>
                              <a:rect l="l" t="t" r="r" b="b"/>
                              <a:pathLst>
                                <a:path w="2276605" h="1467779">
                                  <a:moveTo>
                                    <a:pt x="2276605" y="442016"/>
                                  </a:moveTo>
                                  <a:lnTo>
                                    <a:pt x="2034289" y="684332"/>
                                  </a:lnTo>
                                  <a:lnTo>
                                    <a:pt x="2034289" y="563174"/>
                                  </a:lnTo>
                                  <a:lnTo>
                                    <a:pt x="1461851" y="563174"/>
                                  </a:lnTo>
                                  <a:cubicBezTo>
                                    <a:pt x="1462645" y="683810"/>
                                    <a:pt x="1463440" y="804446"/>
                                    <a:pt x="1464235" y="925082"/>
                                  </a:cubicBezTo>
                                  <a:cubicBezTo>
                                    <a:pt x="1165908" y="927048"/>
                                    <a:pt x="925103" y="1169444"/>
                                    <a:pt x="925103" y="1467778"/>
                                  </a:cubicBezTo>
                                  <a:lnTo>
                                    <a:pt x="0" y="1467779"/>
                                  </a:lnTo>
                                  <a:cubicBezTo>
                                    <a:pt x="0" y="660904"/>
                                    <a:pt x="651282" y="5316"/>
                                    <a:pt x="1458140" y="0"/>
                                  </a:cubicBezTo>
                                  <a:lnTo>
                                    <a:pt x="1460254" y="320858"/>
                                  </a:lnTo>
                                  <a:lnTo>
                                    <a:pt x="2034289" y="320858"/>
                                  </a:lnTo>
                                  <a:lnTo>
                                    <a:pt x="2034289" y="199700"/>
                                  </a:lnTo>
                                  <a:close/>
                                </a:path>
                              </a:pathLst>
                            </a:custGeom>
                            <a:solidFill>
                              <a:srgbClr val="FFCC5E"/>
                            </a:solidFill>
                            <a:ln w="38100" cap="flat" cmpd="sng" algn="ctr">
                              <a:solidFill>
                                <a:sysClr val="window" lastClr="FFFFFF"/>
                              </a:solidFill>
                              <a:prstDash val="solid"/>
                              <a:miter lim="800000"/>
                            </a:ln>
                            <a:effectLst>
                              <a:outerShdw blurRad="63500" sx="102000" sy="102000" algn="ctr" rotWithShape="0">
                                <a:prstClr val="black">
                                  <a:alpha val="40000"/>
                                </a:prstClr>
                              </a:outerShdw>
                            </a:effectLst>
                          </wps:spPr>
                          <wps:bodyPr rtlCol="0" anchor="ctr"/>
                        </wps:wsp>
                        <wps:wsp>
                          <wps:cNvPr id="2074270246" name="TextBox 64"/>
                          <wps:cNvSpPr txBox="1"/>
                          <wps:spPr>
                            <a:xfrm>
                              <a:off x="213023" y="3256070"/>
                              <a:ext cx="2384290" cy="1085750"/>
                            </a:xfrm>
                            <a:prstGeom prst="rect">
                              <a:avLst/>
                            </a:prstGeom>
                            <a:noFill/>
                          </wps:spPr>
                          <wps:txbx>
                            <w:txbxContent>
                              <w:p w:rsidR="00FD5841" w:rsidRDefault="00FD5841"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تحقيق رضا المستخدمين</w:t>
                                </w:r>
                              </w:p>
                            </w:txbxContent>
                          </wps:txbx>
                          <wps:bodyPr wrap="square">
                            <a:spAutoFit/>
                          </wps:bodyPr>
                        </wps:wsp>
                      </wpg:grpSp>
                      <wpg:grpSp>
                        <wpg:cNvPr id="2074270247" name="Group 2074270247"/>
                        <wpg:cNvGrpSpPr/>
                        <wpg:grpSpPr>
                          <a:xfrm>
                            <a:off x="0" y="30"/>
                            <a:ext cx="4139831" cy="1486295"/>
                            <a:chOff x="0" y="30"/>
                            <a:chExt cx="4139831" cy="1486295"/>
                          </a:xfrm>
                        </wpg:grpSpPr>
                        <wps:wsp>
                          <wps:cNvPr id="2074270248" name="Up Arrow 23"/>
                          <wps:cNvSpPr/>
                          <wps:spPr>
                            <a:xfrm rot="5400000">
                              <a:off x="2258381" y="-395124"/>
                              <a:ext cx="1486295" cy="2276604"/>
                            </a:xfrm>
                            <a:custGeom>
                              <a:avLst/>
                              <a:gdLst/>
                              <a:ahLst/>
                              <a:cxnLst/>
                              <a:rect l="l" t="t" r="r" b="b"/>
                              <a:pathLst>
                                <a:path w="1486295" h="2276604">
                                  <a:moveTo>
                                    <a:pt x="0" y="818464"/>
                                  </a:moveTo>
                                  <a:lnTo>
                                    <a:pt x="327724" y="816305"/>
                                  </a:lnTo>
                                  <a:lnTo>
                                    <a:pt x="327724" y="242316"/>
                                  </a:lnTo>
                                  <a:lnTo>
                                    <a:pt x="206566" y="242316"/>
                                  </a:lnTo>
                                  <a:lnTo>
                                    <a:pt x="448882" y="0"/>
                                  </a:lnTo>
                                  <a:lnTo>
                                    <a:pt x="691198" y="242316"/>
                                  </a:lnTo>
                                  <a:lnTo>
                                    <a:pt x="570040" y="242316"/>
                                  </a:lnTo>
                                  <a:lnTo>
                                    <a:pt x="570040" y="814708"/>
                                  </a:lnTo>
                                  <a:cubicBezTo>
                                    <a:pt x="688388" y="813929"/>
                                    <a:pt x="806735" y="813149"/>
                                    <a:pt x="925083" y="812370"/>
                                  </a:cubicBezTo>
                                  <a:cubicBezTo>
                                    <a:pt x="926035" y="956869"/>
                                    <a:pt x="984574" y="1095021"/>
                                    <a:pt x="1087729" y="1196214"/>
                                  </a:cubicBezTo>
                                  <a:cubicBezTo>
                                    <a:pt x="1190884" y="1297406"/>
                                    <a:pt x="1330135" y="1353282"/>
                                    <a:pt x="1474625" y="1351460"/>
                                  </a:cubicBezTo>
                                  <a:lnTo>
                                    <a:pt x="1486295" y="2276488"/>
                                  </a:lnTo>
                                  <a:cubicBezTo>
                                    <a:pt x="1095506" y="2281418"/>
                                    <a:pt x="718886" y="2130296"/>
                                    <a:pt x="439894" y="1856610"/>
                                  </a:cubicBezTo>
                                  <a:cubicBezTo>
                                    <a:pt x="160901" y="1582924"/>
                                    <a:pt x="2575" y="1209276"/>
                                    <a:pt x="0" y="818464"/>
                                  </a:cubicBezTo>
                                  <a:close/>
                                </a:path>
                              </a:pathLst>
                            </a:custGeom>
                            <a:solidFill>
                              <a:srgbClr val="3D8E92"/>
                            </a:solidFill>
                            <a:ln w="38100" cap="flat" cmpd="sng" algn="ctr">
                              <a:solidFill>
                                <a:sysClr val="window" lastClr="FFFFFF"/>
                              </a:solidFill>
                              <a:prstDash val="solid"/>
                              <a:miter lim="800000"/>
                            </a:ln>
                            <a:effectLst>
                              <a:outerShdw blurRad="63500" sx="102000" sy="102000" algn="ctr" rotWithShape="0">
                                <a:prstClr val="black">
                                  <a:alpha val="40000"/>
                                </a:prstClr>
                              </a:outerShdw>
                            </a:effectLst>
                          </wps:spPr>
                          <wps:bodyPr rtlCol="0" anchor="ctr"/>
                        </wps:wsp>
                        <wps:wsp>
                          <wps:cNvPr id="2074270249" name="TextBox 67"/>
                          <wps:cNvSpPr txBox="1"/>
                          <wps:spPr>
                            <a:xfrm>
                              <a:off x="0" y="161166"/>
                              <a:ext cx="2384290" cy="1085750"/>
                            </a:xfrm>
                            <a:prstGeom prst="rect">
                              <a:avLst/>
                            </a:prstGeom>
                            <a:noFill/>
                          </wps:spPr>
                          <wps:txbx>
                            <w:txbxContent>
                              <w:p w:rsidR="00FD5841" w:rsidRDefault="00FD5841"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الاستجابة للتحديات والأزمات</w:t>
                                </w:r>
                              </w:p>
                            </w:txbxContent>
                          </wps:txbx>
                          <wps:bodyPr wrap="square">
                            <a:spAutoFit/>
                          </wps:bodyPr>
                        </wps:wsp>
                      </wpg:grpSp>
                      <pic:pic xmlns:pic="http://schemas.openxmlformats.org/drawingml/2006/picture">
                        <pic:nvPicPr>
                          <pic:cNvPr id="2074270250" name="Picture 2074270250"/>
                          <pic:cNvPicPr>
                            <a:picLocks noChangeAspect="1"/>
                          </pic:cNvPicPr>
                        </pic:nvPicPr>
                        <pic:blipFill>
                          <a:blip r:embed="rId201"/>
                          <a:stretch>
                            <a:fillRect/>
                          </a:stretch>
                        </pic:blipFill>
                        <pic:spPr>
                          <a:xfrm>
                            <a:off x="4563317" y="486212"/>
                            <a:ext cx="643393" cy="643393"/>
                          </a:xfrm>
                          <a:prstGeom prst="rect">
                            <a:avLst/>
                          </a:prstGeom>
                        </pic:spPr>
                      </pic:pic>
                      <pic:pic xmlns:pic="http://schemas.openxmlformats.org/drawingml/2006/picture">
                        <pic:nvPicPr>
                          <pic:cNvPr id="2074270251" name="Picture 2074270251"/>
                          <pic:cNvPicPr>
                            <a:picLocks noChangeAspect="1"/>
                          </pic:cNvPicPr>
                        </pic:nvPicPr>
                        <pic:blipFill>
                          <a:blip r:embed="rId153">
                            <a:lum bright="70000" contrast="-70000"/>
                          </a:blip>
                          <a:stretch>
                            <a:fillRect/>
                          </a:stretch>
                        </pic:blipFill>
                        <pic:spPr>
                          <a:xfrm>
                            <a:off x="2349849" y="444996"/>
                            <a:ext cx="512108" cy="512108"/>
                          </a:xfrm>
                          <a:prstGeom prst="rect">
                            <a:avLst/>
                          </a:prstGeom>
                        </pic:spPr>
                      </pic:pic>
                      <pic:pic xmlns:pic="http://schemas.openxmlformats.org/drawingml/2006/picture">
                        <pic:nvPicPr>
                          <pic:cNvPr id="2074270252" name="Picture 2074270252"/>
                          <pic:cNvPicPr>
                            <a:picLocks noChangeAspect="1"/>
                          </pic:cNvPicPr>
                        </pic:nvPicPr>
                        <pic:blipFill>
                          <a:blip r:embed="rId161">
                            <a:lum bright="70000" contrast="-70000"/>
                          </a:blip>
                          <a:stretch>
                            <a:fillRect/>
                          </a:stretch>
                        </pic:blipFill>
                        <pic:spPr>
                          <a:xfrm>
                            <a:off x="4516600" y="2561555"/>
                            <a:ext cx="695004" cy="695004"/>
                          </a:xfrm>
                          <a:prstGeom prst="rect">
                            <a:avLst/>
                          </a:prstGeom>
                        </pic:spPr>
                      </pic:pic>
                      <pic:pic xmlns:pic="http://schemas.openxmlformats.org/drawingml/2006/picture">
                        <pic:nvPicPr>
                          <pic:cNvPr id="2074270253" name="Picture 2074270253"/>
                          <pic:cNvPicPr>
                            <a:picLocks noChangeAspect="1"/>
                          </pic:cNvPicPr>
                        </pic:nvPicPr>
                        <pic:blipFill>
                          <a:blip r:embed="rId202"/>
                          <a:stretch>
                            <a:fillRect/>
                          </a:stretch>
                        </pic:blipFill>
                        <pic:spPr>
                          <a:xfrm>
                            <a:off x="2263113" y="2604865"/>
                            <a:ext cx="588836" cy="588836"/>
                          </a:xfrm>
                          <a:prstGeom prst="rect">
                            <a:avLst/>
                          </a:prstGeom>
                        </pic:spPr>
                      </pic:pic>
                    </wpg:wgp>
                  </a:graphicData>
                </a:graphic>
              </wp:inline>
            </w:drawing>
          </mc:Choice>
          <mc:Fallback>
            <w:pict>
              <v:group id="Group 72" o:spid="_x0000_s3602" style="width:353.75pt;height:209.15pt;mso-position-horizontal-relative:char;mso-position-vertical-relative:line" coordsize="73439,434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">
                <v:group id="Group 2074269790" o:spid="_x0000_s3603" style="position:absolute;left:41205;width:32234;height:22608" coordorigin="41205" coordsize="32233,22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0dGaTL&#10;AAAA4wAAAA8AAAAAAAAAAAAAAAAAqgIAAGRycy9kb3ducmV2LnhtbFBLBQYAAAAABAAEAPoAAACi&#10;AwAAAAA=&#10;">
                  <v:shape id="Block Arc 20" o:spid="_x0000_s3604" style="position:absolute;left:37337;top:3868;width:22608;height:14871;rotation:90;visibility:visible;mso-wrap-style:square;v-text-anchor:middle" coordsize="2260846,1487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kDV8sA&#10;AADjAAAADwAAAGRycy9kb3ducmV2LnhtbESPzWrDMBCE74W+g9hCb40cU5zGiRIah9LeQv4gx420&#10;sU2tlbHU2H37KhDocZiZb5j5crCNuFLna8cKxqMEBLF2puZSwWH/8fIGwgdkg41jUvBLHpaLx4c5&#10;5sb1vKXrLpQiQtjnqKAKoc2l9Loii37kWuLoXVxnMUTZldJ02Ee4bWSaJJm0WHNcqLCloiL9vfux&#10;Crblpl+lWbs6XQqtj5+FXK/PG6Wen4b3GYhAQ/gP39tfRkGaTF7TbDqZjuH2Kf4Bufg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c6QNXywAAAOMAAAAPAAAAAAAAAAAAAAAAAJgC&#10;AABkcnMvZG93bnJldi54bWxQSwUGAAAAAAQABAD1AAAAkAMAAAAA&#10;" path="m126,1487016c-4997,1096104,146037,719300,419742,440151,693447,161002,1067203,2576,1458140,r2203,334356l2018530,334356r,-121158l2260846,455514,2018530,697830r,-121158l1461940,576672v765,116137,1530,232274,2295,348411c1319690,926035,1181497,984612,1080298,1087824,979099,1191036,923255,1330356,925149,1474891l126,1487016xe" fillcolor="#9fcfd1" strokecolor="window" strokeweight="3pt">
                    <v:stroke joinstyle="miter"/>
                    <v:shadow on="t" type="perspective" color="black" opacity="26214f" offset="0,0" matrix="66847f,,,66847f"/>
                    <v:path arrowok="t"/>
                  </v:shape>
                  <v:shape id="TextBox 58" o:spid="_x0000_s3605" type="#_x0000_t202" style="position:absolute;left:54806;top:2364;width:18633;height:15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alzscA&#10;AADjAAAADwAAAGRycy9kb3ducmV2LnhtbESPTUvDQBCG70L/wzKCN7vbUK3EbkupCj300jbeh+yY&#10;DWZnQ3Zs0n/vHgSPL+8Xz3o7hU5daUhtZAuLuQFFXEfXcmOhunw8voBKguywi0wWbpRgu5ndrbF0&#10;ceQTXc/SqDzCqUQLXqQvtU61p4BpHnvi7H3FIaBkOTTaDTjm8dDpwphnHbDl/OCxp72n+vv8EyyI&#10;uN3iVr2HdPicjm+jN/UTVtY+3E+7V1BCk/yH/9oHZ6Ewq2WxMsUyU2SmzAN68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2pc7HAAAA4wAAAA8AAAAAAAAAAAAAAAAAmAIAAGRy&#10;cy9kb3ducmV2LnhtbFBLBQYAAAAABAAEAPUAAACMAwAAAAA=&#10;" filled="f" stroked="f">
                    <v:textbox style="mso-fit-shape-to-text:t">
                      <w:txbxContent>
                        <w:p w:rsidR="00FD5841" w:rsidRDefault="00FD5841"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التكيف مع التطورات التقنية</w:t>
                          </w:r>
                        </w:p>
                      </w:txbxContent>
                    </v:textbox>
                  </v:shape>
                </v:group>
                <v:group id="Group 2074270241" o:spid="_x0000_s3606" style="position:absolute;left:33310;top:22348;width:38885;height:16707" coordorigin="33310,22348" coordsize="38885,167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v2Skk&#10;zAAAAOMAAAAPAAAAAAAAAAAAAAAAAKoCAABkcnMvZG93bnJldi54bWxQSwUGAAAAAAQABAD6AAAA&#10;owMAAAAA&#10;">
                  <v:shape id="Block Arc 21" o:spid="_x0000_s3607" style="position:absolute;left:33310;top:22348;width:22766;height:15096;rotation:180;visibility:visible;mso-wrap-style:square;v-text-anchor:middle" coordsize="2276605,1509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sE8sA&#10;AADjAAAADwAAAGRycy9kb3ducmV2LnhtbESPQUsDMRSE70L/Q3gFL8UmDbUta9NSC4InwVXQ43Pz&#10;3CzdvGw3sd3+eyMIPQ4z8w2z3g6+FSfqYxPYwGyqQBBXwTZcG3h/e7pbgYgJ2WIbmAxcKMJ2M7pZ&#10;Y2HDmV/pVKZaZAjHAg24lLpCylg58hinoSPO3nfoPaYs+1raHs8Z7luplVpIjw3nBYcd7R1Vh/LH&#10;Gzge2tXjxE3qhXWftPt4Ke+/LntjbsfD7gFEoiFdw//tZ2tAq+VcL5Wea/j7lP+A3Pw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xDGwTywAAAOMAAAAPAAAAAAAAAAAAAAAAAJgC&#10;AABkcnMvZG93bnJldi54bWxQSwUGAAAAAAQABAD1AAAAkAMAAAAA&#10;" path="m593,1509539c-10743,1110932,140588,724868,419780,440143,698972,155419,1081993,-3457,1480746,57r-2673,303395l2034289,303452r,-121158l2276605,424610,2034289,666926r,-121158l1475937,545768r-3177,360480c1320197,904903,1173654,965689,1066835,1074625,960016,1183560,902117,1331268,906454,1483775l593,1509539xe" fillcolor="#a5a5a5" strokecolor="window" strokeweight="3pt">
                    <v:stroke joinstyle="miter"/>
                    <v:shadow on="t" type="perspective" color="black" opacity="26214f" offset="0,0" matrix="66847f,,,66847f"/>
                    <v:path arrowok="t"/>
                  </v:shape>
                  <v:shape id="TextBox 61" o:spid="_x0000_s3608" type="#_x0000_t202" style="position:absolute;left:48352;top:32879;width:23843;height:6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7uckA&#10;AADjAAAADwAAAGRycy9kb3ducmV2LnhtbESPzU7DMBCE70i8g7VI3KjdUChK61YVP1IPXFrCfRVv&#10;44h4HcVLk749RkLiOJqZbzTr7RQ6daYhtZEtzGcGFHEdXcuNherj7e4JVBJkh11ksnChBNvN9dUa&#10;SxdHPtD5KI3KEE4lWvAifal1qj0FTLPYE2fvFIeAkuXQaDfgmOGh04Uxjzpgy3nBY0/Pnuqv43ew&#10;IOJ280v1GtL+c3p/Gb2pH7Cy9vZm2q1ACU3yH/5r752FwiwXxdIUi3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Q7uckAAADjAAAADwAAAAAAAAAAAAAAAACYAgAA&#10;ZHJzL2Rvd25yZXYueG1sUEsFBgAAAAAEAAQA9QAAAI4DAAAAAA==&#10;" filled="f" stroked="f">
                    <v:textbox style="mso-fit-shape-to-text:t">
                      <w:txbxContent>
                        <w:p w:rsidR="00FD5841" w:rsidRDefault="00FD5841"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تعزيز الكفاءة</w:t>
                          </w:r>
                        </w:p>
                      </w:txbxContent>
                    </v:textbox>
                  </v:shape>
                </v:group>
                <v:group id="Group 2074270244" o:spid="_x0000_s3609" style="position:absolute;left:2130;top:14678;width:31180;height:28740" coordorigin="2130,14678" coordsize="31180,28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roq8&#10;zAAAAOMAAAAPAAAAAAAAAAAAAAAAAKoCAABkcnMvZG93bnJldi54bWxQSwUGAAAAAAQABAD6AAAA&#10;owMAAAAA&#10;">
                  <v:shape id="Block Arc 22" o:spid="_x0000_s3610" style="position:absolute;left:14588;top:18722;width:22766;height:14678;rotation:-90;visibility:visible;mso-wrap-style:square;v-text-anchor:middle" coordsize="2276605,1467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x3tMoA&#10;AADjAAAADwAAAGRycy9kb3ducmV2LnhtbESPT2vCQBTE74LfYXkFb7rb4J8aXcUGpB6trXh9ZF+T&#10;0OzbkN3GtJ++Kwgeh5n5DbPe9rYWHbW+cqzheaJAEOfOVFxo+PzYj19A+IBssHZMGn7Jw3YzHKwx&#10;Ne7K79SdQiEihH2KGsoQmlRKn5dk0U9cQxy9L9daDFG2hTQtXiPc1jJRai4tVhwXSmwoKyn/Pv1Y&#10;DW+H7PKXHQ2+5kc3u5juHObLs9ajp363AhGoD4/wvX0wGhK1mCYLlUxncPsU/4Dc/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cMd7TKAAAA4wAAAA8AAAAAAAAAAAAAAAAAmAIA&#10;AGRycy9kb3ducmV2LnhtbFBLBQYAAAAABAAEAPUAAACPAwAAAAA=&#10;" path="m2276605,442016l2034289,684332r,-121158l1461851,563174v794,120636,1589,241272,2384,361908c1165908,927048,925103,1169444,925103,1467778l,1467779c,660904,651282,5316,1458140,r2114,320858l2034289,320858r,-121158l2276605,442016xe" fillcolor="#ffcc5e" strokecolor="window" strokeweight="3pt">
                    <v:stroke joinstyle="miter"/>
                    <v:shadow on="t" type="perspective" color="black" opacity="26214f" offset="0,0" matrix="66847f,,,66847f"/>
                    <v:path arrowok="t"/>
                  </v:shape>
                  <v:shape id="TextBox 64" o:spid="_x0000_s3611" type="#_x0000_t202" style="position:absolute;left:2130;top:32560;width:23843;height:10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OYIckA&#10;AADjAAAADwAAAGRycy9kb3ducmV2LnhtbESPzWrDMBCE74W+g9hAb40UkybFjRJCfyCHXpq498Xa&#10;WibWyljb2Hn7qlDocZiZb5jNbgqdutCQ2sgWFnMDiriOruXGQnV6u38ElQTZYReZLFwpwW57e7PB&#10;0sWRP+hylEZlCKcSLXiRvtQ61Z4CpnnsibP3FYeAkuXQaDfgmOGh04UxKx2w5bzgsadnT/X5+B0s&#10;iLj94lq9hnT4nN5fRm/qB6ysvZtN+ydQQpP8h//aB2ehMOtlsTbFcgW/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5OYIckAAADjAAAADwAAAAAAAAAAAAAAAACYAgAA&#10;ZHJzL2Rvd25yZXYueG1sUEsFBgAAAAAEAAQA9QAAAI4DAAAAAA==&#10;" filled="f" stroked="f">
                    <v:textbox style="mso-fit-shape-to-text:t">
                      <w:txbxContent>
                        <w:p w:rsidR="00FD5841" w:rsidRDefault="00FD5841"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تحقيق رضا المستخدمين</w:t>
                          </w:r>
                        </w:p>
                      </w:txbxContent>
                    </v:textbox>
                  </v:shape>
                </v:group>
                <v:group id="Group 2074270247" o:spid="_x0000_s3612" style="position:absolute;width:41398;height:14863" coordorigin="" coordsize="41398,14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PfBTL&#10;zAAAAOMAAAAPAAAAAAAAAAAAAAAAAKoCAABkcnMvZG93bnJldi54bWxQSwUGAAAAAAQABAD6AAAA&#10;owMAAAAA&#10;">
                  <v:shape id="Up Arrow 23" o:spid="_x0000_s3613" style="position:absolute;left:22583;top:-3951;width:14863;height:22766;rotation:90;visibility:visible;mso-wrap-style:square;v-text-anchor:middle" coordsize="1486295,2276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57u8UA&#10;AADjAAAADwAAAGRycy9kb3ducmV2LnhtbERPz2vCMBS+C/sfwhN206SlzFqNIhvCYCfrdn80z7ba&#10;vJQm1u6/Xw4Djx/f7+1+sp0YafCtYw3JUoEgrpxpudbwfT4uchA+IBvsHJOGX/Kw373MtlgY9+AT&#10;jWWoRQxhX6CGJoS+kNJXDVn0S9cTR+7iBoshwqGWZsBHDLedTJV6kxZbjg0N9vTeUHUr71ZDndwP&#10;Y5nltj9+sMTr10++DonWr/PpsAERaApP8b/702hI1SpLVyrN4uj4Kf4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Dnu7xQAAAOMAAAAPAAAAAAAAAAAAAAAAAJgCAABkcnMv&#10;ZG93bnJldi54bWxQSwUGAAAAAAQABAD1AAAAigMAAAAA&#10;" path="m,818464r327724,-2159l327724,242316r-121158,l448882,,691198,242316r-121158,l570040,814708v118348,-779,236695,-1559,355043,-2338c926035,956869,984574,1095021,1087729,1196214v103155,101192,242406,157068,386896,155246l1486295,2276488c1095506,2281418,718886,2130296,439894,1856610,160901,1582924,2575,1209276,,818464xe" fillcolor="#3d8e92" strokecolor="window" strokeweight="3pt">
                    <v:stroke joinstyle="miter"/>
                    <v:shadow on="t" type="perspective" color="black" opacity="26214f" offset="0,0" matrix="66847f,,,66847f"/>
                    <v:path arrowok="t"/>
                  </v:shape>
                  <v:shape id="TextBox 67" o:spid="_x0000_s3614" type="#_x0000_t202" style="position:absolute;top:1611;width:23842;height:10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wMU8kA&#10;AADjAAAADwAAAGRycy9kb3ducmV2LnhtbESPzU7DMBCE70i8g7VI3KjdqFBI61YVP1IPXFrCfRVv&#10;44h4HcVLk749RkLiOJqZbzTr7RQ6daYhtZEtzGcGFHEdXcuNherj7e4RVBJkh11ksnChBNvN9dUa&#10;SxdHPtD5KI3KEE4lWvAifal1qj0FTLPYE2fvFIeAkuXQaDfgmOGh04UxDzpgy3nBY0/Pnuqv43ew&#10;IOJ280v1GtL+c3p/Gb2p77Gy9vZm2q1ACU3yH/5r752FwiwXxdIUiyf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gwMU8kAAADjAAAADwAAAAAAAAAAAAAAAACYAgAA&#10;ZHJzL2Rvd25yZXYueG1sUEsFBgAAAAAEAAQA9QAAAI4DAAAAAA==&#10;" filled="f" stroked="f">
                    <v:textbox style="mso-fit-shape-to-text:t">
                      <w:txbxContent>
                        <w:p w:rsidR="00FD5841" w:rsidRDefault="00FD5841" w:rsidP="00342F76">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الاستجابة للتحديات والأزمات</w:t>
                          </w:r>
                        </w:p>
                      </w:txbxContent>
                    </v:textbox>
                  </v:shape>
                </v:group>
                <v:shape id="Picture 2074270250" o:spid="_x0000_s3615" type="#_x0000_t75" style="position:absolute;left:45633;top:4862;width:6434;height:6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kQ7PKAAAA4wAAAA8AAABkcnMvZG93bnJldi54bWxEj99qwjAUxu8He4dwBrubyYquUo0yppvi&#10;hTDnAxyaY1PWnNQms9WnXy4Gu/z4/vGbLwfXiAt1ofas4XmkQBCX3tRcaTh+vT9NQYSIbLDxTBqu&#10;FGC5uL+bY2F8z590OcRKpBEOBWqwMbaFlKG05DCMfEucvJPvHMYku0qaDvs07hqZKfUiHdacHiy2&#10;9Gap/D78OA39UJ/3+W6ar9sNfni7v+2O25XWjw/D6wxEpCH+h//aW6MhU/k4y1U2SRSJKfGAXPw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RkQ7PKAAAA4wAAAA8AAAAAAAAA&#10;AAAAAAAAnwIAAGRycy9kb3ducmV2LnhtbFBLBQYAAAAABAAEAPcAAACWAwAAAAA=&#10;">
                  <v:imagedata r:id="rId203" o:title=""/>
                  <v:path arrowok="t"/>
                </v:shape>
                <v:shape id="Picture 2074270251" o:spid="_x0000_s3616" type="#_x0000_t75" style="position:absolute;left:23498;top:4449;width:5121;height:5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XxljIAAAA4wAAAA8AAABkcnMvZG93bnJldi54bWxEj1FrwjAUhd8H/odwB77ITBq2VTqjlIHg&#10;q84fcGmuTbFJSnPVul+/DAZ7PJxzvsNZbyffixuNqYvBQLFUICg00XahNXD62r2sQCTGYLGPgQw8&#10;KMF2M3taY2XjPRzoduRWZEhIFRpwzEMlZWoceUzLOFDI3jmOHjnLsZV2xHuG+15qpd6lxy7kBYcD&#10;fTpqLserN+D39WVVl6z4uzkvioV2j6k9GDN/nuoPEEwT/4f/2ntrQKvyVZdKvxXw+yn/Abn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Ul8ZYyAAAAOMAAAAPAAAAAAAAAAAA&#10;AAAAAJ8CAABkcnMvZG93bnJldi54bWxQSwUGAAAAAAQABAD3AAAAlAMAAAAA&#10;">
                  <v:imagedata r:id="rId158" o:title="" gain="19661f" blacklevel="22938f"/>
                  <v:path arrowok="t"/>
                </v:shape>
                <v:shape id="Picture 2074270252" o:spid="_x0000_s3617" type="#_x0000_t75" style="position:absolute;left:45166;top:25615;width:6950;height:6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O9TzJAAAA4wAAAA8AAABkcnMvZG93bnJldi54bWxEj0FLAzEUhO9C/0N4gjebNKxuWZuWKgii&#10;KLgt9PqaPDeLm2RJYrv+eyMIHoeZ+YZZbSY3sBPF1AevYDEXwMjrYHrfKdjvHq+XwFJGb3AInhR8&#10;U4LNenaxwsaEs3+nU5s7ViA+NajA5jw2nCdtyWGah5F88T5CdJiLjB03Ec8F7gYuhbjlDntfFiyO&#10;9GBJf7ZfTsFbZVNbx9ca7xeVls9HoQ8ve6WuLqftHbBMU/4P/7WfjAIp6krWQt5I+P1U/gB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w71PMkAAADjAAAADwAAAAAAAAAA&#10;AAAAAACfAgAAZHJzL2Rvd25yZXYueG1sUEsFBgAAAAAEAAQA9wAAAJUDAAAAAA==&#10;">
                  <v:imagedata r:id="rId164" o:title="" gain="19661f" blacklevel="22938f"/>
                  <v:path arrowok="t"/>
                </v:shape>
                <v:shape id="Picture 2074270253" o:spid="_x0000_s3618" type="#_x0000_t75" style="position:absolute;left:22631;top:26048;width:5888;height:5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YRcDKAAAA4wAAAA8AAABkcnMvZG93bnJldi54bWxEj19LAzEQxN+FfoewBd9s4vmncjYtRRF8&#10;EbEt9XV7WXOHl81x2V6v394Igo/DzPyGWazG0KqB+tREtnA9M6CIq+ga9hZ225erB1BJkB22kcnC&#10;mRKslpOLBZYunviDho14lSGcSrRQi3Sl1qmqKWCaxY44e1+xDyhZ9l67Hk8ZHlpdGHOvAzacF2rs&#10;6Kmm6ntzDBYOfv12kOSMP3+KO76H58Hst9ZeTsf1IyihUf7Df+1XZ6Ew89tiboq7G/j9lP+AXv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8YRcDKAAAA4wAAAA8AAAAAAAAA&#10;AAAAAAAAnwIAAGRycy9kb3ducmV2LnhtbFBLBQYAAAAABAAEAPcAAACWAwAAAAA=&#10;">
                  <v:imagedata r:id="rId204" o:title=""/>
                  <v:path arrowok="t"/>
                </v:shape>
                <w10:wrap anchorx="page"/>
                <w10:anchorlock/>
              </v:group>
            </w:pict>
          </mc:Fallback>
        </mc:AlternateContent>
      </w:r>
    </w:p>
    <w:p w:rsidR="00E8020A" w:rsidRDefault="00BA05D9" w:rsidP="002B74A4">
      <w:pPr>
        <w:pageBreakBefore/>
        <w:rPr>
          <w:rFonts w:ascii="Sakkal Majalla" w:hAnsi="Sakkal Majalla"/>
          <w:sz w:val="32"/>
          <w:szCs w:val="32"/>
          <w:rtl/>
        </w:rPr>
      </w:pPr>
      <w:r w:rsidRPr="002A078C">
        <w:rPr>
          <w:rFonts w:ascii="Sakkal Majalla" w:hAnsi="Sakkal Majalla"/>
          <w:noProof/>
          <w:sz w:val="34"/>
        </w:rPr>
        <w:lastRenderedPageBreak/>
        <mc:AlternateContent>
          <mc:Choice Requires="wpg">
            <w:drawing>
              <wp:inline distT="0" distB="0" distL="0" distR="0" wp14:anchorId="5D3121D7" wp14:editId="0AC097CC">
                <wp:extent cx="5731510" cy="892088"/>
                <wp:effectExtent l="0" t="0" r="2540" b="22860"/>
                <wp:docPr id="20742693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36" name="مجموعة 47"/>
                        <wpg:cNvGrpSpPr/>
                        <wpg:grpSpPr>
                          <a:xfrm>
                            <a:off x="0" y="0"/>
                            <a:ext cx="5731510" cy="895351"/>
                            <a:chOff x="0" y="0"/>
                            <a:chExt cx="5878196" cy="918845"/>
                          </a:xfrm>
                        </wpg:grpSpPr>
                        <wpg:grpSp>
                          <wpg:cNvPr id="2074269337" name="مجموعة 48"/>
                          <wpg:cNvGrpSpPr/>
                          <wpg:grpSpPr>
                            <a:xfrm>
                              <a:off x="0" y="0"/>
                              <a:ext cx="5878196" cy="918845"/>
                              <a:chOff x="0" y="0"/>
                              <a:chExt cx="6240348" cy="919070"/>
                            </a:xfrm>
                          </wpg:grpSpPr>
                          <wpg:grpSp>
                            <wpg:cNvPr id="2074269338" name="مجموعة 49"/>
                            <wpg:cNvGrpSpPr/>
                            <wpg:grpSpPr>
                              <a:xfrm>
                                <a:off x="0" y="169208"/>
                                <a:ext cx="5433072" cy="580613"/>
                                <a:chOff x="0" y="169208"/>
                                <a:chExt cx="5433072" cy="580613"/>
                              </a:xfrm>
                            </wpg:grpSpPr>
                            <wps:wsp>
                              <wps:cNvPr id="20742693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42" name="مربع نص 41"/>
                          <wps:cNvSpPr txBox="1"/>
                          <wps:spPr>
                            <a:xfrm>
                              <a:off x="204466" y="256739"/>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التكيف مع التطورات التقنية</w:t>
                                </w:r>
                              </w:p>
                            </w:txbxContent>
                          </wps:txbx>
                          <wps:bodyPr wrap="square" rtlCol="1">
                            <a:spAutoFit/>
                          </wps:bodyPr>
                        </wps:wsp>
                      </wpg:grpSp>
                      <pic:pic xmlns:pic="http://schemas.openxmlformats.org/drawingml/2006/picture">
                        <pic:nvPicPr>
                          <pic:cNvPr id="207426934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">
                <v:group id="مجموعة 47" o:spid="_x0000_s36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MFHX&#10;aM0AAADjAAAADwAAAAAAAAAAAAAAAACqAgAAZHJzL2Rvd25yZXYueG1sUEsFBgAAAAAEAAQA+gAA&#10;AKQDAAAAAA==&#10;">
                  <v:group id="مجموعة 48" o:spid="_x0000_s36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HXLz&#10;zAAAAOMAAAAPAAAAAAAAAAAAAAAAAKoCAABkcnMvZG93bnJldi54bWxQSwUGAAAAAAQABAD6AAAA&#10;owMAAAAA&#10;">
                    <v:group id="مجموعة 49" o:spid="_x0000_s36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guaByQAA&#10;AOMAAAAPAAAAAAAAAAAAAAAAAKoCAABkcnMvZG93bnJldi54bWxQSwUGAAAAAAQABAD6AAAAoAMA&#10;AAAA&#10;">
                      <v:shape id="شكل حر 50" o:spid="_x0000_s36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gcGcoA&#10;AADjAAAADwAAAGRycy9kb3ducmV2LnhtbESPQWvCQBSE74L/YXlCb7ppUqNGVykFQYoHjYrXR/aZ&#10;hGbfhuxW03/fFQo9DjPzDbPa9KYRd+pcbVnB6yQCQVxYXXOp4HzajucgnEfW2FgmBT/kYLMeDlaY&#10;afvgI91zX4oAYZehgsr7NpPSFRUZdBPbEgfvZjuDPsiulLrDR4CbRsZRlEqDNYeFClv6qKj4yr+N&#10;gvRzej0ciu30mO+SvSOjL9p6pV5G/fsShKfe/4f/2jutII5mb3G6SJIFPD+FP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cYHB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uuW8cA&#10;AADjAAAADwAAAGRycy9kb3ducmV2LnhtbESPy27CMBBF95X4B2sqdYPAIbwDBlWtKrHkJdZDPDhR&#10;43EauyH8fb1A6vLqvnTW285WoqXGl44VjIYJCOLc6ZKNgvPpa7AA4QOyxsoxKXiQh+2m97LGTLs7&#10;H6g9BiPiCPsMFRQh1JmUPi/Ioh+6mjh6N9dYDFE2RuoG73HcVjJNkpm0WHJ8KLCmj4Ly7+OvVYA/&#10;dn+5uuB8ezXmsz+tu76eKvX22r2vQATqwn/42d5pBWkyn6Sz5XgSKSJT5A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7rlvHAAAA4wAAAA8AAAAAAAAAAAAAAAAAmAIAAGRy&#10;cy9kb3ducmV2LnhtbFBLBQYAAAAABAAEAPUAAACMAwAAAAA=&#10;" fillcolor="#a5a5a5 [2092]" stroked="f" strokeweight="1pt">
                        <v:stroke joinstyle="miter"/>
                      </v:roundrect>
                    </v:group>
                    <v:oval id="شكل بيضاوي 52" o:spid="_x0000_s36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tTdMsA&#10;AADjAAAADwAAAGRycy9kb3ducmV2LnhtbESPUUvDMBSF3wX/Q7iCby5ZHJ3rlg1RBAUF17k9X5q7&#10;tqy5KU1cu39vBMHHwznnO5zVZnStOFMfGs8GphMFgrj0tuHKwNfu5e4BRIjIFlvPZOBCATbr66sV&#10;5tYPvKVzESuRIBxyNFDH2OVShrImh2HiO+LkHX3vMCbZV9L2OCS4a6VWKpMOG04LNXb0VFN5Kr6d&#10;gc/TcX85vL2rj8oPRTa4Z63tzpjbm/FxCSLSGP/Df+1Xa0Cr+Uxni/vZFH4/pT8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Ka1N0ywAAAOMAAAAPAAAAAAAAAAAAAAAAAJgC&#10;AABkcnMvZG93bnJldi54bWxQSwUGAAAAAAQABAD1AAAAkAMAAAAA&#10;" filled="f" strokecolor="#168489" strokeweight="1pt">
                      <v:stroke joinstyle="miter"/>
                    </v:oval>
                  </v:group>
                  <v:shape id="مربع نص 41" o:spid="_x0000_s3626"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LZ8kA&#10;AADjAAAADwAAAGRycy9kb3ducmV2LnhtbESPzU7DMBCE70i8g7VI3KjdUEoJdauKH6kHLpT0voqX&#10;OCJeR/HSpG+PkZA4jmbmG816O4VOnWhIbWQL85kBRVxH13Jjofp4vVmBSoLssItMFs6UYLu5vFhj&#10;6eLI73Q6SKMyhFOJFrxIX2qdak8B0yz2xNn7jENAyXJotBtwzPDQ6cKYpQ7Ycl7w2NOTp/rr8B0s&#10;iLjd/Fy9hLQ/Tm/Pozf1HVbWXl9Nu0dQQpP8h//ae2ehMPeLYvlwuyjg91P+A3r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M+LZ8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التكيف مع التطورات التقنية</w:t>
                          </w:r>
                        </w:p>
                      </w:txbxContent>
                    </v:textbox>
                  </v:shape>
                </v:group>
                <v:shape id="صورة 54" o:spid="_x0000_s362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RUZ1zNAAAA4wAAAA8AAAAA&#10;AAAAAAAAAAAAnwIAAGRycy9kb3ducmV2LnhtbFBLBQYAAAAABAAEAPcAAACZAwAAAAA=&#10;">
                  <v:imagedata r:id="rId70" o:title=""/>
                  <v:path arrowok="t"/>
                </v:shape>
                <w10:wrap anchorx="page"/>
                <w10:anchorlock/>
              </v:group>
            </w:pict>
          </mc:Fallback>
        </mc:AlternateContent>
      </w:r>
      <w:r w:rsidR="00D75CDD" w:rsidRPr="007B4302">
        <w:rPr>
          <w:rFonts w:ascii="Sakkal Majalla" w:hAnsi="Sakkal Majalla"/>
          <w:sz w:val="32"/>
          <w:szCs w:val="32"/>
          <w:rtl/>
        </w:rPr>
        <w:t xml:space="preserve"> </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تفرض التكنولوجيا الحديثة تطورات مستمرة تتطلب من المؤسسات تحديث ممارساتها بانتظام</w:t>
      </w:r>
      <w:r w:rsidRPr="00E8020A">
        <w:rPr>
          <w:rFonts w:ascii="Sakkal Majalla" w:hAnsi="Sakkal Majalla" w:cs="Sakkal Majalla"/>
          <w:sz w:val="32"/>
          <w:szCs w:val="32"/>
        </w:rPr>
        <w:t>.</w:t>
      </w:r>
    </w:p>
    <w:p w:rsidR="00BA05D9" w:rsidRPr="007B4302" w:rsidRDefault="00BA05D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6F9B8E38" wp14:editId="508A3EBE">
                <wp:extent cx="5731510" cy="892088"/>
                <wp:effectExtent l="0" t="0" r="2540" b="22860"/>
                <wp:docPr id="20742693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54" name="مجموعة 47"/>
                        <wpg:cNvGrpSpPr/>
                        <wpg:grpSpPr>
                          <a:xfrm>
                            <a:off x="0" y="0"/>
                            <a:ext cx="5731510" cy="895351"/>
                            <a:chOff x="0" y="0"/>
                            <a:chExt cx="5878196" cy="918845"/>
                          </a:xfrm>
                        </wpg:grpSpPr>
                        <wpg:grpSp>
                          <wpg:cNvPr id="2074269355" name="مجموعة 48"/>
                          <wpg:cNvGrpSpPr/>
                          <wpg:grpSpPr>
                            <a:xfrm>
                              <a:off x="0" y="0"/>
                              <a:ext cx="5878196" cy="918845"/>
                              <a:chOff x="0" y="0"/>
                              <a:chExt cx="6240348" cy="919070"/>
                            </a:xfrm>
                          </wpg:grpSpPr>
                          <wpg:grpSp>
                            <wpg:cNvPr id="2074269356" name="مجموعة 49"/>
                            <wpg:cNvGrpSpPr/>
                            <wpg:grpSpPr>
                              <a:xfrm>
                                <a:off x="0" y="169208"/>
                                <a:ext cx="5433072" cy="580613"/>
                                <a:chOff x="0" y="169208"/>
                                <a:chExt cx="5433072" cy="580613"/>
                              </a:xfrm>
                            </wpg:grpSpPr>
                            <wps:wsp>
                              <wps:cNvPr id="20742693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60" name="مربع نص 41"/>
                          <wps:cNvSpPr txBox="1"/>
                          <wps:spPr>
                            <a:xfrm>
                              <a:off x="204466" y="256739"/>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تعزيز الكفاءة</w:t>
                                </w:r>
                              </w:p>
                            </w:txbxContent>
                          </wps:txbx>
                          <wps:bodyPr wrap="square" rtlCol="1">
                            <a:spAutoFit/>
                          </wps:bodyPr>
                        </wps:wsp>
                      </wpg:grpSp>
                      <pic:pic xmlns:pic="http://schemas.openxmlformats.org/drawingml/2006/picture">
                        <pic:nvPicPr>
                          <pic:cNvPr id="207426936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Ssk4Q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eu7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">
                <v:group id="مجموعة 47" o:spid="_x0000_s362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EAkk&#10;zAAAAOMAAAAPAAAAAAAAAAAAAAAAAKoCAABkcnMvZG93bnJldi54bWxQSwUGAAAAAAQABAD6AAAA&#10;owMAAAAA&#10;">
                  <v:group id="مجموعة 48" o:spid="_x0000_s363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dXKy/&#10;zAAAAOMAAAAPAAAAAAAAAAAAAAAAAKoCAABkcnMvZG93bnJldi54bWxQSwUGAAAAAAQABAD6AAAA&#10;owMAAAAA&#10;">
                    <v:group id="مجموعة 49" o:spid="_x0000_s363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tjjLI&#10;zAAAAOMAAAAPAAAAAAAAAAAAAAAAAKoCAABkcnMvZG93bnJldi54bWxQSwUGAAAAAAQABAD6AAAA&#10;owMAAAAA&#10;">
                      <v:shape id="شكل حر 50" o:spid="_x0000_s363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IUMoA&#10;AADjAAAADwAAAGRycy9kb3ducmV2LnhtbESPQWvCQBSE7wX/w/IEb3XTaKJNXaUUBJEeNCq9PrKv&#10;SWj2bciuGv+9WxA8DjPzDbNY9aYRF+pcbVnB2zgCQVxYXXOp4HhYv85BOI+ssbFMCm7kYLUcvCww&#10;0/bKe7rkvhQBwi5DBZX3bSalKyoy6Ma2JQ7er+0M+iC7UuoOrwFuGhlHUSoN1hwWKmzpq6LiLz8b&#10;Bek2+dntinWyzzeTb0dGn7T1So2G/ecHCE+9f4Yf7Y1WEEezaZy+T5IZ/H8Kf0A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QUyF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3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Q0gMcA&#10;AADjAAAADwAAAGRycy9kb3ducmV2LnhtbERPyW7CMBC9V+IfrEHqBYFD2rCkGFS1qtQjBMR5iAcn&#10;ajwOsRvSv68PlXp8evtmN9hG9NT52rGC+SwBQVw6XbNRcDp+TFcgfEDW2DgmBT/kYbcdPWww1+7O&#10;B+qLYEQMYZ+jgiqENpfSlxVZ9DPXEkfu6jqLIcLOSN3hPYbbRqZJspAWa44NFbb0VlH5VXxbBXiz&#10;+/PFBef7izHvk6wdJjpT6nE8vL6ACDSEf/Gf+1MrSJPlc7pYP2VxdPwU/4D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UNIDHAAAA4wAAAA8AAAAAAAAAAAAAAAAAmAIAAGRy&#10;cy9kb3ducmV2LnhtbFBLBQYAAAAABAAEAPUAAACMAwAAAAA=&#10;" fillcolor="#a5a5a5 [2092]" stroked="f" strokeweight="1pt">
                        <v:stroke joinstyle="miter"/>
                      </v:roundrect>
                    </v:group>
                    <v:oval id="شكل بيضاوي 52" o:spid="_x0000_s363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TJr8sA&#10;AADjAAAADwAAAGRycy9kb3ducmV2LnhtbESPUUvDMBSF34X9h3AHvrnEqHWry8aYCAoK2k2fL81d&#10;W9bclCau3b83guDj4ZzzHc5yPbpWnKgPjWcD1zMFgrj0tuHKwH73dDUHESKyxdYzGThTgPVqcrHE&#10;3PqBP+hUxEokCIccDdQxdrmUoazJYZj5jjh5B987jEn2lbQ9DgnuWqmVyqTDhtNCjR1tayqPxbcz&#10;8H48fJ6/Xl7VW+WHIhvco9Z2Z8zldNw8gIg0xv/wX/vZGtDq/lZni5u7Bfx+Sn9Arn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xMmvywAAAOMAAAAPAAAAAAAAAAAAAAAAAJgC&#10;AABkcnMvZG93bnJldi54bWxQSwUGAAAAAAQABAD1AAAAkAMAAAAA&#10;" filled="f" strokecolor="#168489" strokeweight="1pt">
                      <v:stroke joinstyle="miter"/>
                    </v:oval>
                  </v:group>
                  <v:shape id="مربع نص 41" o:spid="_x0000_s3635"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Ts68gA&#10;AADjAAAADwAAAGRycy9kb3ducmV2LnhtbESPy07DMBBF90j8gzVI7KjdAKGEulXFQ+qCDSXdj+Ih&#10;jojHUTw06d/jBRLLq/vSWW/n0KsTjamLbGG5MKCIm+g6bi3Un283K1BJkB32kcnCmRJsN5cXa6xc&#10;nPiDTgdpVR7hVKEFLzJUWqfGU8C0iANx9r7iGFCyHFvtRpzyeOh1YUypA3acHzwO9Oyp+T78BAsi&#10;brc8168h7Y/z+8vkTXOPtbXXV/PuCZTQLP/hv/beWSjMw11RPt6WmSIzZR7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5OzryAAAAOMAAAAPAAAAAAAAAAAAAAAAAJgCAABk&#10;cnMvZG93bnJldi54bWxQSwUGAAAAAAQABAD1AAAAjQM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تعزيز الكفاءة</w:t>
                          </w:r>
                        </w:p>
                      </w:txbxContent>
                    </v:textbox>
                  </v:shape>
                </v:group>
                <v:shape id="صورة 54" o:spid="_x0000_s363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B/ANDNAAAA4wAAAA8AAAAA&#10;AAAAAAAAAAAAnwIAAGRycy9kb3ducmV2LnhtbFBLBQYAAAAABAAEAPcAAACZAwAAAAA=&#10;">
                  <v:imagedata r:id="rId70" o:title=""/>
                  <v:path arrowok="t"/>
                </v:shape>
                <w10:wrap anchorx="page"/>
                <w10:anchorlock/>
              </v:group>
            </w:pict>
          </mc:Fallback>
        </mc:AlternateContent>
      </w:r>
    </w:p>
    <w:p w:rsidR="00BA05D9"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يساعد التحسين المستمر في تبسيط العمليات وإزالة العوائق، مما يؤدي إلى تحسين الكفاءة</w:t>
      </w:r>
    </w:p>
    <w:p w:rsidR="00D75CDD" w:rsidRPr="007B4302" w:rsidRDefault="00BA05D9" w:rsidP="00BA05D9">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6F9D75DD" wp14:editId="0DB5EA59">
                <wp:extent cx="5731510" cy="892088"/>
                <wp:effectExtent l="0" t="0" r="2540" b="22860"/>
                <wp:docPr id="20742693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63" name="مجموعة 47"/>
                        <wpg:cNvGrpSpPr/>
                        <wpg:grpSpPr>
                          <a:xfrm>
                            <a:off x="0" y="0"/>
                            <a:ext cx="5731510" cy="895351"/>
                            <a:chOff x="0" y="0"/>
                            <a:chExt cx="5878196" cy="918845"/>
                          </a:xfrm>
                        </wpg:grpSpPr>
                        <wpg:grpSp>
                          <wpg:cNvPr id="2074269364" name="مجموعة 48"/>
                          <wpg:cNvGrpSpPr/>
                          <wpg:grpSpPr>
                            <a:xfrm>
                              <a:off x="0" y="0"/>
                              <a:ext cx="5878196" cy="918845"/>
                              <a:chOff x="0" y="0"/>
                              <a:chExt cx="6240348" cy="919070"/>
                            </a:xfrm>
                          </wpg:grpSpPr>
                          <wpg:grpSp>
                            <wpg:cNvPr id="2074269365" name="مجموعة 49"/>
                            <wpg:cNvGrpSpPr/>
                            <wpg:grpSpPr>
                              <a:xfrm>
                                <a:off x="0" y="169208"/>
                                <a:ext cx="5433072" cy="580613"/>
                                <a:chOff x="0" y="169208"/>
                                <a:chExt cx="5433072" cy="580613"/>
                              </a:xfrm>
                            </wpg:grpSpPr>
                            <wps:wsp>
                              <wps:cNvPr id="20742693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69" name="مربع نص 41"/>
                          <wps:cNvSpPr txBox="1"/>
                          <wps:spPr>
                            <a:xfrm>
                              <a:off x="204466" y="256739"/>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تحقيق رضا المستخدمين</w:t>
                                </w:r>
                              </w:p>
                            </w:txbxContent>
                          </wps:txbx>
                          <wps:bodyPr wrap="square" rtlCol="1">
                            <a:spAutoFit/>
                          </wps:bodyPr>
                        </wps:wsp>
                      </wpg:grpSp>
                      <pic:pic xmlns:pic="http://schemas.openxmlformats.org/drawingml/2006/picture">
                        <pic:nvPicPr>
                          <pic:cNvPr id="207426937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wh3A3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s4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">
                <v:group id="مجموعة 47" o:spid="_x0000_s363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M5Vb&#10;7c0AAADjAAAADwAAAAAAAAAAAAAAAACqAgAAZHJzL2Rvd25yZXYueG1sUEsFBgAAAAAEAAQA+gAA&#10;AKQDAAAAAA==&#10;">
                  <v:group id="مجموعة 48" o:spid="_x0000_s363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8fMOZ&#10;zAAAAOMAAAAPAAAAAAAAAAAAAAAAAKoCAABkcnMvZG93bnJldi54bWxQSwUGAAAAAAQABAD6AAAA&#10;owMAAAAA&#10;">
                    <v:group id="مجموعة 49" o:spid="_x0000_s364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TMGYC&#10;zAAAAOMAAAAPAAAAAAAAAAAAAAAAAKoCAABkcnMvZG93bnJldi54bWxQSwUGAAAAAAQABAD6AAAA&#10;owMAAAAA&#10;">
                      <v:shape id="شكل حر 50" o:spid="_x0000_s364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SndsoA&#10;AADjAAAADwAAAGRycy9kb3ducmV2LnhtbESPQWvCQBSE74L/YXmCN9001m2bukopCCIeTNrS6yP7&#10;moRm34bsqum/dwWhx2FmvmFWm8G24ky9bxxreJgnIIhLZxquNHx+bGfPIHxANtg6Jg1/5GGzHo9W&#10;mBl34ZzORahEhLDPUEMdQpdJ6cuaLPq564ij9+N6iyHKvpKmx0uE21amSaKkxYbjQo0dvddU/hYn&#10;q0Htl9/HY7ld5sVucfBkzZdxQevpZHh7BRFoCP/he3tnNKTJ02OqXhZKwe1T/ANyf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U0p3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4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dqT8kA&#10;AADjAAAADwAAAGRycy9kb3ducmV2LnhtbESPQWvCQBSE7wX/w/IEL1I3pjXa6CpiEXpsbfH8zL5u&#10;gtm3MbvG+O+7hUKPw8x8w6w2va1FR62vHCuYThIQxIXTFRsFX5/7xwUIH5A11o5JwZ08bNaDhxXm&#10;2t34g7pDMCJC2OeooAyhyaX0RUkW/cQ1xNH7dq3FEGVrpG7xFuG2lmmSZNJixXGhxIZ2JRXnw9Uq&#10;wIt9P55ccL47GfM6njX9WM+UGg377RJEoD78h//ab1pBmsyf0+zlKZvD76f4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udqT8kAAADjAAAADwAAAAAAAAAAAAAAAACYAgAA&#10;ZHJzL2Rvd25yZXYueG1sUEsFBgAAAAAEAAQA9QAAAI4DAAAAAA==&#10;" fillcolor="#a5a5a5 [2092]" stroked="f" strokeweight="1pt">
                        <v:stroke joinstyle="miter"/>
                      </v:roundrect>
                    </v:group>
                    <v:oval id="شكل بيضاوي 52" o:spid="_x0000_s364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SmicgA&#10;AADjAAAADwAAAGRycy9kb3ducmV2LnhtbERPXUvDMBR9F/wP4Qq+ucRsdFqXDXEIDjaYnfp8ae7a&#10;suamNHHt/v3yIPh4ON+L1ehacaY+NJ4NPE4UCOLS24YrA1+H94cnECEiW2w9k4ELBVgtb28WmFs/&#10;8Cedi1iJFMIhRwN1jF0uZShrchgmviNO3NH3DmOCfSVtj0MKd63USmXSYcOpocaO3moqT8WvM7A/&#10;Hb8vP5ut2lV+KLLBrbW2B2Pu78bXFxCRxvgv/nN/WANazWc6e55maXT6lP6AX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5KaJyAAAAOMAAAAPAAAAAAAAAAAAAAAAAJgCAABk&#10;cnMvZG93bnJldi54bWxQSwUGAAAAAAQABAD1AAAAjQMAAAAA&#10;" filled="f" strokecolor="#168489" strokeweight="1pt">
                      <v:stroke joinstyle="miter"/>
                    </v:oval>
                  </v:group>
                  <v:shape id="مربع نص 41" o:spid="_x0000_s3644"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5FdskA&#10;AADjAAAADwAAAGRycy9kb3ducmV2LnhtbESPzU7DMBCE70i8g7VI3KjdAIGGulXFj9QDF0q4r+Il&#10;jojXUbw06dtjJCSOo5n5RrPezqFXRxpTF9nCcmFAETfRddxaqN9fru5BJUF22EcmCydKsN2cn62x&#10;cnHiNzoepFUZwqlCC15kqLROjaeAaREH4ux9xjGgZDm22o04ZXjodWFMqQN2nBc8DvToqfk6fAcL&#10;Im63PNXPIe0/5tenyZvmFmtrLy/m3QMooVn+w3/tvbNQmLubolxdlyv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d5Fds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تحقيق رضا المستخدمين</w:t>
                          </w:r>
                        </w:p>
                      </w:txbxContent>
                    </v:textbox>
                  </v:shape>
                </v:group>
                <v:shape id="صورة 54" o:spid="_x0000_s364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qM5bLAAAA4wAAAA8AAABkcnMvZG93bnJldi54bWxEj11PwjAUhu9N/A/NIfFOOgZhMClEDSQm&#10;XMHUeHlcj9ukPZ1thfnv7YWJl2/erzyrzWCNOJMPnWMFk3EGgrh2uuNGwXO1u12ACBFZo3FMCn4o&#10;wGZ9fbXCUrsLH+h8jI1IIxxKVNDG2JdShroli2HseuLkfThvMSbpG6k9XtK4NTLPsrm02HF6aLGn&#10;x5bq0/HbKtj7h/fPZfVqqq/D23ZhpsXLabtX6mY03N+BiDTE//Bf+0kryLNils+X0yJRJKbEA3L9&#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K6jOWywAAAOMAAAAPAAAAAAAA&#10;AAAAAAAAAJ8CAABkcnMvZG93bnJldi54bWxQSwUGAAAAAAQABAD3AAAAlwM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 xml:space="preserve"> من خلال تحسين الخدمات الرقمية، يمكن زيادة رضا المستخدمين وتعزيز تجربتهم</w:t>
      </w:r>
      <w:r w:rsidRPr="00E8020A">
        <w:rPr>
          <w:rFonts w:ascii="Sakkal Majalla" w:hAnsi="Sakkal Majalla" w:cs="Sakkal Majalla"/>
          <w:sz w:val="32"/>
          <w:szCs w:val="32"/>
        </w:rPr>
        <w:t>.</w:t>
      </w:r>
    </w:p>
    <w:p w:rsidR="00BA05D9" w:rsidRPr="007B4302" w:rsidRDefault="00BA05D9" w:rsidP="00D75CDD">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6A07E691" wp14:editId="0509AC29">
                <wp:extent cx="5731510" cy="892088"/>
                <wp:effectExtent l="0" t="0" r="2540" b="22860"/>
                <wp:docPr id="20742693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390" name="مجموعة 47"/>
                        <wpg:cNvGrpSpPr/>
                        <wpg:grpSpPr>
                          <a:xfrm>
                            <a:off x="0" y="0"/>
                            <a:ext cx="5731510" cy="895351"/>
                            <a:chOff x="0" y="0"/>
                            <a:chExt cx="5878196" cy="918845"/>
                          </a:xfrm>
                        </wpg:grpSpPr>
                        <wpg:grpSp>
                          <wpg:cNvPr id="2074269391" name="مجموعة 48"/>
                          <wpg:cNvGrpSpPr/>
                          <wpg:grpSpPr>
                            <a:xfrm>
                              <a:off x="0" y="0"/>
                              <a:ext cx="5878196" cy="918845"/>
                              <a:chOff x="0" y="0"/>
                              <a:chExt cx="6240348" cy="919070"/>
                            </a:xfrm>
                          </wpg:grpSpPr>
                          <wpg:grpSp>
                            <wpg:cNvPr id="2074269392" name="مجموعة 49"/>
                            <wpg:cNvGrpSpPr/>
                            <wpg:grpSpPr>
                              <a:xfrm>
                                <a:off x="0" y="169208"/>
                                <a:ext cx="5433072" cy="580613"/>
                                <a:chOff x="0" y="169208"/>
                                <a:chExt cx="5433072" cy="580613"/>
                              </a:xfrm>
                            </wpg:grpSpPr>
                            <wps:wsp>
                              <wps:cNvPr id="2074269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3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396" name="مربع نص 41"/>
                          <wps:cNvSpPr txBox="1"/>
                          <wps:spPr>
                            <a:xfrm>
                              <a:off x="204466" y="256739"/>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الاستجابة للتحديات والأزمات</w:t>
                                </w:r>
                              </w:p>
                            </w:txbxContent>
                          </wps:txbx>
                          <wps:bodyPr wrap="square" rtlCol="1">
                            <a:spAutoFit/>
                          </wps:bodyPr>
                        </wps:wsp>
                      </wpg:grpSp>
                      <pic:pic xmlns:pic="http://schemas.openxmlformats.org/drawingml/2006/picture">
                        <pic:nvPicPr>
                          <pic:cNvPr id="207426939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6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&#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">
                <v:group id="مجموعة 47" o:spid="_x0000_s364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aStb3L&#10;AAAA4wAAAA8AAAAAAAAAAAAAAAAAqgIAAGRycy9kb3ducmV2LnhtbFBLBQYAAAAABAAEAPoAAACi&#10;AwAAAAA=&#10;">
                  <v:group id="مجموعة 48" o:spid="_x0000_s364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3hAm&#10;zAAAAOMAAAAPAAAAAAAAAAAAAAAAAKoCAABkcnMvZG93bnJldi54bWxQSwUGAAAAAAQABAD6AAAA&#10;owMAAAAA&#10;">
                    <v:group id="مجموعة 49" o:spid="_x0000_s364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pDI5R&#10;zAAAAOMAAAAPAAAAAAAAAAAAAAAAAKoCAABkcnMvZG93bnJldi54bWxQSwUGAAAAAAQABAD6AAAA&#10;owMAAAAA&#10;">
                      <v:shape id="شكل حر 50" o:spid="_x0000_s365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0ycoA&#10;AADjAAAADwAAAGRycy9kb3ducmV2LnhtbESPQWvCQBSE74L/YXlCb7ppUqNGVykFQYoHjYrXR/aZ&#10;hGbfhuxW03/fFQo9DjPzDbPa9KYRd+pcbVnB6yQCQVxYXXOp4HzajucgnEfW2FgmBT/kYLMeDlaY&#10;afvgI91zX4oAYZehgsr7NpPSFRUZdBPbEgfvZjuDPsiulLrDR4CbRsZRlEqDNYeFClv6qKj4yr+N&#10;gvRzej0ciu30mO+SvSOjL9p6pV5G/fsShKfe/4f/2jutII5mb3G6SBYJPD+FPy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CWdM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5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H8oA&#10;AADjAAAADwAAAGRycy9kb3ducmV2LnhtbESPT2vCQBTE74V+h+UJXqRuGv+0RleRlkKPasXzM/vc&#10;BLNvY3aN8dt3CwWPw8z8hlmsOluJlhpfOlbwOkxAEOdOl2wU7H++Xt5B+ICssXJMCu7kYbV8flpg&#10;pt2Nt9TughERwj5DBUUIdSalzwuy6IeuJo7eyTUWQ5SNkbrBW4TbSqZJMpUWS44LBdb0UVB+3l2t&#10;ArzYzeHogvPt0ZjPwaTuBnqiVL/XrecgAnXhEf5vf2sFafI2Tqez0WwM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fghB/KAAAA4wAAAA8AAAAAAAAAAAAAAAAAmAIA&#10;AGRycy9kb3ducmV2LnhtbFBLBQYAAAAABAAEAPUAAACPAwAAAAA=&#10;" fillcolor="#a5a5a5 [2092]" stroked="f" strokeweight="1pt">
                        <v:stroke joinstyle="miter"/>
                      </v:roundrect>
                    </v:group>
                    <v:oval id="شكل بيضاوي 52" o:spid="_x0000_s365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B5MMsA&#10;AADjAAAADwAAAGRycy9kb3ducmV2LnhtbESPUUvDMBSF34X9h3AHvrnEqHWry8aYCAoK2k2fL81d&#10;W9bclCau3b83guDj4ZzzHc5yPbpWnKgPjWcD1zMFgrj0tuHKwH73dDUHESKyxdYzGThTgPVqcrHE&#10;3PqBP+hUxEokCIccDdQxdrmUoazJYZj5jjh5B987jEn2lbQ9DgnuWqmVyqTDhtNCjR1tayqPxbcz&#10;8H48fJ6/Xl7VW+WHIhvco9Z2Z8zldNw8gIg0xv/wX/vZGtDq/lZni5vFHfx+Sn9Arn4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LMHkwywAAAOMAAAAPAAAAAAAAAAAAAAAAAJgC&#10;AABkcnMvZG93bnJldi54bWxQSwUGAAAAAAQABAD1AAAAkAMAAAAA&#10;" filled="f" strokecolor="#168489" strokeweight="1pt">
                      <v:stroke joinstyle="miter"/>
                    </v:oval>
                  </v:group>
                  <v:shape id="مربع نص 41" o:spid="_x0000_s3653" type="#_x0000_t202" style="position:absolute;left:2044;top:2567;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ShI8kA&#10;AADjAAAADwAAAGRycy9kb3ducmV2LnhtbESPzU7DMBCE70i8g7VI3KjdAIGGulXFj9QDF0q4r+Il&#10;jojXUbw06dtjJCSOo5n5RrPezqFXRxpTF9nCcmFAETfRddxaqN9fru5BJUF22EcmCydKsN2cn62x&#10;cnHiNzoepFUZwqlCC15kqLROjaeAaREH4ux9xjGgZDm22o04ZXjodWFMqQN2nBc8DvToqfk6fAcL&#10;Im63PNXPIe0/5tenyZvmFmtrLy/m3QMooVn+w3/tvbNQmLubolxdr0r4/ZT/gN7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ZShI8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الاستجابة للتحديات والأزمات</w:t>
                          </w:r>
                        </w:p>
                      </w:txbxContent>
                    </v:textbox>
                  </v:shape>
                </v:group>
                <v:shape id="صورة 54" o:spid="_x0000_s365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PTRjMAAAA4wAAAA8AAABkcnMvZG93bnJldi54bWxEj0FLw0AUhO+C/2F5gje7MZWmid0WlQpC&#10;T21UPD6zzyR2923cXdv477uC4HGYmW+YxWq0RhzIh96xgutJBoK4cbrnVsFz/Xg1BxEiskbjmBT8&#10;UIDV8vxsgZV2R97SYRdbkSAcKlTQxThUUoamI4th4gbi5H04bzEm6VupPR4T3BqZZ9lMWuw5LXQ4&#10;0ENHzX73bRVs/P37Z1m/mvpr+7aem2nxsl9vlLq8GO9uQUQa43/4r/2kFeRZcZPPymlZwO+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Q9NGMwAAADjAAAADwAAAAAA&#10;AAAAAAAAAACfAgAAZHJzL2Rvd25yZXYueG1sUEsFBgAAAAAEAAQA9wAAAJgDA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يمكن أن يساعد التحسين المستمر في تجهيز المؤسسات للتعامل مع التحديات الجديدة بطريقة مرنة وسريعة</w:t>
      </w:r>
      <w:r w:rsidRPr="00E8020A">
        <w:rPr>
          <w:rFonts w:ascii="Sakkal Majalla" w:hAnsi="Sakkal Majalla" w:cs="Sakkal Majalla"/>
          <w:sz w:val="32"/>
          <w:szCs w:val="32"/>
        </w:rPr>
        <w:t>.</w:t>
      </w:r>
    </w:p>
    <w:p w:rsidR="00BA05D9" w:rsidRPr="007145FC" w:rsidRDefault="001A1818" w:rsidP="00322EA5">
      <w:pPr>
        <w:pageBreakBefore/>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63C1E471" wp14:editId="70B0EAAB">
                <wp:extent cx="5731510" cy="895350"/>
                <wp:effectExtent l="0" t="0" r="21590" b="19050"/>
                <wp:docPr id="207426892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22"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23" name="مجموعة 39"/>
                        <wpg:cNvGrpSpPr/>
                        <wpg:grpSpPr>
                          <a:xfrm>
                            <a:off x="0" y="0"/>
                            <a:ext cx="5731510" cy="895350"/>
                            <a:chOff x="0" y="0"/>
                            <a:chExt cx="5878196" cy="918845"/>
                          </a:xfrm>
                        </wpg:grpSpPr>
                        <wpg:grpSp>
                          <wpg:cNvPr id="2074268924" name="مجموعة 40"/>
                          <wpg:cNvGrpSpPr/>
                          <wpg:grpSpPr>
                            <a:xfrm>
                              <a:off x="0" y="0"/>
                              <a:ext cx="5878196" cy="918845"/>
                              <a:chOff x="0" y="0"/>
                              <a:chExt cx="6240348" cy="919070"/>
                            </a:xfrm>
                          </wpg:grpSpPr>
                          <wpg:grpSp>
                            <wpg:cNvPr id="2074268925" name="مجموعة 41"/>
                            <wpg:cNvGrpSpPr/>
                            <wpg:grpSpPr>
                              <a:xfrm>
                                <a:off x="0" y="169208"/>
                                <a:ext cx="5433072" cy="580613"/>
                                <a:chOff x="0" y="169208"/>
                                <a:chExt cx="5433072" cy="580613"/>
                              </a:xfrm>
                            </wpg:grpSpPr>
                            <wps:wsp>
                              <wps:cNvPr id="207426892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2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2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29" name="مربع نص 41"/>
                          <wps:cNvSpPr txBox="1"/>
                          <wps:spPr>
                            <a:xfrm>
                              <a:off x="204484" y="256918"/>
                              <a:ext cx="4616071" cy="387739"/>
                            </a:xfrm>
                            <a:prstGeom prst="rect">
                              <a:avLst/>
                            </a:prstGeom>
                            <a:noFill/>
                          </wps:spPr>
                          <wps:txbx>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استراتيجيات التحسين المستمر</w:t>
                                </w:r>
                              </w:p>
                            </w:txbxContent>
                          </wps:txbx>
                          <wps:bodyPr wrap="square" rtlCol="1">
                            <a:spAutoFit/>
                          </wps:bodyPr>
                        </wps:wsp>
                      </wpg:grpSp>
                    </wpg:wgp>
                  </a:graphicData>
                </a:graphic>
              </wp:inline>
            </w:drawing>
          </mc:Choice>
          <mc:Fallback>
            <w:pict>
              <v:group id="_x0000_s365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eMv6Q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">
                <v:shape id="صورة 38" o:spid="_x0000_s365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BdwPLAAAA4wAAAA8AAABkcnMvZG93bnJldi54bWxEj0FrAjEUhO8F/0N4greabSzWrkYRsdCL&#10;tK6FXh+b52bp5mXdpOv23zdCocdhZr5hVpvBNaKnLtSeNTxMMxDEpTc1Vxo+Ti/3CxAhIhtsPJOG&#10;HwqwWY/uVpgbf+Uj9UWsRIJwyFGDjbHNpQylJYdh6lvi5J195zAm2VXSdHhNcNdIlWVz6bDmtGCx&#10;pZ2l8qv4dhpm+37Yz3Zvh/Bp29OlcNs6HN+1noyH7RJEpCH+h//ar0aDyp4e1XzxrBTcPqU/IN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vQXcDywAAAOMAAAAPAAAAAAAA&#10;AAAAAAAAAJ8CAABkcnMvZG93bnJldi54bWxQSwUGAAAAAAQABAD3AAAAlwMAAAAA&#10;">
                  <v:imagedata r:id="rId56" o:title=""/>
                </v:shape>
                <v:group id="مجموعة 39" o:spid="_x0000_s36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W/i5G&#10;zAAAAOMAAAAPAAAAAAAAAAAAAAAAAKoCAABkcnMvZG93bnJldi54bWxQSwUGAAAAAAQABAD6AAAA&#10;owMAAAAA&#10;">
                  <v:group id="مجموعة 40" o:spid="_x0000_s36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ZF7Yy&#10;zAAAAOMAAAAPAAAAAAAAAAAAAAAAAKoCAABkcnMvZG93bnJldi54bWxQSwUGAAAAAAQABAD6AAAA&#10;owMAAAAA&#10;">
                    <v:group id="مجموعة 41" o:spid="_x0000_s36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sTqc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JZzKE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2WxOp&#10;zAAAAOMAAAAPAAAAAAAAAAAAAAAAAKoCAABkcnMvZG93bnJldi54bWxQSwUGAAAAAAQABAD6AAAA&#10;owMAAAAA&#10;">
                      <v:shape id="شكل حر 42" o:spid="_x0000_s36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4U8oA&#10;AADjAAAADwAAAGRycy9kb3ducmV2LnhtbESPwU7DMBBE70j8g7VI3KjdECUl1K1QBWoPXBr4gFW8&#10;xKHxOsSmDX9fV0LqcTQzbzTL9eR6caQxdJ41zGcKBHHjTceths+Pt4cFiBCRDfaeScMfBVivbm+W&#10;WBl/4j0d69iKBOFQoQYb41BJGRpLDsPMD8TJ+/Kjw5jk2Eoz4inBXS8zpQrpsOO0YHGgjaXmUP86&#10;DUblry4vtyVtft6t+p6beHg0Wt/fTS/PICJN8Rr+b++MhkyVeVYsnrICLp/SH5Cr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ID+FP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9xOssA&#10;AADjAAAADwAAAGRycy9kb3ducmV2LnhtbESPQUsDMRSE74L/ITzBm00MslvXpqUKFVEP2kp7fWye&#10;u4vJy7JJu+u/N4LgcZiZb5jFavJOnGiIXWAD1zMFgrgOtuPGwMduczUHEROyRReYDHxThNXy/GyB&#10;lQ0jv9NpmxqRIRwrNNCm1FdSxrolj3EWeuLsfYbBY8pyaKQdcMxw76RWqpAeO84LLfb00FL9tT16&#10;A+Xb5jjGx2L3fL93r51yh7V+YWMuL6b1HYhEU/oP/7WfrAGtyhtdzG91Cb+f8h+Qy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33E6ywAAAOMAAAAPAAAAAAAAAAAAAAAAAJgC&#10;AABkcnMvZG93bnJldi54bWxQSwUGAAAAAAQABAD1AAAAkAMAAAAA&#10;" fillcolor="#168489" stroked="f" strokeweight="1pt">
                        <v:stroke joinstyle="miter"/>
                      </v:roundrect>
                    </v:group>
                    <v:oval id="شكل بيضاوي 44" o:spid="_x0000_s36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3/McA&#10;AADjAAAADwAAAGRycy9kb3ducmV2LnhtbERP3WrCMBS+F3yHcITdaWoZznVGkYEoAxlGH+CsOTad&#10;zUnXZNq9/XIhePnx/S9WvWvElbpQe1YwnWQgiEtvaq4UnI6b8RxEiMgGG8+k4I8CrJbDwQIL4298&#10;oKuOlUghHApUYGNsCylDaclhmPiWOHFn3zmMCXaVNB3eUrhrZJ5lM+mw5tRgsaV3S+VF/zoFuj/q&#10;z+25kn6v7cfX9Nv/uMNOqadRv34DEamPD/HdvTMK8uzlOZ/NX/M0On1Kf0A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hd/zHAAAA4wAAAA8AAAAAAAAAAAAAAAAAmAIAAGRy&#10;cy9kb3ducmV2LnhtbFBLBQYAAAAABAAEAPUAAACMAwAAAAA=&#10;" filled="f" strokecolor="#a5a5a5 [2092]" strokeweight="1pt">
                      <v:stroke joinstyle="miter"/>
                    </v:oval>
                  </v:group>
                  <v:shape id="مربع نص 41" o:spid="_x0000_s3663"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Uw3ckA&#10;AADjAAAADwAAAGRycy9kb3ducmV2LnhtbESPzU7DMBCE70i8g7VI3KjdCEqb1q0qfqQeuFDCfRVv&#10;44h4HcVLk749RkLiOJqZbzSb3RQ6daYhtZEtzGcGFHEdXcuNherj9W4JKgmywy4yWbhQgt32+mqD&#10;pYsjv9P5KI3KEE4lWvAifal1qj0FTLPYE2fvFIeAkuXQaDfgmOGh04UxCx2w5bzgsacnT/XX8TtY&#10;EHH7+aV6CenwOb09j97UD1hZe3sz7deghCb5D/+1D85CYR7vi8VyVazg91P+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LUw3ckAAADjAAAADwAAAAAAAAAAAAAAAACYAgAA&#10;ZHJzL2Rvd25yZXYueG1sUEsFBgAAAAAEAAQA9QAAAI4DAAAAAA==&#10;" filled="f" stroked="f">
                    <v:textbox style="mso-fit-shape-to-text:t">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استراتيجيات التحسين المستمر</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التقييم الدوري: </w:t>
      </w:r>
      <w:r w:rsidRPr="00E8020A">
        <w:rPr>
          <w:rFonts w:ascii="Sakkal Majalla" w:hAnsi="Sakkal Majalla" w:cs="Sakkal Majalla"/>
          <w:sz w:val="32"/>
          <w:szCs w:val="32"/>
          <w:rtl/>
        </w:rPr>
        <w:t>إجراء تقييمات دورية للعمليات والسياسات الرقمية لتحديد المجالات التي تحتاج إلى تحسين</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التغذية الراجعة: </w:t>
      </w:r>
      <w:r w:rsidRPr="00E8020A">
        <w:rPr>
          <w:rFonts w:ascii="Sakkal Majalla" w:hAnsi="Sakkal Majalla" w:cs="Sakkal Majalla"/>
          <w:sz w:val="32"/>
          <w:szCs w:val="32"/>
          <w:rtl/>
        </w:rPr>
        <w:t>جمع آراء المستخدمين والموظفين بشكل منتظم لتحديد نقاط القوة والضعف في الممارسات الرقمية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الابتكار والتجريب: </w:t>
      </w:r>
      <w:r w:rsidRPr="00E8020A">
        <w:rPr>
          <w:rFonts w:ascii="Sakkal Majalla" w:hAnsi="Sakkal Majalla" w:cs="Sakkal Majalla"/>
          <w:sz w:val="32"/>
          <w:szCs w:val="32"/>
          <w:rtl/>
        </w:rPr>
        <w:t>تشجيع ثقافة الابتكار من خلال تجربة تقنيات وحلول جديدة بشكل مستمر</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استخدام التحليلات والبيانات: </w:t>
      </w:r>
      <w:r w:rsidRPr="00E8020A">
        <w:rPr>
          <w:rFonts w:ascii="Sakkal Majalla" w:hAnsi="Sakkal Majalla" w:cs="Sakkal Majalla"/>
          <w:sz w:val="32"/>
          <w:szCs w:val="32"/>
          <w:rtl/>
        </w:rPr>
        <w:t>استغلال البيانات الضخمة والتحليلات لفهم الأنماط وتحسين القرارات</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 xml:space="preserve">التدريب والتطوير: </w:t>
      </w:r>
      <w:r w:rsidRPr="00E8020A">
        <w:rPr>
          <w:rFonts w:ascii="Sakkal Majalla" w:hAnsi="Sakkal Majalla" w:cs="Sakkal Majalla"/>
          <w:sz w:val="32"/>
          <w:szCs w:val="32"/>
          <w:rtl/>
        </w:rPr>
        <w:t>توفير برامج تدريب مستمرة للموظفين لضمان مواكبتهم لأحدث التقنيات والممارسات</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color w:val="168489"/>
          <w:sz w:val="32"/>
          <w:szCs w:val="32"/>
          <w:rtl/>
        </w:rPr>
        <w:t>التعاون والشراكات</w:t>
      </w:r>
      <w:r w:rsidRPr="00E8020A">
        <w:rPr>
          <w:rFonts w:ascii="Sakkal Majalla" w:hAnsi="Sakkal Majalla" w:cs="Sakkal Majalla"/>
          <w:sz w:val="32"/>
          <w:szCs w:val="32"/>
          <w:rtl/>
        </w:rPr>
        <w:t>: بناء شراكات مع مؤسسات أخرى لتبادل الخبرات وأفضل الممارسات في الحوكمة الرقمية</w:t>
      </w:r>
      <w:r w:rsidRPr="00E8020A">
        <w:rPr>
          <w:rFonts w:ascii="Sakkal Majalla" w:hAnsi="Sakkal Majalla" w:cs="Sakkal Majalla"/>
          <w:sz w:val="32"/>
          <w:szCs w:val="32"/>
        </w:rPr>
        <w:t>.</w:t>
      </w:r>
    </w:p>
    <w:p w:rsidR="00D75CDD" w:rsidRPr="007B4302"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3C3FC314" wp14:editId="3ACD4A87">
                <wp:extent cx="5731510" cy="895350"/>
                <wp:effectExtent l="0" t="0" r="21590" b="19050"/>
                <wp:docPr id="207426893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31"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32" name="مجموعة 39"/>
                        <wpg:cNvGrpSpPr/>
                        <wpg:grpSpPr>
                          <a:xfrm>
                            <a:off x="0" y="0"/>
                            <a:ext cx="5731510" cy="895350"/>
                            <a:chOff x="0" y="0"/>
                            <a:chExt cx="5878196" cy="918845"/>
                          </a:xfrm>
                        </wpg:grpSpPr>
                        <wpg:grpSp>
                          <wpg:cNvPr id="2074268933" name="مجموعة 40"/>
                          <wpg:cNvGrpSpPr/>
                          <wpg:grpSpPr>
                            <a:xfrm>
                              <a:off x="0" y="0"/>
                              <a:ext cx="5878196" cy="918845"/>
                              <a:chOff x="0" y="0"/>
                              <a:chExt cx="6240348" cy="919070"/>
                            </a:xfrm>
                          </wpg:grpSpPr>
                          <wpg:grpSp>
                            <wpg:cNvPr id="2074268934" name="مجموعة 41"/>
                            <wpg:cNvGrpSpPr/>
                            <wpg:grpSpPr>
                              <a:xfrm>
                                <a:off x="0" y="169208"/>
                                <a:ext cx="5433072" cy="580613"/>
                                <a:chOff x="0" y="169208"/>
                                <a:chExt cx="5433072" cy="580613"/>
                              </a:xfrm>
                            </wpg:grpSpPr>
                            <wps:wsp>
                              <wps:cNvPr id="207426893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3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3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38" name="مربع نص 41"/>
                          <wps:cNvSpPr txBox="1"/>
                          <wps:spPr>
                            <a:xfrm>
                              <a:off x="204484" y="256918"/>
                              <a:ext cx="4616071" cy="387739"/>
                            </a:xfrm>
                            <a:prstGeom prst="rect">
                              <a:avLst/>
                            </a:prstGeom>
                            <a:noFill/>
                          </wps:spPr>
                          <wps:txbx>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أدوات التحسين المستمر</w:t>
                                </w:r>
                              </w:p>
                            </w:txbxContent>
                          </wps:txbx>
                          <wps:bodyPr wrap="square" rtlCol="1">
                            <a:spAutoFit/>
                          </wps:bodyPr>
                        </wps:wsp>
                      </wpg:grpSp>
                    </wpg:wgp>
                  </a:graphicData>
                </a:graphic>
              </wp:inline>
            </w:drawing>
          </mc:Choice>
          <mc:Fallback>
            <w:pict>
              <v:group id="_x0000_s366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">
                <v:shape id="صورة 38" o:spid="_x0000_s366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Kf6nLAAAA4wAAAA8AAABkcnMvZG93bnJldi54bWxEj0FrwkAUhO+F/oflFXqrG5NiNbqKiIVe&#10;pDUKXh/ZZzaYfZtmtzH9912h4HGYmW+YxWqwjeip87VjBeNRAoK4dLrmSsHx8P4yBeEDssbGMSn4&#10;JQ+r5ePDAnPtrrynvgiViBD2OSowIbS5lL40ZNGPXEscvbPrLIYou0rqDq8RbhuZJslEWqw5Lhhs&#10;aWOovBQ/VkG27Ydttvnc+ZNpD9+FXdd+/6XU89OwnoMINIR7+L/9oRWkydtrOpnOsjHcPsU/IJd/&#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aSn+pywAAAOMAAAAPAAAAAAAA&#10;AAAAAAAAAJ8CAABkcnMvZG93bnJldi54bWxQSwUGAAAAAAQABAD3AAAAlwMAAAAA&#10;">
                  <v:imagedata r:id="rId56" o:title=""/>
                </v:shape>
                <v:group id="مجموعة 39" o:spid="_x0000_s36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8ax0A&#10;zAAAAOMAAAAPAAAAAAAAAAAAAAAAAKoCAABkcnMvZG93bnJldi54bWxQSwUGAAAAAAQABAD6AAAA&#10;owMAAAAA&#10;">
                  <v:group id="مجموعة 40" o:spid="_x0000_s36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TJ7ib&#10;zAAAAOMAAAAPAAAAAAAAAAAAAAAAAKoCAABkcnMvZG93bnJldi54bWxQSwUGAAAAAAQABAD6AAAA&#10;owMAAAAA&#10;">
                    <v:group id="مجموعة 41" o:spid="_x0000_s36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4g78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89EY/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3M4g&#10;780AAADjAAAADwAAAAAAAAAAAAAAAACqAgAAZHJzL2Rvd25yZXYueG1sUEsFBgAAAAAEAAQA+gAA&#10;AKQDAAAAAA==&#10;">
                      <v:shape id="شكل حر 42" o:spid="_x0000_s36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jw+coA&#10;AADjAAAADwAAAGRycy9kb3ducmV2LnhtbESPwW7CMBBE75X6D9ZW4lZsQkogYFCFQO2hl9J+wCpe&#10;4kC8TmMD6d/XlSr1OJqZN5rVZnCtuFIfGs8aJmMFgrjypuFaw+fH/nEOIkRkg61n0vBNATbr+7sV&#10;lsbf+J2uh1iLBOFQogYbY1dKGSpLDsPYd8TJO/reYUyyr6Xp8ZbgrpWZUjPpsOG0YLGjraXqfLg4&#10;DUblO5cXLwVtv96sOk1MPE+N1qOH4XkJItIQ/8N/7VejIVNFns3mi+kT/H5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cI8Pn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pCfMwA&#10;AADjAAAADwAAAGRycy9kb3ducmV2LnhtbESPQUsDMRSE70L/Q3hCbzZxK9t2bVqqUBHrQdui18fm&#10;ubs0eVk2aXf990YQPA4z8w2zXA/Oigt1ofGs4XaiQBCX3jRcaTgetjdzECEiG7SeScM3BVivRldL&#10;LIzv+Z0u+1iJBOFQoIY6xraQMpQ1OQwT3xIn78t3DmOSXSVNh32COyszpXLpsOG0UGNLjzWVp/3Z&#10;aZi9bc99eMoPLw8f9rVR9nOT7Vjr8fWwuQcRaYj/4b/2s9GQqdldls8X0xx+P6U/IF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6kpCfMwAAADjAAAADwAAAAAAAAAAAAAAAACY&#10;AgAAZHJzL2Rvd25yZXYueG1sUEsFBgAAAAAEAAQA9QAAAJEDAAAAAA==&#10;" fillcolor="#168489" stroked="f" strokeweight="1pt">
                        <v:stroke joinstyle="miter"/>
                      </v:roundrect>
                    </v:group>
                    <v:oval id="شكل بيضاوي 44" o:spid="_x0000_s36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d1U8sA&#10;AADjAAAADwAAAGRycy9kb3ducmV2LnhtbESP0WoCMRRE3wv9h3ALfatZt6J2a5QiSEUoYuwH3G6u&#10;m203N9tNquvfN4Lg4zAzZ5jZoneNOFIXas8KhoMMBHHpTc2Vgs/96mkKIkRkg41nUnCmAIv5/d0M&#10;C+NPvKOjjpVIEA4FKrAxtoWUobTkMAx8S5y8g+8cxiS7SpoOTwnuGpln2Vg6rDktWGxpaan80X9O&#10;ge73evt+qKT/0HbzNfz2v263VurxoX97BRGpj7fwtb02CvJsMsrH05fnCVw+pT8g5/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zZ3VTywAAAOMAAAAPAAAAAAAAAAAAAAAAAJgC&#10;AABkcnMvZG93bnJldi54bWxQSwUGAAAAAAQABAD1AAAAkAMAAAAA&#10;" filled="f" strokecolor="#a5a5a5 [2092]" strokeweight="1pt">
                      <v:stroke joinstyle="miter"/>
                    </v:oval>
                  </v:group>
                  <v:shape id="مربع نص 41" o:spid="_x0000_s367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ADm8YA&#10;AADjAAAADwAAAGRycy9kb3ducmV2LnhtbERPO0/DMBDekfgP1iGxUbsBShvqVhUPqUMXSthP8TWO&#10;iM9RfDTpv8cDEuOn773eTqFTZxpSG9nCfGZAEdfRtdxYqD7f75agkiA77CKThQsl2G6ur9ZYujjy&#10;B52P0qgcwqlEC16kL7VOtaeAaRZ74syd4hBQMhwa7QYcc3jodGHMQgdsOTd47OnFU/19/AkWRNxu&#10;fqneQtp/TYfX0Zv6EStrb2+m3TMooUn+xX/uvbNQmKeHYrFc3efR+VP+A3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ADm8YAAADjAAAADwAAAAAAAAAAAAAAAACYAgAAZHJz&#10;L2Rvd25yZXYueG1sUEsFBgAAAAAEAAQA9QAAAIsDAAAAAA==&#10;" filled="f" stroked="f">
                    <v:textbox style="mso-fit-shape-to-text:t">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أدوات التحسين المستمر</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أنظمة إدارة الجودة: مثل</w:t>
      </w:r>
      <w:r w:rsidRPr="00E8020A">
        <w:rPr>
          <w:rFonts w:ascii="Sakkal Majalla" w:hAnsi="Sakkal Majalla" w:cs="Sakkal Majalla"/>
          <w:sz w:val="32"/>
          <w:szCs w:val="32"/>
        </w:rPr>
        <w:t xml:space="preserve"> ISO 9001</w:t>
      </w:r>
      <w:r w:rsidRPr="00E8020A">
        <w:rPr>
          <w:rFonts w:ascii="Sakkal Majalla" w:hAnsi="Sakkal Majalla" w:cs="Sakkal Majalla"/>
          <w:sz w:val="32"/>
          <w:szCs w:val="32"/>
          <w:rtl/>
        </w:rPr>
        <w:t>، لضمان تطبيق معايير الجودة في العمليات الرقمية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منهجيات الأجايل</w:t>
      </w:r>
      <w:r w:rsidRPr="00E8020A">
        <w:rPr>
          <w:rFonts w:ascii="Sakkal Majalla" w:hAnsi="Sakkal Majalla" w:cs="Sakkal Majalla"/>
          <w:sz w:val="32"/>
          <w:szCs w:val="32"/>
        </w:rPr>
        <w:t xml:space="preserve"> (Agile): </w:t>
      </w:r>
      <w:r w:rsidRPr="00E8020A">
        <w:rPr>
          <w:rFonts w:ascii="Sakkal Majalla" w:hAnsi="Sakkal Majalla" w:cs="Sakkal Majalla"/>
          <w:sz w:val="32"/>
          <w:szCs w:val="32"/>
          <w:rtl/>
        </w:rPr>
        <w:t>لتطبيق عمليات تطوير مرنة وسريعة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لوحات التحكم الرقمية: لمراقبة الأداء وتتبع التقدم بشكل مستمر</w:t>
      </w:r>
      <w:r w:rsidRPr="00E8020A">
        <w:rPr>
          <w:rFonts w:ascii="Sakkal Majalla" w:hAnsi="Sakkal Majalla" w:cs="Sakkal Majalla"/>
          <w:sz w:val="32"/>
          <w:szCs w:val="32"/>
        </w:rPr>
        <w:t>.</w:t>
      </w:r>
    </w:p>
    <w:p w:rsidR="00D75CDD" w:rsidRPr="007B4302" w:rsidRDefault="007516E6" w:rsidP="00E8020A">
      <w:pPr>
        <w:spacing w:line="360" w:lineRule="auto"/>
        <w:rPr>
          <w:rFonts w:ascii="Sakkal Majalla" w:hAnsi="Sakkal Majalla"/>
          <w:sz w:val="32"/>
          <w:szCs w:val="32"/>
        </w:rPr>
      </w:pPr>
      <w:hyperlink r:id="rId205" w:history="1">
        <w:r w:rsidR="00D75CDD" w:rsidRPr="007516E6">
          <w:rPr>
            <w:rStyle w:val="Hyperlink"/>
            <w:rFonts w:ascii="Sakkal Majalla" w:hAnsi="Sakkal Majalla" w:hint="cs"/>
            <w:b/>
            <w:bCs/>
            <w:sz w:val="32"/>
            <w:szCs w:val="32"/>
            <w:rtl/>
          </w:rPr>
          <w:t>خلاصة القول:</w:t>
        </w:r>
      </w:hyperlink>
      <w:r w:rsidR="00D75CDD" w:rsidRPr="00E8020A">
        <w:rPr>
          <w:rFonts w:ascii="Sakkal Majalla" w:hAnsi="Sakkal Majalla" w:hint="cs"/>
          <w:color w:val="C00000"/>
          <w:sz w:val="32"/>
          <w:szCs w:val="32"/>
          <w:rtl/>
        </w:rPr>
        <w:t xml:space="preserve"> </w:t>
      </w:r>
      <w:r w:rsidR="00D75CDD" w:rsidRPr="007B4302">
        <w:rPr>
          <w:rFonts w:ascii="Sakkal Majalla" w:hAnsi="Sakkal Majalla"/>
          <w:sz w:val="32"/>
          <w:szCs w:val="32"/>
          <w:rtl/>
        </w:rPr>
        <w:t>ي</w:t>
      </w:r>
      <w:r w:rsidR="00D75CDD">
        <w:rPr>
          <w:rFonts w:ascii="Sakkal Majalla" w:hAnsi="Sakkal Majalla" w:hint="cs"/>
          <w:sz w:val="32"/>
          <w:szCs w:val="32"/>
          <w:rtl/>
        </w:rPr>
        <w:t>ُ</w:t>
      </w:r>
      <w:r w:rsidR="00D75CDD" w:rsidRPr="007B4302">
        <w:rPr>
          <w:rFonts w:ascii="Sakkal Majalla" w:hAnsi="Sakkal Majalla"/>
          <w:sz w:val="32"/>
          <w:szCs w:val="32"/>
          <w:rtl/>
        </w:rPr>
        <w:t>مثل التحسين المستمر لممارسات الحوكمة الرقمية عنصر</w:t>
      </w:r>
      <w:r w:rsidR="00D75CDD">
        <w:rPr>
          <w:rFonts w:ascii="Sakkal Majalla" w:hAnsi="Sakkal Majalla" w:hint="cs"/>
          <w:sz w:val="32"/>
          <w:szCs w:val="32"/>
          <w:rtl/>
        </w:rPr>
        <w:t>اً</w:t>
      </w:r>
      <w:r w:rsidR="00D75CDD" w:rsidRPr="007B4302">
        <w:rPr>
          <w:rFonts w:ascii="Sakkal Majalla" w:hAnsi="Sakkal Majalla"/>
          <w:sz w:val="32"/>
          <w:szCs w:val="32"/>
          <w:rtl/>
        </w:rPr>
        <w:t xml:space="preserve"> حيويا</w:t>
      </w:r>
      <w:r w:rsidR="00D75CDD">
        <w:rPr>
          <w:rFonts w:ascii="Sakkal Majalla" w:hAnsi="Sakkal Majalla" w:hint="cs"/>
          <w:sz w:val="32"/>
          <w:szCs w:val="32"/>
          <w:rtl/>
        </w:rPr>
        <w:t>ً</w:t>
      </w:r>
      <w:r w:rsidR="00D75CDD" w:rsidRPr="007B4302">
        <w:rPr>
          <w:rFonts w:ascii="Sakkal Majalla" w:hAnsi="Sakkal Majalla"/>
          <w:sz w:val="32"/>
          <w:szCs w:val="32"/>
          <w:rtl/>
        </w:rPr>
        <w:t xml:space="preserve"> لنجاح المؤسسات في العصر الرقمي. من خلال التقييم المستمر، الابتكار، والتكي</w:t>
      </w:r>
      <w:r w:rsidR="00D75CDD">
        <w:rPr>
          <w:rFonts w:ascii="Sakkal Majalla" w:hAnsi="Sakkal Majalla" w:hint="cs"/>
          <w:sz w:val="32"/>
          <w:szCs w:val="32"/>
          <w:rtl/>
        </w:rPr>
        <w:t>ّ</w:t>
      </w:r>
      <w:r w:rsidR="00D75CDD" w:rsidRPr="007B4302">
        <w:rPr>
          <w:rFonts w:ascii="Sakkal Majalla" w:hAnsi="Sakkal Majalla"/>
          <w:sz w:val="32"/>
          <w:szCs w:val="32"/>
          <w:rtl/>
        </w:rPr>
        <w:t>ف مع التغيرات، يمكن للمؤسسات تحسين أدائها وزيادة قيمتها. يعتمد النجاح على الالتزام بالتغيير وتبني ثقافة التحسين المستمر في كافة جوانب العمل المؤسسي.</w:t>
      </w:r>
    </w:p>
    <w:p w:rsidR="00D75CDD" w:rsidRPr="007145FC" w:rsidRDefault="001A1818" w:rsidP="007145FC">
      <w:pPr>
        <w:rPr>
          <w:rFonts w:ascii="Sakkal Majalla" w:hAnsi="Sakkal Majalla"/>
          <w:sz w:val="32"/>
          <w:szCs w:val="32"/>
        </w:rPr>
      </w:pPr>
      <w:r w:rsidRPr="002A078C">
        <w:rPr>
          <w:rFonts w:ascii="Sakkal Majalla" w:hAnsi="Sakkal Majalla"/>
          <w:noProof/>
          <w:color w:val="002060"/>
          <w:sz w:val="34"/>
        </w:rPr>
        <mc:AlternateContent>
          <mc:Choice Requires="wpg">
            <w:drawing>
              <wp:inline distT="0" distB="0" distL="0" distR="0" wp14:anchorId="631F8964" wp14:editId="45DFEE7F">
                <wp:extent cx="5731510" cy="895350"/>
                <wp:effectExtent l="0" t="0" r="21590" b="19050"/>
                <wp:docPr id="207426893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40"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41" name="مجموعة 39"/>
                        <wpg:cNvGrpSpPr/>
                        <wpg:grpSpPr>
                          <a:xfrm>
                            <a:off x="0" y="0"/>
                            <a:ext cx="5731510" cy="895350"/>
                            <a:chOff x="0" y="0"/>
                            <a:chExt cx="5878196" cy="918845"/>
                          </a:xfrm>
                        </wpg:grpSpPr>
                        <wpg:grpSp>
                          <wpg:cNvPr id="2074268942" name="مجموعة 40"/>
                          <wpg:cNvGrpSpPr/>
                          <wpg:grpSpPr>
                            <a:xfrm>
                              <a:off x="0" y="0"/>
                              <a:ext cx="5878196" cy="918845"/>
                              <a:chOff x="0" y="0"/>
                              <a:chExt cx="6240348" cy="919070"/>
                            </a:xfrm>
                          </wpg:grpSpPr>
                          <wpg:grpSp>
                            <wpg:cNvPr id="2074268943" name="مجموعة 41"/>
                            <wpg:cNvGrpSpPr/>
                            <wpg:grpSpPr>
                              <a:xfrm>
                                <a:off x="0" y="169208"/>
                                <a:ext cx="5433072" cy="580613"/>
                                <a:chOff x="0" y="169208"/>
                                <a:chExt cx="5433072" cy="580613"/>
                              </a:xfrm>
                            </wpg:grpSpPr>
                            <wps:wsp>
                              <wps:cNvPr id="20742689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47" name="مربع نص 41"/>
                          <wps:cNvSpPr txBox="1"/>
                          <wps:spPr>
                            <a:xfrm>
                              <a:off x="204484" y="257055"/>
                              <a:ext cx="4616071" cy="387740"/>
                            </a:xfrm>
                            <a:prstGeom prst="rect">
                              <a:avLst/>
                            </a:prstGeom>
                            <a:noFill/>
                          </wps:spPr>
                          <wps:txbx>
                            <w:txbxContent>
                              <w:p w:rsidR="00FD5841" w:rsidRDefault="00FD5841" w:rsidP="001A1818">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مستقبل الحوكمة في ظل التطورات التكنولوجية المتسارعة</w:t>
                                </w:r>
                              </w:p>
                            </w:txbxContent>
                          </wps:txbx>
                          <wps:bodyPr wrap="square" rtlCol="1">
                            <a:spAutoFit/>
                          </wps:bodyPr>
                        </wps:wsp>
                      </wpg:grpSp>
                    </wpg:wgp>
                  </a:graphicData>
                </a:graphic>
              </wp:inline>
            </w:drawing>
          </mc:Choice>
          <mc:Fallback>
            <w:pict>
              <v:group id="_x0000_s36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">
                <v:shape id="صورة 38" o:spid="_x0000_s367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AqU/KAAAA4wAAAA8AAABkcnMvZG93bnJldi54bWxEj81qwkAUhfcF32G4grs6MYq10UkQsdBN&#10;aY2Fbi+ZayaYuRMz05i+fWdR6PJw/vh2xWhbMVDvG8cKFvMEBHHldMO1gs/zy+MGhA/IGlvHpOCH&#10;PBT55GGHmXZ3PtFQhlrEEfYZKjAhdJmUvjJk0c9dRxy9i+sthij7Wuoe73HctjJNkrW02HB8MNjR&#10;wVB1Lb+tguVxGI/Lw/ub/zLd+VbafeNPH0rNpuN+CyLQGP7Df+1XrSBNnlbpevO8ihSRKfKAzH8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0AqU/KAAAA4wAAAA8AAAAAAAAA&#10;AAAAAAAAnwIAAGRycy9kb3ducmV2LnhtbFBLBQYAAAAABAAEAPcAAACWAwAAAAA=&#10;">
                  <v:imagedata r:id="rId56" o:title=""/>
                </v:shape>
                <v:group id="مجموعة 39" o:spid="_x0000_s36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v/AK&#10;zAAAAOMAAAAPAAAAAAAAAAAAAAAAAKoCAABkcnMvZG93bnJldi54bWxQSwUGAAAAAAQABAD6AAAA&#10;owMAAAAA&#10;">
                  <v:group id="مجموعة 40" o:spid="_x0000_s36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kbW59&#10;zAAAAOMAAAAPAAAAAAAAAAAAAAAAAKoCAABkcnMvZG93bnJldi54bWxQSwUGAAAAAAQABAD6AAAA&#10;owMAAAAA&#10;">
                    <v:group id="مجموعة 41" o:spid="_x0000_s36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CyHL&#10;5s0AAADjAAAADwAAAAAAAAAAAAAAAACqAgAAZHJzL2Rvd25yZXYueG1sUEsFBgAAAAAEAAQA+gAA&#10;AKQDAAAAAA==&#10;">
                      <v:shape id="شكل حر 42" o:spid="_x0000_s36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ImH8kA&#10;AADjAAAADwAAAGRycy9kb3ducmV2LnhtbESPwU7DMBBE70j9B2srcaN2g9W0oW5VVSA4cKHwAat4&#10;G4fG6zQ2bfh7jITEcTQzbzTr7eg7caEhtoENzGcKBHEdbMuNgY/3p7sliJiQLXaBycA3RdhuJjdr&#10;rGy48htdDqkRGcKxQgMupb6SMtaOPMZZ6ImzdwyDx5Tl0Eg74DXDfScLpRbSY8t5wWFPe0f16fDl&#10;DVilH70un0van1+d+pzbdLq3xtxOx90DiERj+g//tV+sgUKVulgsV1rD76f8B+Tm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EImH8kAAADj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vdswA&#10;AADjAAAADwAAAGRycy9kb3ducmV2LnhtbESPQUsDMRSE74L/ITyhN5u4tNu6Ni210CLqQdtSr4/N&#10;c3cxeVk2aXf990YQPA4z8w2zWA3Oigt1ofGs4W6sQBCX3jRcaTgetrdzECEiG7SeScM3BVgtr68W&#10;WBjf8ztd9rESCcKhQA11jG0hZShrchjGviVO3qfvHMYku0qaDvsEd1ZmSuXSYcNpocaWNjWVX/uz&#10;0zB72577sMsPz48n+9oo+7HOXljr0c2wfgARaYj/4b/2k9GQqdkky+f3kyn8fkp/QC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p6vdswAAADjAAAADwAAAAAAAAAAAAAAAACY&#10;AgAAZHJzL2Rvd25yZXYueG1sUEsFBgAAAAAEAAQA9QAAAJEDAAAAAA==&#10;" fillcolor="#168489" stroked="f" strokeweight="1pt">
                        <v:stroke joinstyle="miter"/>
                      </v:roundrect>
                    </v:group>
                    <v:oval id="شكل بيضاوي 44" o:spid="_x0000_s36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jtcsA&#10;AADjAAAADwAAAGRycy9kb3ducmV2LnhtbESPUWvCMBSF3wf7D+EOfJupRTpXjTIGQxHGMO4HXJtr&#10;U21uuiZq9++XwWCPh3POdziL1eBacaU+NJ4VTMYZCOLKm4ZrBZ/7t8cZiBCRDbaeScE3BVgt7+8W&#10;WBp/4x1ddaxFgnAoUYGNsSulDJUlh2HsO+LkHX3vMCbZ19L0eEtw18o8ywrpsOG0YLGjV0vVWV+c&#10;Aj3s9cf6WEv/ru32MDn5L7fbKDV6GF7mICIN8T/8194YBXn2NM2L2fO0gN9P6Q/I5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ELaO1ywAAAOMAAAAPAAAAAAAAAAAAAAAAAJgC&#10;AABkcnMvZG93bnJldi54bWxQSwUGAAAAAAQABAD1AAAAkAMAAAAA&#10;" filled="f" strokecolor="#a5a5a5 [2092]" strokeweight="1pt">
                      <v:stroke joinstyle="miter"/>
                    </v:oval>
                  </v:group>
                  <v:shape id="مربع نص 41" o:spid="_x0000_s368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klM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L9sFjB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nklMkAAADjAAAADwAAAAAAAAAAAAAAAACYAgAA&#10;ZHJzL2Rvd25yZXYueG1sUEsFBgAAAAAEAAQA9QAAAI4DAAAAAA==&#10;" filled="f" stroked="f">
                    <v:textbox style="mso-fit-shape-to-text:t">
                      <w:txbxContent>
                        <w:p w:rsidR="00FD5841" w:rsidRDefault="00FD5841" w:rsidP="001A1818">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مستقبل الحوكمة في ظل التطورات التكنولوجية المتسارعة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يشهد العالم تطورا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تكنولوجيا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متسارعا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يؤثر على مختلف جوانب الحياة، بما في ذلك الحوكمة. تلعب التقنيات الحديثة دورا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محوريا</w:t>
      </w:r>
      <w:r w:rsidRPr="00E8020A">
        <w:rPr>
          <w:rFonts w:ascii="Sakkal Majalla" w:hAnsi="Sakkal Majalla" w:cs="Sakkal Majalla" w:hint="cs"/>
          <w:sz w:val="32"/>
          <w:szCs w:val="32"/>
          <w:rtl/>
        </w:rPr>
        <w:t>ً</w:t>
      </w:r>
      <w:r w:rsidRPr="00E8020A">
        <w:rPr>
          <w:rFonts w:ascii="Sakkal Majalla" w:hAnsi="Sakkal Majalla" w:cs="Sakkal Majalla"/>
          <w:sz w:val="32"/>
          <w:szCs w:val="32"/>
          <w:rtl/>
        </w:rPr>
        <w:t xml:space="preserve"> في تشكيل مستقبل الحوكمة، مما يتطلب من المؤسسات والدول التكيف مع هذه التغيرات لتعزيز الكفاءة والشفافية. </w:t>
      </w:r>
      <w:r w:rsidRPr="00E8020A">
        <w:rPr>
          <w:rFonts w:ascii="Sakkal Majalla" w:hAnsi="Sakkal Majalla" w:cs="Sakkal Majalla" w:hint="cs"/>
          <w:sz w:val="32"/>
          <w:szCs w:val="32"/>
          <w:rtl/>
        </w:rPr>
        <w:t xml:space="preserve">وفيما يلي </w:t>
      </w:r>
      <w:r w:rsidRPr="00E8020A">
        <w:rPr>
          <w:rFonts w:ascii="Sakkal Majalla" w:hAnsi="Sakkal Majalla" w:cs="Sakkal Majalla"/>
          <w:sz w:val="32"/>
          <w:szCs w:val="32"/>
          <w:rtl/>
        </w:rPr>
        <w:t>سنستعرض تأثير هذه التطورات على الحوكمة وكيفية الاستفادة منها</w:t>
      </w:r>
      <w:r w:rsidRPr="00E8020A">
        <w:rPr>
          <w:rFonts w:ascii="Sakkal Majalla" w:hAnsi="Sakkal Majalla" w:cs="Sakkal Majalla"/>
          <w:sz w:val="32"/>
          <w:szCs w:val="32"/>
        </w:rPr>
        <w:t>.</w:t>
      </w:r>
    </w:p>
    <w:p w:rsidR="00D75CDD"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3D777047" wp14:editId="0FCCFBAE">
                <wp:extent cx="5731510" cy="895350"/>
                <wp:effectExtent l="0" t="0" r="21590" b="19050"/>
                <wp:docPr id="207426894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49"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50" name="مجموعة 39"/>
                        <wpg:cNvGrpSpPr/>
                        <wpg:grpSpPr>
                          <a:xfrm>
                            <a:off x="0" y="0"/>
                            <a:ext cx="5731510" cy="895350"/>
                            <a:chOff x="0" y="0"/>
                            <a:chExt cx="5878196" cy="918845"/>
                          </a:xfrm>
                        </wpg:grpSpPr>
                        <wpg:grpSp>
                          <wpg:cNvPr id="2074268951" name="مجموعة 40"/>
                          <wpg:cNvGrpSpPr/>
                          <wpg:grpSpPr>
                            <a:xfrm>
                              <a:off x="0" y="0"/>
                              <a:ext cx="5878196" cy="918845"/>
                              <a:chOff x="0" y="0"/>
                              <a:chExt cx="6240348" cy="919070"/>
                            </a:xfrm>
                          </wpg:grpSpPr>
                          <wpg:grpSp>
                            <wpg:cNvPr id="2074268952" name="مجموعة 41"/>
                            <wpg:cNvGrpSpPr/>
                            <wpg:grpSpPr>
                              <a:xfrm>
                                <a:off x="0" y="169208"/>
                                <a:ext cx="5433072" cy="580613"/>
                                <a:chOff x="0" y="169208"/>
                                <a:chExt cx="5433072" cy="580613"/>
                              </a:xfrm>
                            </wpg:grpSpPr>
                            <wps:wsp>
                              <wps:cNvPr id="207426895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5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5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56" name="مربع نص 41"/>
                          <wps:cNvSpPr txBox="1"/>
                          <wps:spPr>
                            <a:xfrm>
                              <a:off x="204484" y="256918"/>
                              <a:ext cx="4616071" cy="387739"/>
                            </a:xfrm>
                            <a:prstGeom prst="rect">
                              <a:avLst/>
                            </a:prstGeom>
                            <a:noFill/>
                          </wps:spPr>
                          <wps:txbx>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تأثير التطورات التكنولوجية على الحوكمة</w:t>
                                </w:r>
                              </w:p>
                            </w:txbxContent>
                          </wps:txbx>
                          <wps:bodyPr wrap="square" rtlCol="1">
                            <a:spAutoFit/>
                          </wps:bodyPr>
                        </wps:wsp>
                      </wpg:grpSp>
                    </wpg:wgp>
                  </a:graphicData>
                </a:graphic>
              </wp:inline>
            </w:drawing>
          </mc:Choice>
          <mc:Fallback>
            <w:pict>
              <v:group id="_x0000_s368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cTOQ5w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">
                <v:shape id="صورة 38" o:spid="_x0000_s368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6ANLLAAAA4wAAAA8AAABkcnMvZG93bnJldi54bWxEj0FrwkAUhO+C/2F5hd500yhWo6uIKHiR&#10;1ljw+si+ZkOzb2N2G9N/3xUKPQ4z8w2z2vS2Fh21vnKs4GWcgCAunK64VPBxOYzmIHxA1lg7JgU/&#10;5GGzHg5WmGl35zN1eShFhLDPUIEJocmk9IUhi37sGuLofbrWYoiyLaVu8R7htpZpksykxYrjgsGG&#10;doaKr/zbKpjsu34/2b2d/NU0l1tut5U/vyv1/NRvlyAC9eE//Nc+agVp8jpNZ/PFdAGPT/EPyPU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8OgDSywAAAOMAAAAPAAAAAAAA&#10;AAAAAAAAAJ8CAABkcnMvZG93bnJldi54bWxQSwUGAAAAAAQABAD3AAAAlwMAAAAA&#10;">
                  <v:imagedata r:id="rId56" o:title=""/>
                </v:shape>
                <v:group id="مجموعة 39" o:spid="_x0000_s36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4qw0zL&#10;AAAA4wAAAA8AAAAAAAAAAAAAAAAAqgIAAGRycy9kb3ducmV2LnhtbFBLBQYAAAAABAAEAPoAAACi&#10;AwAAAAA=&#10;">
                  <v:group id="مجموعة 40" o:spid="_x0000_s36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RZmbX&#10;zAAAAOMAAAAPAAAAAAAAAAAAAAAAAKoCAABkcnMvZG93bnJldi54bWxQSwUGAAAAAAQABAD6AAAA&#10;owMAAAAA&#10;">
                    <v:group id="مجموعة 41" o:spid="_x0000_s36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tPig&#10;zAAAAOMAAAAPAAAAAAAAAAAAAAAAAKoCAABkcnMvZG93bnJldi54bWxQSwUGAAAAAAQABAD6AAAA&#10;owMAAAAA&#10;">
                      <v:shape id="شكل حر 42" o:spid="_x0000_s36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IotsoA&#10;AADjAAAADwAAAGRycy9kb3ducmV2LnhtbESPwW7CMBBE75X6D9ZW4lZsQkogYFCFQO2hl9J+wCpe&#10;4kC8TmMD6d/XlSr1OJqZN5rVZnCtuFIfGs8aJmMFgrjypuFaw+fH/nEOIkRkg61n0vBNATbr+7sV&#10;lsbf+J2uh1iLBOFQogYbY1dKGSpLDsPYd8TJO/reYUyyr6Xp8ZbgrpWZUjPpsOG0YLGjraXqfLg4&#10;DUblO5cXLwVtv96sOk1MPE+N1qOH4XkJItIQ/8N/7VejIVNFns3mi6cp/H5Kf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pyKLb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cMMwA&#10;AADjAAAADwAAAGRycy9kb3ducmV2LnhtbESPQUsDMRSE74L/ITyhN5u4tNu6Ni210CLqQdtSr4/N&#10;c3cxeVk2aXf990YQPA4z8w2zWA3Oigt1ofGs4W6sQBCX3jRcaTgetrdzECEiG7SeScM3BVgtr68W&#10;WBjf8ztd9rESCcKhQA11jG0hZShrchjGviVO3qfvHMYku0qaDvsEd1ZmSuXSYcNpocaWNjWVX/uz&#10;0zB72577sMsPz48n+9oo+7HOXljr0c2wfgARaYj/4b/2k9GQqdkky+f30wn8fkp/QC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AucMMwAAADjAAAADwAAAAAAAAAAAAAAAACY&#10;AgAAZHJzL2Rvd25yZXYueG1sUEsFBgAAAAAEAAQA9QAAAJEDAAAAAA==&#10;" fillcolor="#168489" stroked="f" strokeweight="1pt">
                        <v:stroke joinstyle="miter"/>
                      </v:roundrect>
                    </v:group>
                    <v:oval id="شكل بيضاوي 44" o:spid="_x0000_s36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arH8sA&#10;AADjAAAADwAAAGRycy9kb3ducmV2LnhtbESP3WoCMRSE7wt9h3AKvatZl/rTrVGKIIpQxNgHON0c&#10;N9tuTrabqOvbN4WCl8PMfMPMFr1rxJm6UHtWMBxkIIhLb2quFHwcVk9TECEiG2w8k4IrBVjM7+9m&#10;WBh/4T2ddaxEgnAoUIGNsS2kDKUlh2HgW+LkHX3nMCbZVdJ0eElw18g8y8bSYc1pwWJLS0vltz45&#10;Bbo/6N36WEn/ru32c/jlf9x+o9TjQ//2CiJSH2/h//bGKMizyXM+nr6MRvD3Kf0BOf8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xJqsfywAAAOMAAAAPAAAAAAAAAAAAAAAAAJgC&#10;AABkcnMvZG93bnJldi54bWxQSwUGAAAAAAQABAD1AAAAkAMAAAAA&#10;" filled="f" strokecolor="#a5a5a5 [2092]" strokeweight="1pt">
                      <v:stroke joinstyle="miter"/>
                    </v:oval>
                  </v:group>
                  <v:shape id="مربع نص 41" o:spid="_x0000_s3690"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zX0skA&#10;AADjAAAADwAAAGRycy9kb3ducmV2LnhtbESPzU7DMBCE70i8g7VI3KjdiIYS6lYVP1IPXCjhvoqX&#10;OCJeR/HSpG+PkZA4jmbmG81mN4denWhMXWQLy4UBRdxE13FroX5/uVmDSoLssI9MFs6UYLe9vNhg&#10;5eLEb3Q6SqsyhFOFFrzIUGmdGk8B0yIOxNn7jGNAyXJstRtxyvDQ68KYUgfsOC94HOjRU/N1/A4W&#10;RNx+ea6fQzp8zK9PkzfNCmtrr6/m/QMooVn+w3/tg7NQmLvbolzfr0r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SzX0skAAADjAAAADwAAAAAAAAAAAAAAAACYAgAA&#10;ZHJzL2Rvd25yZXYueG1sUEsFBgAAAAAEAAQA9QAAAI4DAAAAAA==&#10;" filled="f" stroked="f">
                    <v:textbox style="mso-fit-shape-to-text:t">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تأثير التطورات التكنولوجية على الحوكمة</w:t>
                          </w:r>
                        </w:p>
                      </w:txbxContent>
                    </v:textbox>
                  </v:shape>
                </v:group>
                <w10:wrap anchorx="page"/>
                <w10:anchorlock/>
              </v:group>
            </w:pict>
          </mc:Fallback>
        </mc:AlternateContent>
      </w:r>
    </w:p>
    <w:p w:rsidR="00342F76" w:rsidRPr="007B4302" w:rsidRDefault="00342F76" w:rsidP="00342F76">
      <w:pPr>
        <w:rPr>
          <w:rFonts w:ascii="Sakkal Majalla" w:hAnsi="Sakkal Majalla"/>
          <w:sz w:val="32"/>
          <w:szCs w:val="32"/>
          <w:rtl/>
        </w:rPr>
      </w:pPr>
      <w:r w:rsidRPr="00342F76">
        <w:rPr>
          <w:rFonts w:ascii="Sakkal Majalla" w:hAnsi="Sakkal Majalla"/>
          <w:noProof/>
          <w:sz w:val="32"/>
          <w:szCs w:val="32"/>
        </w:rPr>
        <mc:AlternateContent>
          <mc:Choice Requires="wpg">
            <w:drawing>
              <wp:inline distT="0" distB="0" distL="0" distR="0" wp14:anchorId="51BB2920" wp14:editId="29D06B82">
                <wp:extent cx="5731510" cy="1231516"/>
                <wp:effectExtent l="0" t="19050" r="2540" b="6985"/>
                <wp:docPr id="2074269641" name="Group 41"/>
                <wp:cNvGraphicFramePr/>
                <a:graphic xmlns:a="http://schemas.openxmlformats.org/drawingml/2006/main">
                  <a:graphicData uri="http://schemas.microsoft.com/office/word/2010/wordprocessingGroup">
                    <wpg:wgp>
                      <wpg:cNvGrpSpPr/>
                      <wpg:grpSpPr>
                        <a:xfrm>
                          <a:off x="0" y="0"/>
                          <a:ext cx="5731510" cy="1231516"/>
                          <a:chOff x="0" y="0"/>
                          <a:chExt cx="9710200" cy="2088000"/>
                        </a:xfrm>
                      </wpg:grpSpPr>
                      <wps:wsp>
                        <wps:cNvPr id="2074269642" name="Rectangle 2074269642"/>
                        <wps:cNvSpPr/>
                        <wps:spPr>
                          <a:xfrm>
                            <a:off x="0" y="122951"/>
                            <a:ext cx="9710200" cy="231848"/>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074269643" name="그룹 8"/>
                        <wpg:cNvGrpSpPr/>
                        <wpg:grpSpPr>
                          <a:xfrm>
                            <a:off x="7412275" y="0"/>
                            <a:ext cx="1851414" cy="2088000"/>
                            <a:chOff x="7412275" y="0"/>
                            <a:chExt cx="1851414" cy="2088000"/>
                          </a:xfrm>
                          <a:solidFill>
                            <a:srgbClr val="168489"/>
                          </a:solidFill>
                        </wpg:grpSpPr>
                        <wps:wsp>
                          <wps:cNvPr id="2074269644" name="Rounded Rectangle 14"/>
                          <wps:cNvSpPr/>
                          <wps:spPr>
                            <a:xfrm rot="5400000">
                              <a:off x="7482268" y="-61550"/>
                              <a:ext cx="133445" cy="273432"/>
                            </a:xfrm>
                            <a:custGeom>
                              <a:avLst/>
                              <a:gdLst/>
                              <a:ahLst/>
                              <a:cxnLst/>
                              <a:rect l="l" t="t" r="r" b="b"/>
                              <a:pathLst>
                                <a:path w="142312" h="291601">
                                  <a:moveTo>
                                    <a:pt x="142312" y="0"/>
                                  </a:moveTo>
                                  <a:lnTo>
                                    <a:pt x="142312" y="291601"/>
                                  </a:lnTo>
                                  <a:cubicBezTo>
                                    <a:pt x="63311" y="290095"/>
                                    <a:pt x="0" y="225341"/>
                                    <a:pt x="0" y="145800"/>
                                  </a:cubicBezTo>
                                  <a:cubicBezTo>
                                    <a:pt x="0" y="66260"/>
                                    <a:pt x="63311" y="1506"/>
                                    <a:pt x="142312" y="0"/>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45" name="자유형: 도형 83"/>
                          <wps:cNvSpPr/>
                          <wps:spPr>
                            <a:xfrm flipH="1">
                              <a:off x="7549395" y="0"/>
                              <a:ext cx="1714294" cy="2088000"/>
                            </a:xfrm>
                            <a:custGeom>
                              <a:avLst/>
                              <a:gdLst>
                                <a:gd name="connsiteX0" fmla="*/ 1714294 w 1714294"/>
                                <a:gd name="connsiteY0" fmla="*/ 0 h 1905362"/>
                                <a:gd name="connsiteX1" fmla="*/ 131707 w 1714294"/>
                                <a:gd name="connsiteY1" fmla="*/ 8140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0 h 1905362"/>
                                <a:gd name="connsiteX1" fmla="*/ 131707 w 1714294"/>
                                <a:gd name="connsiteY1" fmla="*/ 3116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1908 h 1907270"/>
                                <a:gd name="connsiteX1" fmla="*/ 131707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603196 w 1733743"/>
                                <a:gd name="connsiteY9" fmla="*/ 166045 h 1907270"/>
                                <a:gd name="connsiteX10" fmla="*/ 1733743 w 1733743"/>
                                <a:gd name="connsiteY10" fmla="*/ 1908 h 1907270"/>
                                <a:gd name="connsiteX0" fmla="*/ 1733743 w 1817187"/>
                                <a:gd name="connsiteY0" fmla="*/ 1908 h 1907270"/>
                                <a:gd name="connsiteX1" fmla="*/ 171253 w 1817187"/>
                                <a:gd name="connsiteY1" fmla="*/ 0 h 1907270"/>
                                <a:gd name="connsiteX2" fmla="*/ 23689 w 1817187"/>
                                <a:gd name="connsiteY2" fmla="*/ 212832 h 1907270"/>
                                <a:gd name="connsiteX3" fmla="*/ 19449 w 1817187"/>
                                <a:gd name="connsiteY3" fmla="*/ 212832 h 1907270"/>
                                <a:gd name="connsiteX4" fmla="*/ 19449 w 1817187"/>
                                <a:gd name="connsiteY4" fmla="*/ 1585606 h 1907270"/>
                                <a:gd name="connsiteX5" fmla="*/ 811959 w 1817187"/>
                                <a:gd name="connsiteY5" fmla="*/ 1907270 h 1907270"/>
                                <a:gd name="connsiteX6" fmla="*/ 1604470 w 1817187"/>
                                <a:gd name="connsiteY6" fmla="*/ 1585606 h 1907270"/>
                                <a:gd name="connsiteX7" fmla="*/ 1604470 w 1817187"/>
                                <a:gd name="connsiteY7" fmla="*/ 212832 h 1907270"/>
                                <a:gd name="connsiteX8" fmla="*/ 1603696 w 1817187"/>
                                <a:gd name="connsiteY8" fmla="*/ 212832 h 1907270"/>
                                <a:gd name="connsiteX9" fmla="*/ 1733743 w 1817187"/>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593647 w 1733743"/>
                                <a:gd name="connsiteY8" fmla="*/ 167614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14294 w 1714294"/>
                                <a:gd name="connsiteY0" fmla="*/ 1908 h 1907270"/>
                                <a:gd name="connsiteX1" fmla="*/ 151804 w 1714294"/>
                                <a:gd name="connsiteY1" fmla="*/ 0 h 1907270"/>
                                <a:gd name="connsiteX2" fmla="*/ 4240 w 1714294"/>
                                <a:gd name="connsiteY2" fmla="*/ 212832 h 1907270"/>
                                <a:gd name="connsiteX3" fmla="*/ 0 w 1714294"/>
                                <a:gd name="connsiteY3" fmla="*/ 212832 h 1907270"/>
                                <a:gd name="connsiteX4" fmla="*/ 0 w 1714294"/>
                                <a:gd name="connsiteY4" fmla="*/ 1585606 h 1907270"/>
                                <a:gd name="connsiteX5" fmla="*/ 792510 w 1714294"/>
                                <a:gd name="connsiteY5" fmla="*/ 1907270 h 1907270"/>
                                <a:gd name="connsiteX6" fmla="*/ 1585021 w 1714294"/>
                                <a:gd name="connsiteY6" fmla="*/ 1585606 h 1907270"/>
                                <a:gd name="connsiteX7" fmla="*/ 1585021 w 1714294"/>
                                <a:gd name="connsiteY7" fmla="*/ 212832 h 1907270"/>
                                <a:gd name="connsiteX8" fmla="*/ 1714294 w 1714294"/>
                                <a:gd name="connsiteY8" fmla="*/ 1908 h 1907270"/>
                                <a:gd name="connsiteX0" fmla="*/ 1714294 w 1714294"/>
                                <a:gd name="connsiteY0" fmla="*/ 2010 h 1907372"/>
                                <a:gd name="connsiteX1" fmla="*/ 15180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9318 w 1719318"/>
                                <a:gd name="connsiteY0" fmla="*/ 2010 h 1907372"/>
                                <a:gd name="connsiteX1" fmla="*/ 217118 w 1719318"/>
                                <a:gd name="connsiteY1" fmla="*/ 102 h 1907372"/>
                                <a:gd name="connsiteX2" fmla="*/ 9264 w 1719318"/>
                                <a:gd name="connsiteY2" fmla="*/ 212934 h 1907372"/>
                                <a:gd name="connsiteX3" fmla="*/ 0 w 1719318"/>
                                <a:gd name="connsiteY3" fmla="*/ 152644 h 1907372"/>
                                <a:gd name="connsiteX4" fmla="*/ 5024 w 1719318"/>
                                <a:gd name="connsiteY4" fmla="*/ 1585708 h 1907372"/>
                                <a:gd name="connsiteX5" fmla="*/ 797534 w 1719318"/>
                                <a:gd name="connsiteY5" fmla="*/ 1907372 h 1907372"/>
                                <a:gd name="connsiteX6" fmla="*/ 1590045 w 1719318"/>
                                <a:gd name="connsiteY6" fmla="*/ 1585708 h 1907372"/>
                                <a:gd name="connsiteX7" fmla="*/ 1590045 w 1719318"/>
                                <a:gd name="connsiteY7" fmla="*/ 212934 h 1907372"/>
                                <a:gd name="connsiteX8" fmla="*/ 1719318 w 1719318"/>
                                <a:gd name="connsiteY8" fmla="*/ 2010 h 1907372"/>
                                <a:gd name="connsiteX0" fmla="*/ 1854970 w 1854970"/>
                                <a:gd name="connsiteY0" fmla="*/ 2010 h 1907372"/>
                                <a:gd name="connsiteX1" fmla="*/ 352770 w 1854970"/>
                                <a:gd name="connsiteY1" fmla="*/ 102 h 1907372"/>
                                <a:gd name="connsiteX2" fmla="*/ 144916 w 1854970"/>
                                <a:gd name="connsiteY2" fmla="*/ 212934 h 1907372"/>
                                <a:gd name="connsiteX3" fmla="*/ 0 w 1854970"/>
                                <a:gd name="connsiteY3" fmla="*/ 172741 h 1907372"/>
                                <a:gd name="connsiteX4" fmla="*/ 140676 w 1854970"/>
                                <a:gd name="connsiteY4" fmla="*/ 1585708 h 1907372"/>
                                <a:gd name="connsiteX5" fmla="*/ 933186 w 1854970"/>
                                <a:gd name="connsiteY5" fmla="*/ 1907372 h 1907372"/>
                                <a:gd name="connsiteX6" fmla="*/ 1725697 w 1854970"/>
                                <a:gd name="connsiteY6" fmla="*/ 1585708 h 1907372"/>
                                <a:gd name="connsiteX7" fmla="*/ 1725697 w 1854970"/>
                                <a:gd name="connsiteY7" fmla="*/ 212934 h 1907372"/>
                                <a:gd name="connsiteX8" fmla="*/ 1854970 w 1854970"/>
                                <a:gd name="connsiteY8" fmla="*/ 2010 h 1907372"/>
                                <a:gd name="connsiteX0" fmla="*/ 1854970 w 1854970"/>
                                <a:gd name="connsiteY0" fmla="*/ 2043 h 1907405"/>
                                <a:gd name="connsiteX1" fmla="*/ 352770 w 1854970"/>
                                <a:gd name="connsiteY1" fmla="*/ 135 h 1907405"/>
                                <a:gd name="connsiteX2" fmla="*/ 144916 w 1854970"/>
                                <a:gd name="connsiteY2" fmla="*/ 212967 h 1907405"/>
                                <a:gd name="connsiteX3" fmla="*/ 0 w 1854970"/>
                                <a:gd name="connsiteY3" fmla="*/ 172774 h 1907405"/>
                                <a:gd name="connsiteX4" fmla="*/ 140676 w 1854970"/>
                                <a:gd name="connsiteY4" fmla="*/ 1585741 h 1907405"/>
                                <a:gd name="connsiteX5" fmla="*/ 933186 w 1854970"/>
                                <a:gd name="connsiteY5" fmla="*/ 1907405 h 1907405"/>
                                <a:gd name="connsiteX6" fmla="*/ 1725697 w 1854970"/>
                                <a:gd name="connsiteY6" fmla="*/ 1585741 h 1907405"/>
                                <a:gd name="connsiteX7" fmla="*/ 1725697 w 1854970"/>
                                <a:gd name="connsiteY7" fmla="*/ 212967 h 1907405"/>
                                <a:gd name="connsiteX8" fmla="*/ 1854970 w 1854970"/>
                                <a:gd name="connsiteY8"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14294" h="1907376">
                                  <a:moveTo>
                                    <a:pt x="1714294" y="2014"/>
                                  </a:moveTo>
                                  <a:lnTo>
                                    <a:pt x="212094" y="106"/>
                                  </a:lnTo>
                                  <a:cubicBezTo>
                                    <a:pt x="-22673" y="-4933"/>
                                    <a:pt x="4419" y="172442"/>
                                    <a:pt x="4240" y="212938"/>
                                  </a:cubicBezTo>
                                  <a:cubicBezTo>
                                    <a:pt x="2827" y="670529"/>
                                    <a:pt x="1413" y="1128121"/>
                                    <a:pt x="0" y="1585712"/>
                                  </a:cubicBezTo>
                                  <a:lnTo>
                                    <a:pt x="792510" y="1907376"/>
                                  </a:lnTo>
                                  <a:lnTo>
                                    <a:pt x="1585021" y="1585712"/>
                                  </a:lnTo>
                                  <a:lnTo>
                                    <a:pt x="1585021" y="212938"/>
                                  </a:lnTo>
                                  <a:cubicBezTo>
                                    <a:pt x="1587919" y="137605"/>
                                    <a:pt x="1570719" y="27105"/>
                                    <a:pt x="1714294" y="2014"/>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74269646" name="그룹 8"/>
                        <wpg:cNvGrpSpPr/>
                        <wpg:grpSpPr>
                          <a:xfrm>
                            <a:off x="5127576" y="0"/>
                            <a:ext cx="1851414" cy="2088000"/>
                            <a:chOff x="5127576" y="0"/>
                            <a:chExt cx="1851414" cy="2088000"/>
                          </a:xfrm>
                          <a:solidFill>
                            <a:srgbClr val="9FCFD1"/>
                          </a:solidFill>
                        </wpg:grpSpPr>
                        <wps:wsp>
                          <wps:cNvPr id="2074269647" name="Rounded Rectangle 14"/>
                          <wps:cNvSpPr/>
                          <wps:spPr>
                            <a:xfrm rot="5400000">
                              <a:off x="5197569" y="-61550"/>
                              <a:ext cx="133445" cy="273432"/>
                            </a:xfrm>
                            <a:custGeom>
                              <a:avLst/>
                              <a:gdLst/>
                              <a:ahLst/>
                              <a:cxnLst/>
                              <a:rect l="l" t="t" r="r" b="b"/>
                              <a:pathLst>
                                <a:path w="142312" h="291601">
                                  <a:moveTo>
                                    <a:pt x="142312" y="0"/>
                                  </a:moveTo>
                                  <a:lnTo>
                                    <a:pt x="142312" y="291601"/>
                                  </a:lnTo>
                                  <a:cubicBezTo>
                                    <a:pt x="63311" y="290095"/>
                                    <a:pt x="0" y="225341"/>
                                    <a:pt x="0" y="145800"/>
                                  </a:cubicBezTo>
                                  <a:cubicBezTo>
                                    <a:pt x="0" y="66260"/>
                                    <a:pt x="63311" y="1506"/>
                                    <a:pt x="142312" y="0"/>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648" name="자유형: 도형 83"/>
                          <wps:cNvSpPr/>
                          <wps:spPr>
                            <a:xfrm flipH="1">
                              <a:off x="5264696" y="0"/>
                              <a:ext cx="1714294" cy="2088000"/>
                            </a:xfrm>
                            <a:custGeom>
                              <a:avLst/>
                              <a:gdLst>
                                <a:gd name="connsiteX0" fmla="*/ 1714294 w 1714294"/>
                                <a:gd name="connsiteY0" fmla="*/ 0 h 1905362"/>
                                <a:gd name="connsiteX1" fmla="*/ 131707 w 1714294"/>
                                <a:gd name="connsiteY1" fmla="*/ 8140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0 h 1905362"/>
                                <a:gd name="connsiteX1" fmla="*/ 131707 w 1714294"/>
                                <a:gd name="connsiteY1" fmla="*/ 3116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1908 h 1907270"/>
                                <a:gd name="connsiteX1" fmla="*/ 131707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603196 w 1733743"/>
                                <a:gd name="connsiteY9" fmla="*/ 166045 h 1907270"/>
                                <a:gd name="connsiteX10" fmla="*/ 1733743 w 1733743"/>
                                <a:gd name="connsiteY10" fmla="*/ 1908 h 1907270"/>
                                <a:gd name="connsiteX0" fmla="*/ 1733743 w 1817187"/>
                                <a:gd name="connsiteY0" fmla="*/ 1908 h 1907270"/>
                                <a:gd name="connsiteX1" fmla="*/ 171253 w 1817187"/>
                                <a:gd name="connsiteY1" fmla="*/ 0 h 1907270"/>
                                <a:gd name="connsiteX2" fmla="*/ 23689 w 1817187"/>
                                <a:gd name="connsiteY2" fmla="*/ 212832 h 1907270"/>
                                <a:gd name="connsiteX3" fmla="*/ 19449 w 1817187"/>
                                <a:gd name="connsiteY3" fmla="*/ 212832 h 1907270"/>
                                <a:gd name="connsiteX4" fmla="*/ 19449 w 1817187"/>
                                <a:gd name="connsiteY4" fmla="*/ 1585606 h 1907270"/>
                                <a:gd name="connsiteX5" fmla="*/ 811959 w 1817187"/>
                                <a:gd name="connsiteY5" fmla="*/ 1907270 h 1907270"/>
                                <a:gd name="connsiteX6" fmla="*/ 1604470 w 1817187"/>
                                <a:gd name="connsiteY6" fmla="*/ 1585606 h 1907270"/>
                                <a:gd name="connsiteX7" fmla="*/ 1604470 w 1817187"/>
                                <a:gd name="connsiteY7" fmla="*/ 212832 h 1907270"/>
                                <a:gd name="connsiteX8" fmla="*/ 1603696 w 1817187"/>
                                <a:gd name="connsiteY8" fmla="*/ 212832 h 1907270"/>
                                <a:gd name="connsiteX9" fmla="*/ 1733743 w 1817187"/>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593647 w 1733743"/>
                                <a:gd name="connsiteY8" fmla="*/ 167614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14294 w 1714294"/>
                                <a:gd name="connsiteY0" fmla="*/ 1908 h 1907270"/>
                                <a:gd name="connsiteX1" fmla="*/ 151804 w 1714294"/>
                                <a:gd name="connsiteY1" fmla="*/ 0 h 1907270"/>
                                <a:gd name="connsiteX2" fmla="*/ 4240 w 1714294"/>
                                <a:gd name="connsiteY2" fmla="*/ 212832 h 1907270"/>
                                <a:gd name="connsiteX3" fmla="*/ 0 w 1714294"/>
                                <a:gd name="connsiteY3" fmla="*/ 212832 h 1907270"/>
                                <a:gd name="connsiteX4" fmla="*/ 0 w 1714294"/>
                                <a:gd name="connsiteY4" fmla="*/ 1585606 h 1907270"/>
                                <a:gd name="connsiteX5" fmla="*/ 792510 w 1714294"/>
                                <a:gd name="connsiteY5" fmla="*/ 1907270 h 1907270"/>
                                <a:gd name="connsiteX6" fmla="*/ 1585021 w 1714294"/>
                                <a:gd name="connsiteY6" fmla="*/ 1585606 h 1907270"/>
                                <a:gd name="connsiteX7" fmla="*/ 1585021 w 1714294"/>
                                <a:gd name="connsiteY7" fmla="*/ 212832 h 1907270"/>
                                <a:gd name="connsiteX8" fmla="*/ 1714294 w 1714294"/>
                                <a:gd name="connsiteY8" fmla="*/ 1908 h 1907270"/>
                                <a:gd name="connsiteX0" fmla="*/ 1714294 w 1714294"/>
                                <a:gd name="connsiteY0" fmla="*/ 2010 h 1907372"/>
                                <a:gd name="connsiteX1" fmla="*/ 15180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9318 w 1719318"/>
                                <a:gd name="connsiteY0" fmla="*/ 2010 h 1907372"/>
                                <a:gd name="connsiteX1" fmla="*/ 217118 w 1719318"/>
                                <a:gd name="connsiteY1" fmla="*/ 102 h 1907372"/>
                                <a:gd name="connsiteX2" fmla="*/ 9264 w 1719318"/>
                                <a:gd name="connsiteY2" fmla="*/ 212934 h 1907372"/>
                                <a:gd name="connsiteX3" fmla="*/ 0 w 1719318"/>
                                <a:gd name="connsiteY3" fmla="*/ 152644 h 1907372"/>
                                <a:gd name="connsiteX4" fmla="*/ 5024 w 1719318"/>
                                <a:gd name="connsiteY4" fmla="*/ 1585708 h 1907372"/>
                                <a:gd name="connsiteX5" fmla="*/ 797534 w 1719318"/>
                                <a:gd name="connsiteY5" fmla="*/ 1907372 h 1907372"/>
                                <a:gd name="connsiteX6" fmla="*/ 1590045 w 1719318"/>
                                <a:gd name="connsiteY6" fmla="*/ 1585708 h 1907372"/>
                                <a:gd name="connsiteX7" fmla="*/ 1590045 w 1719318"/>
                                <a:gd name="connsiteY7" fmla="*/ 212934 h 1907372"/>
                                <a:gd name="connsiteX8" fmla="*/ 1719318 w 1719318"/>
                                <a:gd name="connsiteY8" fmla="*/ 2010 h 1907372"/>
                                <a:gd name="connsiteX0" fmla="*/ 1854970 w 1854970"/>
                                <a:gd name="connsiteY0" fmla="*/ 2010 h 1907372"/>
                                <a:gd name="connsiteX1" fmla="*/ 352770 w 1854970"/>
                                <a:gd name="connsiteY1" fmla="*/ 102 h 1907372"/>
                                <a:gd name="connsiteX2" fmla="*/ 144916 w 1854970"/>
                                <a:gd name="connsiteY2" fmla="*/ 212934 h 1907372"/>
                                <a:gd name="connsiteX3" fmla="*/ 0 w 1854970"/>
                                <a:gd name="connsiteY3" fmla="*/ 172741 h 1907372"/>
                                <a:gd name="connsiteX4" fmla="*/ 140676 w 1854970"/>
                                <a:gd name="connsiteY4" fmla="*/ 1585708 h 1907372"/>
                                <a:gd name="connsiteX5" fmla="*/ 933186 w 1854970"/>
                                <a:gd name="connsiteY5" fmla="*/ 1907372 h 1907372"/>
                                <a:gd name="connsiteX6" fmla="*/ 1725697 w 1854970"/>
                                <a:gd name="connsiteY6" fmla="*/ 1585708 h 1907372"/>
                                <a:gd name="connsiteX7" fmla="*/ 1725697 w 1854970"/>
                                <a:gd name="connsiteY7" fmla="*/ 212934 h 1907372"/>
                                <a:gd name="connsiteX8" fmla="*/ 1854970 w 1854970"/>
                                <a:gd name="connsiteY8" fmla="*/ 2010 h 1907372"/>
                                <a:gd name="connsiteX0" fmla="*/ 1854970 w 1854970"/>
                                <a:gd name="connsiteY0" fmla="*/ 2043 h 1907405"/>
                                <a:gd name="connsiteX1" fmla="*/ 352770 w 1854970"/>
                                <a:gd name="connsiteY1" fmla="*/ 135 h 1907405"/>
                                <a:gd name="connsiteX2" fmla="*/ 144916 w 1854970"/>
                                <a:gd name="connsiteY2" fmla="*/ 212967 h 1907405"/>
                                <a:gd name="connsiteX3" fmla="*/ 0 w 1854970"/>
                                <a:gd name="connsiteY3" fmla="*/ 172774 h 1907405"/>
                                <a:gd name="connsiteX4" fmla="*/ 140676 w 1854970"/>
                                <a:gd name="connsiteY4" fmla="*/ 1585741 h 1907405"/>
                                <a:gd name="connsiteX5" fmla="*/ 933186 w 1854970"/>
                                <a:gd name="connsiteY5" fmla="*/ 1907405 h 1907405"/>
                                <a:gd name="connsiteX6" fmla="*/ 1725697 w 1854970"/>
                                <a:gd name="connsiteY6" fmla="*/ 1585741 h 1907405"/>
                                <a:gd name="connsiteX7" fmla="*/ 1725697 w 1854970"/>
                                <a:gd name="connsiteY7" fmla="*/ 212967 h 1907405"/>
                                <a:gd name="connsiteX8" fmla="*/ 1854970 w 1854970"/>
                                <a:gd name="connsiteY8"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14294" h="1907376">
                                  <a:moveTo>
                                    <a:pt x="1714294" y="2014"/>
                                  </a:moveTo>
                                  <a:lnTo>
                                    <a:pt x="212094" y="106"/>
                                  </a:lnTo>
                                  <a:cubicBezTo>
                                    <a:pt x="-22673" y="-4933"/>
                                    <a:pt x="4419" y="172442"/>
                                    <a:pt x="4240" y="212938"/>
                                  </a:cubicBezTo>
                                  <a:cubicBezTo>
                                    <a:pt x="2827" y="670529"/>
                                    <a:pt x="1413" y="1128121"/>
                                    <a:pt x="0" y="1585712"/>
                                  </a:cubicBezTo>
                                  <a:lnTo>
                                    <a:pt x="792510" y="1907376"/>
                                  </a:lnTo>
                                  <a:lnTo>
                                    <a:pt x="1585021" y="1585712"/>
                                  </a:lnTo>
                                  <a:lnTo>
                                    <a:pt x="1585021" y="212938"/>
                                  </a:lnTo>
                                  <a:cubicBezTo>
                                    <a:pt x="1587919" y="137605"/>
                                    <a:pt x="1570719" y="27105"/>
                                    <a:pt x="1714294" y="2014"/>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74269649" name="그룹 8"/>
                        <wpg:cNvGrpSpPr/>
                        <wpg:grpSpPr>
                          <a:xfrm>
                            <a:off x="2842876" y="0"/>
                            <a:ext cx="1851414" cy="2088000"/>
                            <a:chOff x="2842876" y="0"/>
                            <a:chExt cx="1851414" cy="2088000"/>
                          </a:xfrm>
                          <a:solidFill>
                            <a:schemeClr val="bg1">
                              <a:lumMod val="75000"/>
                            </a:schemeClr>
                          </a:solidFill>
                        </wpg:grpSpPr>
                        <wps:wsp>
                          <wps:cNvPr id="2074269650" name="Rounded Rectangle 14"/>
                          <wps:cNvSpPr/>
                          <wps:spPr>
                            <a:xfrm rot="5400000">
                              <a:off x="2912869" y="-61550"/>
                              <a:ext cx="133445" cy="273432"/>
                            </a:xfrm>
                            <a:custGeom>
                              <a:avLst/>
                              <a:gdLst/>
                              <a:ahLst/>
                              <a:cxnLst/>
                              <a:rect l="l" t="t" r="r" b="b"/>
                              <a:pathLst>
                                <a:path w="142312" h="291601">
                                  <a:moveTo>
                                    <a:pt x="142312" y="0"/>
                                  </a:moveTo>
                                  <a:lnTo>
                                    <a:pt x="142312" y="291601"/>
                                  </a:lnTo>
                                  <a:cubicBezTo>
                                    <a:pt x="63311" y="290095"/>
                                    <a:pt x="0" y="225341"/>
                                    <a:pt x="0" y="145800"/>
                                  </a:cubicBezTo>
                                  <a:cubicBezTo>
                                    <a:pt x="0" y="66260"/>
                                    <a:pt x="63311" y="1506"/>
                                    <a:pt x="142312" y="0"/>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781" name="자유형: 도형 83"/>
                          <wps:cNvSpPr/>
                          <wps:spPr>
                            <a:xfrm flipH="1">
                              <a:off x="2979996" y="0"/>
                              <a:ext cx="1714294" cy="2088000"/>
                            </a:xfrm>
                            <a:custGeom>
                              <a:avLst/>
                              <a:gdLst>
                                <a:gd name="connsiteX0" fmla="*/ 1714294 w 1714294"/>
                                <a:gd name="connsiteY0" fmla="*/ 0 h 1905362"/>
                                <a:gd name="connsiteX1" fmla="*/ 131707 w 1714294"/>
                                <a:gd name="connsiteY1" fmla="*/ 8140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0 h 1905362"/>
                                <a:gd name="connsiteX1" fmla="*/ 131707 w 1714294"/>
                                <a:gd name="connsiteY1" fmla="*/ 3116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1908 h 1907270"/>
                                <a:gd name="connsiteX1" fmla="*/ 131707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603196 w 1733743"/>
                                <a:gd name="connsiteY9" fmla="*/ 166045 h 1907270"/>
                                <a:gd name="connsiteX10" fmla="*/ 1733743 w 1733743"/>
                                <a:gd name="connsiteY10" fmla="*/ 1908 h 1907270"/>
                                <a:gd name="connsiteX0" fmla="*/ 1733743 w 1817187"/>
                                <a:gd name="connsiteY0" fmla="*/ 1908 h 1907270"/>
                                <a:gd name="connsiteX1" fmla="*/ 171253 w 1817187"/>
                                <a:gd name="connsiteY1" fmla="*/ 0 h 1907270"/>
                                <a:gd name="connsiteX2" fmla="*/ 23689 w 1817187"/>
                                <a:gd name="connsiteY2" fmla="*/ 212832 h 1907270"/>
                                <a:gd name="connsiteX3" fmla="*/ 19449 w 1817187"/>
                                <a:gd name="connsiteY3" fmla="*/ 212832 h 1907270"/>
                                <a:gd name="connsiteX4" fmla="*/ 19449 w 1817187"/>
                                <a:gd name="connsiteY4" fmla="*/ 1585606 h 1907270"/>
                                <a:gd name="connsiteX5" fmla="*/ 811959 w 1817187"/>
                                <a:gd name="connsiteY5" fmla="*/ 1907270 h 1907270"/>
                                <a:gd name="connsiteX6" fmla="*/ 1604470 w 1817187"/>
                                <a:gd name="connsiteY6" fmla="*/ 1585606 h 1907270"/>
                                <a:gd name="connsiteX7" fmla="*/ 1604470 w 1817187"/>
                                <a:gd name="connsiteY7" fmla="*/ 212832 h 1907270"/>
                                <a:gd name="connsiteX8" fmla="*/ 1603696 w 1817187"/>
                                <a:gd name="connsiteY8" fmla="*/ 212832 h 1907270"/>
                                <a:gd name="connsiteX9" fmla="*/ 1733743 w 1817187"/>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593647 w 1733743"/>
                                <a:gd name="connsiteY8" fmla="*/ 167614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14294 w 1714294"/>
                                <a:gd name="connsiteY0" fmla="*/ 1908 h 1907270"/>
                                <a:gd name="connsiteX1" fmla="*/ 151804 w 1714294"/>
                                <a:gd name="connsiteY1" fmla="*/ 0 h 1907270"/>
                                <a:gd name="connsiteX2" fmla="*/ 4240 w 1714294"/>
                                <a:gd name="connsiteY2" fmla="*/ 212832 h 1907270"/>
                                <a:gd name="connsiteX3" fmla="*/ 0 w 1714294"/>
                                <a:gd name="connsiteY3" fmla="*/ 212832 h 1907270"/>
                                <a:gd name="connsiteX4" fmla="*/ 0 w 1714294"/>
                                <a:gd name="connsiteY4" fmla="*/ 1585606 h 1907270"/>
                                <a:gd name="connsiteX5" fmla="*/ 792510 w 1714294"/>
                                <a:gd name="connsiteY5" fmla="*/ 1907270 h 1907270"/>
                                <a:gd name="connsiteX6" fmla="*/ 1585021 w 1714294"/>
                                <a:gd name="connsiteY6" fmla="*/ 1585606 h 1907270"/>
                                <a:gd name="connsiteX7" fmla="*/ 1585021 w 1714294"/>
                                <a:gd name="connsiteY7" fmla="*/ 212832 h 1907270"/>
                                <a:gd name="connsiteX8" fmla="*/ 1714294 w 1714294"/>
                                <a:gd name="connsiteY8" fmla="*/ 1908 h 1907270"/>
                                <a:gd name="connsiteX0" fmla="*/ 1714294 w 1714294"/>
                                <a:gd name="connsiteY0" fmla="*/ 2010 h 1907372"/>
                                <a:gd name="connsiteX1" fmla="*/ 15180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9318 w 1719318"/>
                                <a:gd name="connsiteY0" fmla="*/ 2010 h 1907372"/>
                                <a:gd name="connsiteX1" fmla="*/ 217118 w 1719318"/>
                                <a:gd name="connsiteY1" fmla="*/ 102 h 1907372"/>
                                <a:gd name="connsiteX2" fmla="*/ 9264 w 1719318"/>
                                <a:gd name="connsiteY2" fmla="*/ 212934 h 1907372"/>
                                <a:gd name="connsiteX3" fmla="*/ 0 w 1719318"/>
                                <a:gd name="connsiteY3" fmla="*/ 152644 h 1907372"/>
                                <a:gd name="connsiteX4" fmla="*/ 5024 w 1719318"/>
                                <a:gd name="connsiteY4" fmla="*/ 1585708 h 1907372"/>
                                <a:gd name="connsiteX5" fmla="*/ 797534 w 1719318"/>
                                <a:gd name="connsiteY5" fmla="*/ 1907372 h 1907372"/>
                                <a:gd name="connsiteX6" fmla="*/ 1590045 w 1719318"/>
                                <a:gd name="connsiteY6" fmla="*/ 1585708 h 1907372"/>
                                <a:gd name="connsiteX7" fmla="*/ 1590045 w 1719318"/>
                                <a:gd name="connsiteY7" fmla="*/ 212934 h 1907372"/>
                                <a:gd name="connsiteX8" fmla="*/ 1719318 w 1719318"/>
                                <a:gd name="connsiteY8" fmla="*/ 2010 h 1907372"/>
                                <a:gd name="connsiteX0" fmla="*/ 1854970 w 1854970"/>
                                <a:gd name="connsiteY0" fmla="*/ 2010 h 1907372"/>
                                <a:gd name="connsiteX1" fmla="*/ 352770 w 1854970"/>
                                <a:gd name="connsiteY1" fmla="*/ 102 h 1907372"/>
                                <a:gd name="connsiteX2" fmla="*/ 144916 w 1854970"/>
                                <a:gd name="connsiteY2" fmla="*/ 212934 h 1907372"/>
                                <a:gd name="connsiteX3" fmla="*/ 0 w 1854970"/>
                                <a:gd name="connsiteY3" fmla="*/ 172741 h 1907372"/>
                                <a:gd name="connsiteX4" fmla="*/ 140676 w 1854970"/>
                                <a:gd name="connsiteY4" fmla="*/ 1585708 h 1907372"/>
                                <a:gd name="connsiteX5" fmla="*/ 933186 w 1854970"/>
                                <a:gd name="connsiteY5" fmla="*/ 1907372 h 1907372"/>
                                <a:gd name="connsiteX6" fmla="*/ 1725697 w 1854970"/>
                                <a:gd name="connsiteY6" fmla="*/ 1585708 h 1907372"/>
                                <a:gd name="connsiteX7" fmla="*/ 1725697 w 1854970"/>
                                <a:gd name="connsiteY7" fmla="*/ 212934 h 1907372"/>
                                <a:gd name="connsiteX8" fmla="*/ 1854970 w 1854970"/>
                                <a:gd name="connsiteY8" fmla="*/ 2010 h 1907372"/>
                                <a:gd name="connsiteX0" fmla="*/ 1854970 w 1854970"/>
                                <a:gd name="connsiteY0" fmla="*/ 2043 h 1907405"/>
                                <a:gd name="connsiteX1" fmla="*/ 352770 w 1854970"/>
                                <a:gd name="connsiteY1" fmla="*/ 135 h 1907405"/>
                                <a:gd name="connsiteX2" fmla="*/ 144916 w 1854970"/>
                                <a:gd name="connsiteY2" fmla="*/ 212967 h 1907405"/>
                                <a:gd name="connsiteX3" fmla="*/ 0 w 1854970"/>
                                <a:gd name="connsiteY3" fmla="*/ 172774 h 1907405"/>
                                <a:gd name="connsiteX4" fmla="*/ 140676 w 1854970"/>
                                <a:gd name="connsiteY4" fmla="*/ 1585741 h 1907405"/>
                                <a:gd name="connsiteX5" fmla="*/ 933186 w 1854970"/>
                                <a:gd name="connsiteY5" fmla="*/ 1907405 h 1907405"/>
                                <a:gd name="connsiteX6" fmla="*/ 1725697 w 1854970"/>
                                <a:gd name="connsiteY6" fmla="*/ 1585741 h 1907405"/>
                                <a:gd name="connsiteX7" fmla="*/ 1725697 w 1854970"/>
                                <a:gd name="connsiteY7" fmla="*/ 212967 h 1907405"/>
                                <a:gd name="connsiteX8" fmla="*/ 1854970 w 1854970"/>
                                <a:gd name="connsiteY8"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14294" h="1907376">
                                  <a:moveTo>
                                    <a:pt x="1714294" y="2014"/>
                                  </a:moveTo>
                                  <a:lnTo>
                                    <a:pt x="212094" y="106"/>
                                  </a:lnTo>
                                  <a:cubicBezTo>
                                    <a:pt x="-22673" y="-4933"/>
                                    <a:pt x="4419" y="172442"/>
                                    <a:pt x="4240" y="212938"/>
                                  </a:cubicBezTo>
                                  <a:cubicBezTo>
                                    <a:pt x="2827" y="670529"/>
                                    <a:pt x="1413" y="1128121"/>
                                    <a:pt x="0" y="1585712"/>
                                  </a:cubicBezTo>
                                  <a:lnTo>
                                    <a:pt x="792510" y="1907376"/>
                                  </a:lnTo>
                                  <a:lnTo>
                                    <a:pt x="1585021" y="1585712"/>
                                  </a:lnTo>
                                  <a:lnTo>
                                    <a:pt x="1585021" y="212938"/>
                                  </a:lnTo>
                                  <a:cubicBezTo>
                                    <a:pt x="1587919" y="137605"/>
                                    <a:pt x="1570719" y="27105"/>
                                    <a:pt x="1714294" y="2014"/>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74269782" name="그룹 8"/>
                        <wpg:cNvGrpSpPr/>
                        <wpg:grpSpPr>
                          <a:xfrm>
                            <a:off x="558176" y="0"/>
                            <a:ext cx="1851414" cy="2088000"/>
                            <a:chOff x="558176" y="0"/>
                            <a:chExt cx="1851414" cy="2088000"/>
                          </a:xfrm>
                          <a:solidFill>
                            <a:srgbClr val="FFD966"/>
                          </a:solidFill>
                        </wpg:grpSpPr>
                        <wps:wsp>
                          <wps:cNvPr id="2074269783" name="Rounded Rectangle 14"/>
                          <wps:cNvSpPr/>
                          <wps:spPr>
                            <a:xfrm rot="5400000">
                              <a:off x="628169" y="-61550"/>
                              <a:ext cx="133445" cy="273432"/>
                            </a:xfrm>
                            <a:custGeom>
                              <a:avLst/>
                              <a:gdLst/>
                              <a:ahLst/>
                              <a:cxnLst/>
                              <a:rect l="l" t="t" r="r" b="b"/>
                              <a:pathLst>
                                <a:path w="142312" h="291601">
                                  <a:moveTo>
                                    <a:pt x="142312" y="0"/>
                                  </a:moveTo>
                                  <a:lnTo>
                                    <a:pt x="142312" y="291601"/>
                                  </a:lnTo>
                                  <a:cubicBezTo>
                                    <a:pt x="63311" y="290095"/>
                                    <a:pt x="0" y="225341"/>
                                    <a:pt x="0" y="145800"/>
                                  </a:cubicBezTo>
                                  <a:cubicBezTo>
                                    <a:pt x="0" y="66260"/>
                                    <a:pt x="63311" y="1506"/>
                                    <a:pt x="142312" y="0"/>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4269784" name="자유형: 도형 83"/>
                          <wps:cNvSpPr/>
                          <wps:spPr>
                            <a:xfrm flipH="1">
                              <a:off x="695296" y="0"/>
                              <a:ext cx="1714294" cy="2088000"/>
                            </a:xfrm>
                            <a:custGeom>
                              <a:avLst/>
                              <a:gdLst>
                                <a:gd name="connsiteX0" fmla="*/ 1714294 w 1714294"/>
                                <a:gd name="connsiteY0" fmla="*/ 0 h 1905362"/>
                                <a:gd name="connsiteX1" fmla="*/ 131707 w 1714294"/>
                                <a:gd name="connsiteY1" fmla="*/ 8140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0 h 1905362"/>
                                <a:gd name="connsiteX1" fmla="*/ 131707 w 1714294"/>
                                <a:gd name="connsiteY1" fmla="*/ 3116 h 1905362"/>
                                <a:gd name="connsiteX2" fmla="*/ 2812 w 1714294"/>
                                <a:gd name="connsiteY2" fmla="*/ 161974 h 1905362"/>
                                <a:gd name="connsiteX3" fmla="*/ 4240 w 1714294"/>
                                <a:gd name="connsiteY3" fmla="*/ 210924 h 1905362"/>
                                <a:gd name="connsiteX4" fmla="*/ 0 w 1714294"/>
                                <a:gd name="connsiteY4" fmla="*/ 210924 h 1905362"/>
                                <a:gd name="connsiteX5" fmla="*/ 0 w 1714294"/>
                                <a:gd name="connsiteY5" fmla="*/ 1583698 h 1905362"/>
                                <a:gd name="connsiteX6" fmla="*/ 792510 w 1714294"/>
                                <a:gd name="connsiteY6" fmla="*/ 1905362 h 1905362"/>
                                <a:gd name="connsiteX7" fmla="*/ 1585021 w 1714294"/>
                                <a:gd name="connsiteY7" fmla="*/ 1583698 h 1905362"/>
                                <a:gd name="connsiteX8" fmla="*/ 1585021 w 1714294"/>
                                <a:gd name="connsiteY8" fmla="*/ 210924 h 1905362"/>
                                <a:gd name="connsiteX9" fmla="*/ 1584247 w 1714294"/>
                                <a:gd name="connsiteY9" fmla="*/ 210924 h 1905362"/>
                                <a:gd name="connsiteX10" fmla="*/ 1583747 w 1714294"/>
                                <a:gd name="connsiteY10" fmla="*/ 164137 h 1905362"/>
                                <a:gd name="connsiteX11" fmla="*/ 1714294 w 1714294"/>
                                <a:gd name="connsiteY11" fmla="*/ 0 h 1905362"/>
                                <a:gd name="connsiteX0" fmla="*/ 1714294 w 1714294"/>
                                <a:gd name="connsiteY0" fmla="*/ 1908 h 1907270"/>
                                <a:gd name="connsiteX1" fmla="*/ 131707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14294 w 1714294"/>
                                <a:gd name="connsiteY0" fmla="*/ 1908 h 1907270"/>
                                <a:gd name="connsiteX1" fmla="*/ 151804 w 1714294"/>
                                <a:gd name="connsiteY1" fmla="*/ 0 h 1907270"/>
                                <a:gd name="connsiteX2" fmla="*/ 2812 w 1714294"/>
                                <a:gd name="connsiteY2" fmla="*/ 163882 h 1907270"/>
                                <a:gd name="connsiteX3" fmla="*/ 4240 w 1714294"/>
                                <a:gd name="connsiteY3" fmla="*/ 212832 h 1907270"/>
                                <a:gd name="connsiteX4" fmla="*/ 0 w 1714294"/>
                                <a:gd name="connsiteY4" fmla="*/ 212832 h 1907270"/>
                                <a:gd name="connsiteX5" fmla="*/ 0 w 1714294"/>
                                <a:gd name="connsiteY5" fmla="*/ 1585606 h 1907270"/>
                                <a:gd name="connsiteX6" fmla="*/ 792510 w 1714294"/>
                                <a:gd name="connsiteY6" fmla="*/ 1907270 h 1907270"/>
                                <a:gd name="connsiteX7" fmla="*/ 1585021 w 1714294"/>
                                <a:gd name="connsiteY7" fmla="*/ 1585606 h 1907270"/>
                                <a:gd name="connsiteX8" fmla="*/ 1585021 w 1714294"/>
                                <a:gd name="connsiteY8" fmla="*/ 212832 h 1907270"/>
                                <a:gd name="connsiteX9" fmla="*/ 1584247 w 1714294"/>
                                <a:gd name="connsiteY9" fmla="*/ 212832 h 1907270"/>
                                <a:gd name="connsiteX10" fmla="*/ 1583747 w 1714294"/>
                                <a:gd name="connsiteY10" fmla="*/ 166045 h 1907270"/>
                                <a:gd name="connsiteX11" fmla="*/ 1714294 w 1714294"/>
                                <a:gd name="connsiteY11"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603196 w 1733743"/>
                                <a:gd name="connsiteY9" fmla="*/ 166045 h 1907270"/>
                                <a:gd name="connsiteX10" fmla="*/ 1733743 w 1733743"/>
                                <a:gd name="connsiteY10" fmla="*/ 1908 h 1907270"/>
                                <a:gd name="connsiteX0" fmla="*/ 1733743 w 1817187"/>
                                <a:gd name="connsiteY0" fmla="*/ 1908 h 1907270"/>
                                <a:gd name="connsiteX1" fmla="*/ 171253 w 1817187"/>
                                <a:gd name="connsiteY1" fmla="*/ 0 h 1907270"/>
                                <a:gd name="connsiteX2" fmla="*/ 23689 w 1817187"/>
                                <a:gd name="connsiteY2" fmla="*/ 212832 h 1907270"/>
                                <a:gd name="connsiteX3" fmla="*/ 19449 w 1817187"/>
                                <a:gd name="connsiteY3" fmla="*/ 212832 h 1907270"/>
                                <a:gd name="connsiteX4" fmla="*/ 19449 w 1817187"/>
                                <a:gd name="connsiteY4" fmla="*/ 1585606 h 1907270"/>
                                <a:gd name="connsiteX5" fmla="*/ 811959 w 1817187"/>
                                <a:gd name="connsiteY5" fmla="*/ 1907270 h 1907270"/>
                                <a:gd name="connsiteX6" fmla="*/ 1604470 w 1817187"/>
                                <a:gd name="connsiteY6" fmla="*/ 1585606 h 1907270"/>
                                <a:gd name="connsiteX7" fmla="*/ 1604470 w 1817187"/>
                                <a:gd name="connsiteY7" fmla="*/ 212832 h 1907270"/>
                                <a:gd name="connsiteX8" fmla="*/ 1603696 w 1817187"/>
                                <a:gd name="connsiteY8" fmla="*/ 212832 h 1907270"/>
                                <a:gd name="connsiteX9" fmla="*/ 1733743 w 1817187"/>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603696 w 1733743"/>
                                <a:gd name="connsiteY8" fmla="*/ 212832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593647 w 1733743"/>
                                <a:gd name="connsiteY8" fmla="*/ 167614 h 1907270"/>
                                <a:gd name="connsiteX9" fmla="*/ 1733743 w 1733743"/>
                                <a:gd name="connsiteY9"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33743 w 1733743"/>
                                <a:gd name="connsiteY0" fmla="*/ 1908 h 1907270"/>
                                <a:gd name="connsiteX1" fmla="*/ 171253 w 1733743"/>
                                <a:gd name="connsiteY1" fmla="*/ 0 h 1907270"/>
                                <a:gd name="connsiteX2" fmla="*/ 23689 w 1733743"/>
                                <a:gd name="connsiteY2" fmla="*/ 212832 h 1907270"/>
                                <a:gd name="connsiteX3" fmla="*/ 19449 w 1733743"/>
                                <a:gd name="connsiteY3" fmla="*/ 212832 h 1907270"/>
                                <a:gd name="connsiteX4" fmla="*/ 19449 w 1733743"/>
                                <a:gd name="connsiteY4" fmla="*/ 1585606 h 1907270"/>
                                <a:gd name="connsiteX5" fmla="*/ 811959 w 1733743"/>
                                <a:gd name="connsiteY5" fmla="*/ 1907270 h 1907270"/>
                                <a:gd name="connsiteX6" fmla="*/ 1604470 w 1733743"/>
                                <a:gd name="connsiteY6" fmla="*/ 1585606 h 1907270"/>
                                <a:gd name="connsiteX7" fmla="*/ 1604470 w 1733743"/>
                                <a:gd name="connsiteY7" fmla="*/ 212832 h 1907270"/>
                                <a:gd name="connsiteX8" fmla="*/ 1733743 w 1733743"/>
                                <a:gd name="connsiteY8" fmla="*/ 1908 h 1907270"/>
                                <a:gd name="connsiteX0" fmla="*/ 1714294 w 1714294"/>
                                <a:gd name="connsiteY0" fmla="*/ 1908 h 1907270"/>
                                <a:gd name="connsiteX1" fmla="*/ 151804 w 1714294"/>
                                <a:gd name="connsiteY1" fmla="*/ 0 h 1907270"/>
                                <a:gd name="connsiteX2" fmla="*/ 4240 w 1714294"/>
                                <a:gd name="connsiteY2" fmla="*/ 212832 h 1907270"/>
                                <a:gd name="connsiteX3" fmla="*/ 0 w 1714294"/>
                                <a:gd name="connsiteY3" fmla="*/ 212832 h 1907270"/>
                                <a:gd name="connsiteX4" fmla="*/ 0 w 1714294"/>
                                <a:gd name="connsiteY4" fmla="*/ 1585606 h 1907270"/>
                                <a:gd name="connsiteX5" fmla="*/ 792510 w 1714294"/>
                                <a:gd name="connsiteY5" fmla="*/ 1907270 h 1907270"/>
                                <a:gd name="connsiteX6" fmla="*/ 1585021 w 1714294"/>
                                <a:gd name="connsiteY6" fmla="*/ 1585606 h 1907270"/>
                                <a:gd name="connsiteX7" fmla="*/ 1585021 w 1714294"/>
                                <a:gd name="connsiteY7" fmla="*/ 212832 h 1907270"/>
                                <a:gd name="connsiteX8" fmla="*/ 1714294 w 1714294"/>
                                <a:gd name="connsiteY8" fmla="*/ 1908 h 1907270"/>
                                <a:gd name="connsiteX0" fmla="*/ 1714294 w 1714294"/>
                                <a:gd name="connsiteY0" fmla="*/ 2010 h 1907372"/>
                                <a:gd name="connsiteX1" fmla="*/ 15180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4294 w 1714294"/>
                                <a:gd name="connsiteY0" fmla="*/ 2010 h 1907372"/>
                                <a:gd name="connsiteX1" fmla="*/ 212094 w 1714294"/>
                                <a:gd name="connsiteY1" fmla="*/ 102 h 1907372"/>
                                <a:gd name="connsiteX2" fmla="*/ 4240 w 1714294"/>
                                <a:gd name="connsiteY2" fmla="*/ 212934 h 1907372"/>
                                <a:gd name="connsiteX3" fmla="*/ 0 w 1714294"/>
                                <a:gd name="connsiteY3" fmla="*/ 212934 h 1907372"/>
                                <a:gd name="connsiteX4" fmla="*/ 0 w 1714294"/>
                                <a:gd name="connsiteY4" fmla="*/ 1585708 h 1907372"/>
                                <a:gd name="connsiteX5" fmla="*/ 792510 w 1714294"/>
                                <a:gd name="connsiteY5" fmla="*/ 1907372 h 1907372"/>
                                <a:gd name="connsiteX6" fmla="*/ 1585021 w 1714294"/>
                                <a:gd name="connsiteY6" fmla="*/ 1585708 h 1907372"/>
                                <a:gd name="connsiteX7" fmla="*/ 1585021 w 1714294"/>
                                <a:gd name="connsiteY7" fmla="*/ 212934 h 1907372"/>
                                <a:gd name="connsiteX8" fmla="*/ 1714294 w 1714294"/>
                                <a:gd name="connsiteY8" fmla="*/ 2010 h 1907372"/>
                                <a:gd name="connsiteX0" fmla="*/ 1719318 w 1719318"/>
                                <a:gd name="connsiteY0" fmla="*/ 2010 h 1907372"/>
                                <a:gd name="connsiteX1" fmla="*/ 217118 w 1719318"/>
                                <a:gd name="connsiteY1" fmla="*/ 102 h 1907372"/>
                                <a:gd name="connsiteX2" fmla="*/ 9264 w 1719318"/>
                                <a:gd name="connsiteY2" fmla="*/ 212934 h 1907372"/>
                                <a:gd name="connsiteX3" fmla="*/ 0 w 1719318"/>
                                <a:gd name="connsiteY3" fmla="*/ 152644 h 1907372"/>
                                <a:gd name="connsiteX4" fmla="*/ 5024 w 1719318"/>
                                <a:gd name="connsiteY4" fmla="*/ 1585708 h 1907372"/>
                                <a:gd name="connsiteX5" fmla="*/ 797534 w 1719318"/>
                                <a:gd name="connsiteY5" fmla="*/ 1907372 h 1907372"/>
                                <a:gd name="connsiteX6" fmla="*/ 1590045 w 1719318"/>
                                <a:gd name="connsiteY6" fmla="*/ 1585708 h 1907372"/>
                                <a:gd name="connsiteX7" fmla="*/ 1590045 w 1719318"/>
                                <a:gd name="connsiteY7" fmla="*/ 212934 h 1907372"/>
                                <a:gd name="connsiteX8" fmla="*/ 1719318 w 1719318"/>
                                <a:gd name="connsiteY8" fmla="*/ 2010 h 1907372"/>
                                <a:gd name="connsiteX0" fmla="*/ 1854970 w 1854970"/>
                                <a:gd name="connsiteY0" fmla="*/ 2010 h 1907372"/>
                                <a:gd name="connsiteX1" fmla="*/ 352770 w 1854970"/>
                                <a:gd name="connsiteY1" fmla="*/ 102 h 1907372"/>
                                <a:gd name="connsiteX2" fmla="*/ 144916 w 1854970"/>
                                <a:gd name="connsiteY2" fmla="*/ 212934 h 1907372"/>
                                <a:gd name="connsiteX3" fmla="*/ 0 w 1854970"/>
                                <a:gd name="connsiteY3" fmla="*/ 172741 h 1907372"/>
                                <a:gd name="connsiteX4" fmla="*/ 140676 w 1854970"/>
                                <a:gd name="connsiteY4" fmla="*/ 1585708 h 1907372"/>
                                <a:gd name="connsiteX5" fmla="*/ 933186 w 1854970"/>
                                <a:gd name="connsiteY5" fmla="*/ 1907372 h 1907372"/>
                                <a:gd name="connsiteX6" fmla="*/ 1725697 w 1854970"/>
                                <a:gd name="connsiteY6" fmla="*/ 1585708 h 1907372"/>
                                <a:gd name="connsiteX7" fmla="*/ 1725697 w 1854970"/>
                                <a:gd name="connsiteY7" fmla="*/ 212934 h 1907372"/>
                                <a:gd name="connsiteX8" fmla="*/ 1854970 w 1854970"/>
                                <a:gd name="connsiteY8" fmla="*/ 2010 h 1907372"/>
                                <a:gd name="connsiteX0" fmla="*/ 1854970 w 1854970"/>
                                <a:gd name="connsiteY0" fmla="*/ 2043 h 1907405"/>
                                <a:gd name="connsiteX1" fmla="*/ 352770 w 1854970"/>
                                <a:gd name="connsiteY1" fmla="*/ 135 h 1907405"/>
                                <a:gd name="connsiteX2" fmla="*/ 144916 w 1854970"/>
                                <a:gd name="connsiteY2" fmla="*/ 212967 h 1907405"/>
                                <a:gd name="connsiteX3" fmla="*/ 0 w 1854970"/>
                                <a:gd name="connsiteY3" fmla="*/ 172774 h 1907405"/>
                                <a:gd name="connsiteX4" fmla="*/ 140676 w 1854970"/>
                                <a:gd name="connsiteY4" fmla="*/ 1585741 h 1907405"/>
                                <a:gd name="connsiteX5" fmla="*/ 933186 w 1854970"/>
                                <a:gd name="connsiteY5" fmla="*/ 1907405 h 1907405"/>
                                <a:gd name="connsiteX6" fmla="*/ 1725697 w 1854970"/>
                                <a:gd name="connsiteY6" fmla="*/ 1585741 h 1907405"/>
                                <a:gd name="connsiteX7" fmla="*/ 1725697 w 1854970"/>
                                <a:gd name="connsiteY7" fmla="*/ 212967 h 1907405"/>
                                <a:gd name="connsiteX8" fmla="*/ 1854970 w 1854970"/>
                                <a:gd name="connsiteY8"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43 h 1907405"/>
                                <a:gd name="connsiteX1" fmla="*/ 212094 w 1714294"/>
                                <a:gd name="connsiteY1" fmla="*/ 135 h 1907405"/>
                                <a:gd name="connsiteX2" fmla="*/ 4240 w 1714294"/>
                                <a:gd name="connsiteY2" fmla="*/ 212967 h 1907405"/>
                                <a:gd name="connsiteX3" fmla="*/ 0 w 1714294"/>
                                <a:gd name="connsiteY3" fmla="*/ 1585741 h 1907405"/>
                                <a:gd name="connsiteX4" fmla="*/ 792510 w 1714294"/>
                                <a:gd name="connsiteY4" fmla="*/ 1907405 h 1907405"/>
                                <a:gd name="connsiteX5" fmla="*/ 1585021 w 1714294"/>
                                <a:gd name="connsiteY5" fmla="*/ 1585741 h 1907405"/>
                                <a:gd name="connsiteX6" fmla="*/ 1585021 w 1714294"/>
                                <a:gd name="connsiteY6" fmla="*/ 212967 h 1907405"/>
                                <a:gd name="connsiteX7" fmla="*/ 1714294 w 1714294"/>
                                <a:gd name="connsiteY7" fmla="*/ 2043 h 1907405"/>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 name="connsiteX0" fmla="*/ 1714294 w 1714294"/>
                                <a:gd name="connsiteY0" fmla="*/ 2014 h 1907376"/>
                                <a:gd name="connsiteX1" fmla="*/ 212094 w 1714294"/>
                                <a:gd name="connsiteY1" fmla="*/ 106 h 1907376"/>
                                <a:gd name="connsiteX2" fmla="*/ 4240 w 1714294"/>
                                <a:gd name="connsiteY2" fmla="*/ 212938 h 1907376"/>
                                <a:gd name="connsiteX3" fmla="*/ 0 w 1714294"/>
                                <a:gd name="connsiteY3" fmla="*/ 1585712 h 1907376"/>
                                <a:gd name="connsiteX4" fmla="*/ 792510 w 1714294"/>
                                <a:gd name="connsiteY4" fmla="*/ 1907376 h 1907376"/>
                                <a:gd name="connsiteX5" fmla="*/ 1585021 w 1714294"/>
                                <a:gd name="connsiteY5" fmla="*/ 1585712 h 1907376"/>
                                <a:gd name="connsiteX6" fmla="*/ 1585021 w 1714294"/>
                                <a:gd name="connsiteY6" fmla="*/ 212938 h 1907376"/>
                                <a:gd name="connsiteX7" fmla="*/ 1714294 w 1714294"/>
                                <a:gd name="connsiteY7" fmla="*/ 2014 h 19073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14294" h="1907376">
                                  <a:moveTo>
                                    <a:pt x="1714294" y="2014"/>
                                  </a:moveTo>
                                  <a:lnTo>
                                    <a:pt x="212094" y="106"/>
                                  </a:lnTo>
                                  <a:cubicBezTo>
                                    <a:pt x="-22673" y="-4933"/>
                                    <a:pt x="4419" y="172442"/>
                                    <a:pt x="4240" y="212938"/>
                                  </a:cubicBezTo>
                                  <a:cubicBezTo>
                                    <a:pt x="2827" y="670529"/>
                                    <a:pt x="1413" y="1128121"/>
                                    <a:pt x="0" y="1585712"/>
                                  </a:cubicBezTo>
                                  <a:lnTo>
                                    <a:pt x="792510" y="1907376"/>
                                  </a:lnTo>
                                  <a:lnTo>
                                    <a:pt x="1585021" y="1585712"/>
                                  </a:lnTo>
                                  <a:lnTo>
                                    <a:pt x="1585021" y="212938"/>
                                  </a:lnTo>
                                  <a:cubicBezTo>
                                    <a:pt x="1587919" y="137605"/>
                                    <a:pt x="1570719" y="27105"/>
                                    <a:pt x="1714294" y="2014"/>
                                  </a:cubicBezTo>
                                  <a:close/>
                                </a:path>
                              </a:pathLst>
                            </a:cu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74269785" name="TextBox 37"/>
                        <wps:cNvSpPr txBox="1"/>
                        <wps:spPr>
                          <a:xfrm>
                            <a:off x="7805588" y="141982"/>
                            <a:ext cx="1401085" cy="1377121"/>
                          </a:xfrm>
                          <a:prstGeom prst="rect">
                            <a:avLst/>
                          </a:prstGeom>
                          <a:noFill/>
                        </wps:spPr>
                        <wps:txbx>
                          <w:txbxContent>
                            <w:p w:rsidR="00FD5841" w:rsidRPr="00342F76" w:rsidRDefault="00FD5841" w:rsidP="00342F76">
                              <w:pPr>
                                <w:jc w:val="center"/>
                                <w:rPr>
                                  <w:rFonts w:eastAsia="Calibri" w:hAnsi="Adobe Arabic" w:cs="Adobe Arabic"/>
                                  <w:b/>
                                  <w:bCs/>
                                  <w:color w:val="FFFFFF"/>
                                  <w:kern w:val="24"/>
                                  <w:sz w:val="32"/>
                                  <w:szCs w:val="32"/>
                                  <w:lang w:bidi="ar-EG"/>
                                </w:rPr>
                              </w:pPr>
                              <w:r w:rsidRPr="00342F76">
                                <w:rPr>
                                  <w:rFonts w:eastAsia="Calibri" w:hAnsi="Adobe Arabic" w:cs="Adobe Arabic"/>
                                  <w:b/>
                                  <w:bCs/>
                                  <w:color w:val="FFFFFF"/>
                                  <w:kern w:val="24"/>
                                  <w:sz w:val="32"/>
                                  <w:szCs w:val="32"/>
                                  <w:rtl/>
                                  <w:lang w:bidi="ar-EG"/>
                                </w:rPr>
                                <w:t xml:space="preserve">الذكاء الاصطناعي </w:t>
                              </w:r>
                              <w:r w:rsidRPr="00342F76">
                                <w:rPr>
                                  <w:rFonts w:eastAsia="Calibri" w:cs="Adobe Arabic"/>
                                  <w:b/>
                                  <w:bCs/>
                                  <w:color w:val="FFFFFF"/>
                                  <w:kern w:val="24"/>
                                  <w:sz w:val="24"/>
                                  <w:szCs w:val="24"/>
                                  <w:lang w:bidi="ar-EG"/>
                                </w:rPr>
                                <w:t>(AI)</w:t>
                              </w:r>
                            </w:p>
                          </w:txbxContent>
                        </wps:txbx>
                        <wps:bodyPr wrap="square">
                          <a:noAutofit/>
                        </wps:bodyPr>
                      </wps:wsp>
                      <wps:wsp>
                        <wps:cNvPr id="2074269786" name="TextBox 38"/>
                        <wps:cNvSpPr txBox="1"/>
                        <wps:spPr>
                          <a:xfrm>
                            <a:off x="5439902" y="478942"/>
                            <a:ext cx="1538836" cy="1399740"/>
                          </a:xfrm>
                          <a:prstGeom prst="rect">
                            <a:avLst/>
                          </a:prstGeom>
                          <a:noFill/>
                        </wps:spPr>
                        <wps:txbx>
                          <w:txbxContent>
                            <w:p w:rsidR="00FD5841" w:rsidRPr="00342F76" w:rsidRDefault="00FD5841"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 xml:space="preserve">البلوك تشين </w:t>
                              </w:r>
                              <w:r w:rsidRPr="00342F76">
                                <w:rPr>
                                  <w:rFonts w:eastAsia="Calibri" w:cs="Adobe Arabic"/>
                                  <w:b/>
                                  <w:bCs/>
                                  <w:kern w:val="24"/>
                                  <w:sz w:val="22"/>
                                  <w:szCs w:val="22"/>
                                  <w:lang w:bidi="ar-EG"/>
                                </w:rPr>
                                <w:t>(</w:t>
                              </w:r>
                              <w:r w:rsidRPr="00342F76">
                                <w:rPr>
                                  <w:rFonts w:eastAsia="Calibri" w:cs="Adobe Arabic"/>
                                  <w:b/>
                                  <w:bCs/>
                                  <w:kern w:val="24"/>
                                  <w:sz w:val="20"/>
                                  <w:szCs w:val="20"/>
                                  <w:lang w:bidi="ar-EG"/>
                                </w:rPr>
                                <w:t>Blockchain)</w:t>
                              </w:r>
                            </w:p>
                          </w:txbxContent>
                        </wps:txbx>
                        <wps:bodyPr wrap="square">
                          <a:noAutofit/>
                        </wps:bodyPr>
                      </wps:wsp>
                      <wps:wsp>
                        <wps:cNvPr id="2074269787" name="TextBox 39"/>
                        <wps:cNvSpPr txBox="1"/>
                        <wps:spPr>
                          <a:xfrm>
                            <a:off x="3253376" y="431781"/>
                            <a:ext cx="1400325" cy="969050"/>
                          </a:xfrm>
                          <a:prstGeom prst="rect">
                            <a:avLst/>
                          </a:prstGeom>
                          <a:noFill/>
                        </wps:spPr>
                        <wps:txbx>
                          <w:txbxContent>
                            <w:p w:rsidR="00FD5841" w:rsidRPr="00342F76" w:rsidRDefault="00FD5841"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 xml:space="preserve">إنترنت الأشياء </w:t>
                              </w:r>
                              <w:r w:rsidRPr="00342F76">
                                <w:rPr>
                                  <w:rFonts w:eastAsia="Calibri" w:cs="Adobe Arabic"/>
                                  <w:b/>
                                  <w:bCs/>
                                  <w:kern w:val="24"/>
                                  <w:sz w:val="32"/>
                                  <w:szCs w:val="32"/>
                                  <w:lang w:bidi="ar-EG"/>
                                </w:rPr>
                                <w:t>(IoT)</w:t>
                              </w:r>
                            </w:p>
                          </w:txbxContent>
                        </wps:txbx>
                        <wps:bodyPr wrap="square">
                          <a:noAutofit/>
                        </wps:bodyPr>
                      </wps:wsp>
                      <wps:wsp>
                        <wps:cNvPr id="2074269788" name="TextBox 40"/>
                        <wps:cNvSpPr txBox="1"/>
                        <wps:spPr>
                          <a:xfrm>
                            <a:off x="763795" y="256245"/>
                            <a:ext cx="1645381" cy="1622052"/>
                          </a:xfrm>
                          <a:prstGeom prst="rect">
                            <a:avLst/>
                          </a:prstGeom>
                          <a:noFill/>
                        </wps:spPr>
                        <wps:txbx>
                          <w:txbxContent>
                            <w:p w:rsidR="00FD5841" w:rsidRPr="00342F76" w:rsidRDefault="00FD5841"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الحوسبة السحابية</w:t>
                              </w:r>
                            </w:p>
                            <w:p w:rsidR="00FD5841" w:rsidRPr="00342F76" w:rsidRDefault="00FD5841" w:rsidP="00342F76">
                              <w:pPr>
                                <w:jc w:val="center"/>
                                <w:rPr>
                                  <w:rFonts w:eastAsia="Calibri" w:cs="Adobe Arabic"/>
                                  <w:b/>
                                  <w:bCs/>
                                  <w:kern w:val="24"/>
                                  <w:sz w:val="18"/>
                                  <w:szCs w:val="18"/>
                                  <w:rtl/>
                                  <w:lang w:bidi="ar-EG"/>
                                </w:rPr>
                              </w:pPr>
                              <w:r w:rsidRPr="00342F76">
                                <w:rPr>
                                  <w:rFonts w:eastAsia="Calibri" w:cs="Adobe Arabic"/>
                                  <w:b/>
                                  <w:bCs/>
                                  <w:kern w:val="24"/>
                                  <w:sz w:val="18"/>
                                  <w:szCs w:val="18"/>
                                  <w:rtl/>
                                  <w:lang w:bidi="ar-EG"/>
                                </w:rPr>
                                <w:t xml:space="preserve"> </w:t>
                              </w:r>
                              <w:r w:rsidRPr="00342F76">
                                <w:rPr>
                                  <w:rFonts w:eastAsia="Calibri" w:cs="Adobe Arabic"/>
                                  <w:b/>
                                  <w:bCs/>
                                  <w:kern w:val="24"/>
                                  <w:sz w:val="18"/>
                                  <w:szCs w:val="18"/>
                                  <w:lang w:bidi="ar-EG"/>
                                </w:rPr>
                                <w:t>(Cloud Computing)</w:t>
                              </w:r>
                            </w:p>
                          </w:txbxContent>
                        </wps:txbx>
                        <wps:bodyPr wrap="square">
                          <a:noAutofit/>
                        </wps:bodyPr>
                      </wps:wsp>
                    </wpg:wgp>
                  </a:graphicData>
                </a:graphic>
              </wp:inline>
            </w:drawing>
          </mc:Choice>
          <mc:Fallback>
            <w:pict>
              <v:group id="_x0000_s3691" style="width:451.3pt;height:96.95pt;mso-position-horizontal-relative:char;mso-position-vertical-relative:line" coordsize="97102,20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">
                <v:rect id="Rectangle 2074269642" o:spid="_x0000_s3692" style="position:absolute;top:1229;width:97102;height:2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qiB8oA&#10;AADjAAAADwAAAGRycy9kb3ducmV2LnhtbESPQUsDMRSE70L/Q3hCbzbrUta6Ni1VqAiiYOvB3h6b&#10;525w87Ikr+36740geBxm5htmuR59r04Ukwts4HpWgCJugnXcGnjfb68WoJIgW+wDk4FvSrBeTS6W&#10;WNtw5jc67aRVGcKpRgOdyFBrnZqOPKZZGIiz9xmiR8kyttpGPGe473VZFJX26DgvdDjQQ0fN1+7o&#10;DbiX9nHxGp/lHt1xjwc5fAQZjJlejps7UEKj/If/2k/WQFnczMvqtpqX8Psp/wG9+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gKogfKAAAA4wAAAA8AAAAAAAAAAAAAAAAAmAIA&#10;AGRycy9kb3ducmV2LnhtbFBLBQYAAAAABAAEAPUAAACPAwAAAAA=&#10;" fillcolor="#d8d8d8 [2732]" stroked="f" strokeweight="1pt"/>
                <v:group id="그룹 8" o:spid="_x0000_s3693" style="position:absolute;left:74122;width:18514;height:20880" coordorigin="74122" coordsize="18514,20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VTqQJ&#10;zAAAAOMAAAAPAAAAAAAAAAAAAAAAAKoCAABkcnMvZG93bnJldi54bWxQSwUGAAAAAAQABAD6AAAA&#10;owMAAAAA&#10;">
                  <v:shape id="Rounded Rectangle 14" o:spid="_x0000_s3694" style="position:absolute;left:74823;top:-617;width:1334;height:2735;rotation:90;visibility:visible;mso-wrap-style:square;v-text-anchor:middle" coordsize="142312,29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ARjsoA&#10;AADjAAAADwAAAGRycy9kb3ducmV2LnhtbESPQUvDQBSE70L/w/KE3uyuIY02dltKQSh6alR6fWRf&#10;k63ZtyG7NvHfu4LgcZiZb5j1dnKduNIQrGcN9wsFgrj2xnKj4f3t+e4RRIjIBjvPpOGbAmw3s5s1&#10;lsaPfKRrFRuRIBxK1NDG2JdShrolh2Hhe+Lknf3gMCY5NNIMOCa462SmVCEdWk4LLfa0b6n+rL6c&#10;huo4nu3FqtfL/uPFVRkv42nZaz2/nXZPICJN8T/81z4YDZl6yLNiVeQ5/H5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AEY7KAAAA4wAAAA8AAAAAAAAAAAAAAAAAmAIA&#10;AGRycy9kb3ducmV2LnhtbFBLBQYAAAAABAAEAPUAAACPAwAAAAA=&#10;" path="m142312,r,291601c63311,290095,,225341,,145800,,66260,63311,1506,142312,xe" filled="f" stroked="f" strokeweight="1pt">
                    <v:stroke joinstyle="miter"/>
                    <v:path arrowok="t"/>
                  </v:shape>
                  <v:shape id="자유형: 도형 83" o:spid="_x0000_s3695" style="position:absolute;left:75493;width:17143;height:20880;flip:x;visibility:visible;mso-wrap-style:square;v-text-anchor:middle" coordsize="1714294,1907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E28kA&#10;AADjAAAADwAAAGRycy9kb3ducmV2LnhtbESPQWvCQBSE7wX/w/IKvdWNIU01uooILT2mseL1sftM&#10;QrNvQ3Y18d93C4Ueh5n5htnsJtuJGw2+daxgMU9AEGtnWq4VfB3fnpcgfEA22DkmBXfysNvOHjZY&#10;GDfyJ92qUIsIYV+ggiaEvpDS64Ys+rnriaN3cYPFEOVQSzPgGOG2k2mS5NJiy3GhwZ4ODenv6moV&#10;7LP7eSwX+mBOctLvbVlWzpVKPT1O+zWIQFP4D/+1P4yCNHnN0nyVZy/w+yn+Abn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G/E28kAAADjAAAADwAAAAAAAAAAAAAAAACYAgAA&#10;ZHJzL2Rvd25yZXYueG1sUEsFBgAAAAAEAAQA9QAAAI4DAAAAAA==&#10;" path="m1714294,2014l212094,106c-22673,-4933,4419,172442,4240,212938,2827,670529,1413,1128121,,1585712r792510,321664l1585021,1585712r,-1372774c1587919,137605,1570719,27105,1714294,2014xe" filled="f" stroked="f" strokeweight="1pt">
                    <v:stroke joinstyle="miter"/>
                    <v:path arrowok="t" o:connecttype="custom" o:connectlocs="1714294,2205;212094,116;4240,233103;0,1735875;792510,2088000;1585021,1735875;1585021,233103;1714294,2205" o:connectangles="0,0,0,0,0,0,0,0"/>
                  </v:shape>
                </v:group>
                <v:group id="그룹 8" o:spid="_x0000_s3696" style="position:absolute;left:51275;width:18514;height:20880" coordorigin="51275" coordsize="18514,20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kHkc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qaTl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FOQeR&#10;zAAAAOMAAAAPAAAAAAAAAAAAAAAAAKoCAABkcnMvZG93bnJldi54bWxQSwUGAAAAAAQABAD6AAAA&#10;owMAAAAA&#10;">
                  <v:shape id="Rounded Rectangle 14" o:spid="_x0000_s3697" style="position:absolute;left:51976;top:-617;width:1334;height:2735;rotation:90;visibility:visible;mso-wrap-style:square;v-text-anchor:middle" coordsize="142312,29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KP+coA&#10;AADjAAAADwAAAGRycy9kb3ducmV2LnhtbESPQWvCQBSE7wX/w/KE3uquQWNNXUWEQmlPpi1eH9ln&#10;sjb7NmS3Jv333ULB4zAz3zCb3ehacaU+WM8a5jMFgrjyxnKt4eP9+eERRIjIBlvPpOGHAuy2k7sN&#10;FsYPfKRrGWuRIBwK1NDE2BVShqohh2HmO+LknX3vMCbZ19L0OCS4a2WmVC4dWk4LDXZ0aKj6Kr+d&#10;hvI4nO3FqrfL4fPVlRkv42nZaX0/HfdPICKN8Rb+b78YDZlaLbJ8nS9W8Pcp/QG5/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9Sj/nKAAAA4wAAAA8AAAAAAAAAAAAAAAAAmAIA&#10;AGRycy9kb3ducmV2LnhtbFBLBQYAAAAABAAEAPUAAACPAwAAAAA=&#10;" path="m142312,r,291601c63311,290095,,225341,,145800,,66260,63311,1506,142312,xe" filled="f" stroked="f" strokeweight="1pt">
                    <v:stroke joinstyle="miter"/>
                    <v:path arrowok="t"/>
                  </v:shape>
                  <v:shape id="자유형: 도형 83" o:spid="_x0000_s3698" style="position:absolute;left:52646;width:17143;height:20880;flip:x;visibility:visible;mso-wrap-style:square;v-text-anchor:middle" coordsize="1714294,1907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rRcYA&#10;AADjAAAADwAAAGRycy9kb3ducmV2LnhtbERPz2vCMBS+D/Y/hDfYbaaW0s1qFBEcHrs68fpInm2x&#10;eSlNtPW/N4fBjh/f79Vmsp240+BbxwrmswQEsXam5VrB73H/8QXCB2SDnWNS8CAPm/XrywoL40b+&#10;oXsVahFD2BeooAmhL6T0uiGLfuZ64shd3GAxRDjU0gw4xnDbyTRJcmmx5djQYE+7hvS1ulkF2+xx&#10;Hsu53pmTnPR3W5aVc6VS72/Tdgki0BT+xX/ug1GQJp9Zmi/yLI6On+IfkO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5rRcYAAADjAAAADwAAAAAAAAAAAAAAAACYAgAAZHJz&#10;L2Rvd25yZXYueG1sUEsFBgAAAAAEAAQA9QAAAIsDAAAAAA==&#10;" path="m1714294,2014l212094,106c-22673,-4933,4419,172442,4240,212938,2827,670529,1413,1128121,,1585712r792510,321664l1585021,1585712r,-1372774c1587919,137605,1570719,27105,1714294,2014xe" filled="f" stroked="f" strokeweight="1pt">
                    <v:stroke joinstyle="miter"/>
                    <v:path arrowok="t" o:connecttype="custom" o:connectlocs="1714294,2205;212094,116;4240,233103;0,1735875;792510,2088000;1585021,1735875;1585021,233103;1714294,2205" o:connectangles="0,0,0,0,0,0,0,0"/>
                  </v:shape>
                </v:group>
                <v:group id="그룹 8" o:spid="_x0000_s3699" style="position:absolute;left:28428;width:18514;height:20880" coordorigin="28428" coordsize="18514,20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0ppPj&#10;zAAAAOMAAAAPAAAAAAAAAAAAAAAAAKoCAABkcnMvZG93bnJldi54bWxQSwUGAAAAAAQABAD6AAAA&#10;owMAAAAA&#10;">
                  <v:shape id="Rounded Rectangle 14" o:spid="_x0000_s3700" style="position:absolute;left:29129;top:-617;width:1334;height:2735;rotation:90;visibility:visible;mso-wrap-style:square;v-text-anchor:middle" coordsize="142312,29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KBUMkA&#10;AADjAAAADwAAAGRycy9kb3ducmV2LnhtbESPXUvDMBSG7wX/QzjC7lxiWavWZUMGg7FdrSreHpqz&#10;NrM5KU1cu3+/XAhevrxfPMv15DpxoSFYzxqe5goEce2N5UbD58f28QVEiMgGO8+k4UoB1qv7uyWW&#10;xo98pEsVG5FGOJSooY2xL6UMdUsOw9z3xMk7+cFhTHJopBlwTOOuk5lShXRoOT202NOmpfqn+nUa&#10;quN4smerDufN195VGefxO++1nj1M728gIk3xP/zX3hkNmXpeZMVrkSeKxJR4QK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WKBUMkAAADjAAAADwAAAAAAAAAAAAAAAACYAgAA&#10;ZHJzL2Rvd25yZXYueG1sUEsFBgAAAAAEAAQA9QAAAI4DAAAAAA==&#10;" path="m142312,r,291601c63311,290095,,225341,,145800,,66260,63311,1506,142312,xe" filled="f" stroked="f" strokeweight="1pt">
                    <v:stroke joinstyle="miter"/>
                    <v:path arrowok="t"/>
                  </v:shape>
                  <v:shape id="자유형: 도형 83" o:spid="_x0000_s3701" style="position:absolute;left:29799;width:17143;height:20880;flip:x;visibility:visible;mso-wrap-style:square;v-text-anchor:middle" coordsize="1714294,1907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x338kA&#10;AADjAAAADwAAAGRycy9kb3ducmV2LnhtbESPT2vCQBTE74V+h+UVequbBPFPdBURWnqMUfH62H0m&#10;wezbkN2a+O27hYLHYWZ+w6y3o23FnXrfOFaQThIQxNqZhisFp+PnxwKED8gGW8ek4EEetpvXlzXm&#10;xg18oHsZKhEh7HNUUIfQ5VJ6XZNFP3EdcfSurrcYouwraXocIty2MkuSmbTYcFyosaN9TfpW/lgF&#10;u+njMhSp3puzHPVXUxSlc4VS72/jbgUi0Bie4f/2t1GQJfNpNlvOFyn8fYp/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gx338kAAADjAAAADwAAAAAAAAAAAAAAAACYAgAA&#10;ZHJzL2Rvd25yZXYueG1sUEsFBgAAAAAEAAQA9QAAAI4DAAAAAA==&#10;" path="m1714294,2014l212094,106c-22673,-4933,4419,172442,4240,212938,2827,670529,1413,1128121,,1585712r792510,321664l1585021,1585712r,-1372774c1587919,137605,1570719,27105,1714294,2014xe" filled="f" stroked="f" strokeweight="1pt">
                    <v:stroke joinstyle="miter"/>
                    <v:path arrowok="t" o:connecttype="custom" o:connectlocs="1714294,2205;212094,116;4240,233103;0,1735875;792510,2088000;1585021,1735875;1585021,233103;1714294,2205" o:connectangles="0,0,0,0,0,0,0,0"/>
                  </v:shape>
                </v:group>
                <v:group id="그룹 8" o:spid="_x0000_s3702" style="position:absolute;left:5581;width:18514;height:20880" coordorigin="5581" coordsize="18514,20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3WrSV&#10;zAAAAOMAAAAPAAAAAAAAAAAAAAAAAKoCAABkcnMvZG93bnJldi54bWxQSwUGAAAAAAQABAD6AAAA&#10;owMAAAAA&#10;">
                  <v:shape id="Rounded Rectangle 14" o:spid="_x0000_s3703" style="position:absolute;left:6282;top:-617;width:1334;height:2735;rotation:90;visibility:visible;mso-wrap-style:square;v-text-anchor:middle" coordsize="142312,29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E8/coA&#10;AADjAAAADwAAAGRycy9kb3ducmV2LnhtbESPzWrDMBCE74W+g9hCb40Ut/lzooQSKJT0FLch18Xa&#10;2EqslbHU2H37qFDocZiZb5jVZnCNuFIXrGcN45ECQVx6Y7nS8PX59jQHESKywcYzafihAJv1/d0K&#10;c+N73tO1iJVIEA45aqhjbHMpQ1mTwzDyLXHyTr5zGJPsKmk67BPcNTJTaiodWk4LNba0ram8FN9O&#10;Q7HvT/Zs1cd5e9i5IuNJPE5arR8fhtcliEhD/A//td+NhkzNXrLpYjZ/ht9P6Q/I9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0xPP3KAAAA4wAAAA8AAAAAAAAAAAAAAAAAmAIA&#10;AGRycy9kb3ducmV2LnhtbFBLBQYAAAAABAAEAPUAAACPAwAAAAA=&#10;" path="m142312,r,291601c63311,290095,,225341,,145800,,66260,63311,1506,142312,xe" filled="f" stroked="f" strokeweight="1pt">
                    <v:stroke joinstyle="miter"/>
                    <v:path arrowok="t"/>
                  </v:shape>
                  <v:shape id="자유형: 도형 83" o:spid="_x0000_s3704" style="position:absolute;left:6952;width:17143;height:20880;flip:x;visibility:visible;mso-wrap-style:square;v-text-anchor:middle" coordsize="1714294,1907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vUR8kA&#10;AADjAAAADwAAAGRycy9kb3ducmV2LnhtbESPT2vCQBTE74V+h+UVvNWNIfgnuooIFY8xWnp97L4m&#10;odm3Ibs18du7hYLHYWZ+w2x2o23FjXrfOFYwmyYgiLUzDVcKrpeP9yUIH5ANto5JwZ087LavLxvM&#10;jRv4TLcyVCJC2OeooA6hy6X0uiaLfuo64uh9u95iiLKvpOlxiHDbyjRJ5tJiw3Ghxo4ONemf8tcq&#10;2Gf3r6GY6YP5lKM+NkVROlcoNXkb92sQgcbwDP+3T0ZBmiyydL5aLDP4+xT/gNw+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nvUR8kAAADjAAAADwAAAAAAAAAAAAAAAACYAgAA&#10;ZHJzL2Rvd25yZXYueG1sUEsFBgAAAAAEAAQA9QAAAI4DAAAAAA==&#10;" path="m1714294,2014l212094,106c-22673,-4933,4419,172442,4240,212938,2827,670529,1413,1128121,,1585712r792510,321664l1585021,1585712r,-1372774c1587919,137605,1570719,27105,1714294,2014xe" filled="f" stroked="f" strokeweight="1pt">
                    <v:stroke joinstyle="miter"/>
                    <v:path arrowok="t" o:connecttype="custom" o:connectlocs="1714294,2205;212094,116;4240,233103;0,1735875;792510,2088000;1585021,1735875;1585021,233103;1714294,2205" o:connectangles="0,0,0,0,0,0,0,0"/>
                  </v:shape>
                </v:group>
                <v:shape id="TextBox 37" o:spid="_x0000_s3705" type="#_x0000_t202" style="position:absolute;left:78055;top:1419;width:14011;height:13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R1y8oA&#10;AADjAAAADwAAAGRycy9kb3ducmV2LnhtbESPS2vDMBCE74X8B7GB3hopJk/XSggJhZ4amraB3BZr&#10;/aDWylhq7P77qhDIcZiZb5hsO9hGXKnztWMN04kCQZw7U3Op4fPj5WkFwgdkg41j0vBLHrab0UOG&#10;qXE9v9P1FEoRIexT1FCF0KZS+rwii37iWuLoFa6zGKLsSmk67CPcNjJRaiEt1hwXKmxpX1H+ffqx&#10;Gr7eist5po7lwc7b3g1Ksl1LrR/Hw+4ZRKAh3MO39qvRkKjlLFmsl6s5/H+Kf0B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3EdcvKAAAA4wAAAA8AAAAAAAAAAAAAAAAAmAIA&#10;AGRycy9kb3ducmV2LnhtbFBLBQYAAAAABAAEAPUAAACPAwAAAAA=&#10;" filled="f" stroked="f">
                  <v:textbox>
                    <w:txbxContent>
                      <w:p w:rsidR="00FD5841" w:rsidRPr="00342F76" w:rsidRDefault="00FD5841" w:rsidP="00342F76">
                        <w:pPr>
                          <w:jc w:val="center"/>
                          <w:rPr>
                            <w:rFonts w:eastAsia="Calibri" w:hAnsi="Adobe Arabic" w:cs="Adobe Arabic"/>
                            <w:b/>
                            <w:bCs/>
                            <w:color w:val="FFFFFF"/>
                            <w:kern w:val="24"/>
                            <w:sz w:val="32"/>
                            <w:szCs w:val="32"/>
                            <w:lang w:bidi="ar-EG"/>
                          </w:rPr>
                        </w:pPr>
                        <w:r w:rsidRPr="00342F76">
                          <w:rPr>
                            <w:rFonts w:eastAsia="Calibri" w:hAnsi="Adobe Arabic" w:cs="Adobe Arabic"/>
                            <w:b/>
                            <w:bCs/>
                            <w:color w:val="FFFFFF"/>
                            <w:kern w:val="24"/>
                            <w:sz w:val="32"/>
                            <w:szCs w:val="32"/>
                            <w:rtl/>
                            <w:lang w:bidi="ar-EG"/>
                          </w:rPr>
                          <w:t xml:space="preserve">الذكاء الاصطناعي </w:t>
                        </w:r>
                        <w:r w:rsidRPr="00342F76">
                          <w:rPr>
                            <w:rFonts w:eastAsia="Calibri" w:cs="Adobe Arabic"/>
                            <w:b/>
                            <w:bCs/>
                            <w:color w:val="FFFFFF"/>
                            <w:kern w:val="24"/>
                            <w:sz w:val="24"/>
                            <w:szCs w:val="24"/>
                            <w:lang w:bidi="ar-EG"/>
                          </w:rPr>
                          <w:t>(AI)</w:t>
                        </w:r>
                      </w:p>
                    </w:txbxContent>
                  </v:textbox>
                </v:shape>
                <v:shape id="TextBox 38" o:spid="_x0000_s3706" type="#_x0000_t202" style="position:absolute;left:54399;top:4789;width:15388;height:13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vMoA&#10;AADjAAAADwAAAGRycy9kb3ducmV2LnhtbESPT2vCQBTE74LfYXlCb7prsFGjq4il0FNL/QfeHtln&#10;Esy+DdmtSb99t1DocZiZ3zDrbW9r8aDWV441TCcKBHHuTMWFhtPxdbwA4QOywdoxafgmD9vNcLDG&#10;zLiOP+lxCIWIEPYZaihDaDIpfV6SRT9xDXH0bq61GKJsC2la7CLc1jJRKpUWK44LJTa0Lym/H76s&#10;hvP77XqZqY/ixT43neuVZLuUWj+N+t0KRKA+/If/2m9GQ6LmsyRdzhcp/H6Kf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W67zKAAAA4wAAAA8AAAAAAAAAAAAAAAAAmAIA&#10;AGRycy9kb3ducmV2LnhtbFBLBQYAAAAABAAEAPUAAACPAwAAAAA=&#10;" filled="f" stroked="f">
                  <v:textbox>
                    <w:txbxContent>
                      <w:p w:rsidR="00FD5841" w:rsidRPr="00342F76" w:rsidRDefault="00FD5841"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 xml:space="preserve">البلوك تشين </w:t>
                        </w:r>
                        <w:r w:rsidRPr="00342F76">
                          <w:rPr>
                            <w:rFonts w:eastAsia="Calibri" w:cs="Adobe Arabic"/>
                            <w:b/>
                            <w:bCs/>
                            <w:kern w:val="24"/>
                            <w:sz w:val="22"/>
                            <w:szCs w:val="22"/>
                            <w:lang w:bidi="ar-EG"/>
                          </w:rPr>
                          <w:t>(</w:t>
                        </w:r>
                        <w:r w:rsidRPr="00342F76">
                          <w:rPr>
                            <w:rFonts w:eastAsia="Calibri" w:cs="Adobe Arabic"/>
                            <w:b/>
                            <w:bCs/>
                            <w:kern w:val="24"/>
                            <w:sz w:val="20"/>
                            <w:szCs w:val="20"/>
                            <w:lang w:bidi="ar-EG"/>
                          </w:rPr>
                          <w:t>Blockchain)</w:t>
                        </w:r>
                      </w:p>
                    </w:txbxContent>
                  </v:textbox>
                </v:shape>
                <v:shape id="TextBox 39" o:spid="_x0000_s3707" type="#_x0000_t202" style="position:absolute;left:32533;top:4317;width:14004;height:9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OJ8oA&#10;AADjAAAADwAAAGRycy9kb3ducmV2LnhtbESPQWvCQBSE70L/w/IK3nS3QY2mriKK4KlSW4XeHtln&#10;Epp9G7KrSf99tyD0OMzMN8xy3dta3Kn1lWMNL2MFgjh3puJCw+fHfjQH4QOywdoxafghD+vV02CJ&#10;mXEdv9P9FAoRIewz1FCG0GRS+rwki37sGuLoXV1rMUTZFtK02EW4rWWi1ExarDgulNjQtqT8+3Sz&#10;Gs5v16/LRB2LnZ02neuVZLuQWg+f+80riEB9+A8/2gejIVHpJJkt0nkKf5/i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JaTifKAAAA4wAAAA8AAAAAAAAAAAAAAAAAmAIA&#10;AGRycy9kb3ducmV2LnhtbFBLBQYAAAAABAAEAPUAAACPAwAAAAA=&#10;" filled="f" stroked="f">
                  <v:textbox>
                    <w:txbxContent>
                      <w:p w:rsidR="00FD5841" w:rsidRPr="00342F76" w:rsidRDefault="00FD5841"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 xml:space="preserve">إنترنت الأشياء </w:t>
                        </w:r>
                        <w:r w:rsidRPr="00342F76">
                          <w:rPr>
                            <w:rFonts w:eastAsia="Calibri" w:cs="Adobe Arabic"/>
                            <w:b/>
                            <w:bCs/>
                            <w:kern w:val="24"/>
                            <w:sz w:val="32"/>
                            <w:szCs w:val="32"/>
                            <w:lang w:bidi="ar-EG"/>
                          </w:rPr>
                          <w:t>(IoT)</w:t>
                        </w:r>
                      </w:p>
                    </w:txbxContent>
                  </v:textbox>
                </v:shape>
                <v:shape id="TextBox 40" o:spid="_x0000_s3708" type="#_x0000_t202" style="position:absolute;left:7637;top:2562;width:16454;height:16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XaVcYA&#10;AADjAAAADwAAAGRycy9kb3ducmV2LnhtbERPy4rCMBTdD/gP4QruxsTi+KhGkRkGZuXgE9xdmmtb&#10;bG5KE23n781iwOXhvJfrzlbiQY0vHWsYDRUI4syZknMNx8P3+wyED8gGK8ek4Y88rFe9tyWmxrW8&#10;o8c+5CKGsE9RQxFCnUrps4Is+qGriSN3dY3FEGGTS9NgG8NtJROlJtJiybGhwJo+C8pu+7vVcNpe&#10;L+ex+s2/7Efduk5JtnOp9aDfbRYgAnXhJf53/xgNiZqOk8l8Oouj46f4B+Tq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8XaVcYAAADjAAAADwAAAAAAAAAAAAAAAACYAgAAZHJz&#10;L2Rvd25yZXYueG1sUEsFBgAAAAAEAAQA9QAAAIsDAAAAAA==&#10;" filled="f" stroked="f">
                  <v:textbox>
                    <w:txbxContent>
                      <w:p w:rsidR="00FD5841" w:rsidRPr="00342F76" w:rsidRDefault="00FD5841" w:rsidP="00342F76">
                        <w:pPr>
                          <w:jc w:val="center"/>
                          <w:rPr>
                            <w:rFonts w:eastAsia="Calibri" w:hAnsi="Adobe Arabic" w:cs="Adobe Arabic"/>
                            <w:b/>
                            <w:bCs/>
                            <w:kern w:val="24"/>
                            <w:sz w:val="32"/>
                            <w:szCs w:val="32"/>
                            <w:lang w:bidi="ar-EG"/>
                          </w:rPr>
                        </w:pPr>
                        <w:r w:rsidRPr="00342F76">
                          <w:rPr>
                            <w:rFonts w:eastAsia="Calibri" w:hAnsi="Adobe Arabic" w:cs="Adobe Arabic"/>
                            <w:b/>
                            <w:bCs/>
                            <w:kern w:val="24"/>
                            <w:sz w:val="32"/>
                            <w:szCs w:val="32"/>
                            <w:rtl/>
                            <w:lang w:bidi="ar-EG"/>
                          </w:rPr>
                          <w:t>الحوسبة السحابية</w:t>
                        </w:r>
                      </w:p>
                      <w:p w:rsidR="00FD5841" w:rsidRPr="00342F76" w:rsidRDefault="00FD5841" w:rsidP="00342F76">
                        <w:pPr>
                          <w:jc w:val="center"/>
                          <w:rPr>
                            <w:rFonts w:eastAsia="Calibri" w:cs="Adobe Arabic"/>
                            <w:b/>
                            <w:bCs/>
                            <w:kern w:val="24"/>
                            <w:sz w:val="18"/>
                            <w:szCs w:val="18"/>
                            <w:rtl/>
                            <w:lang w:bidi="ar-EG"/>
                          </w:rPr>
                        </w:pPr>
                        <w:r w:rsidRPr="00342F76">
                          <w:rPr>
                            <w:rFonts w:eastAsia="Calibri" w:cs="Adobe Arabic"/>
                            <w:b/>
                            <w:bCs/>
                            <w:kern w:val="24"/>
                            <w:sz w:val="18"/>
                            <w:szCs w:val="18"/>
                            <w:rtl/>
                            <w:lang w:bidi="ar-EG"/>
                          </w:rPr>
                          <w:t xml:space="preserve"> </w:t>
                        </w:r>
                        <w:r w:rsidRPr="00342F76">
                          <w:rPr>
                            <w:rFonts w:eastAsia="Calibri" w:cs="Adobe Arabic"/>
                            <w:b/>
                            <w:bCs/>
                            <w:kern w:val="24"/>
                            <w:sz w:val="18"/>
                            <w:szCs w:val="18"/>
                            <w:lang w:bidi="ar-EG"/>
                          </w:rPr>
                          <w:t>(Cloud Computing)</w:t>
                        </w:r>
                      </w:p>
                    </w:txbxContent>
                  </v:textbox>
                </v:shape>
                <w10:wrap anchorx="page"/>
                <w10:anchorlock/>
              </v:group>
            </w:pict>
          </mc:Fallback>
        </mc:AlternateContent>
      </w:r>
    </w:p>
    <w:p w:rsidR="00BA05D9" w:rsidRPr="007B4302" w:rsidRDefault="00BA05D9" w:rsidP="00D75CDD">
      <w:pPr>
        <w:rPr>
          <w:rFonts w:ascii="Sakkal Majalla" w:hAnsi="Sakkal Majalla"/>
          <w:b/>
          <w:bCs/>
          <w:sz w:val="32"/>
          <w:szCs w:val="32"/>
          <w:rtl/>
        </w:rPr>
      </w:pPr>
      <w:r w:rsidRPr="002A078C">
        <w:rPr>
          <w:rFonts w:ascii="Sakkal Majalla" w:hAnsi="Sakkal Majalla"/>
          <w:noProof/>
          <w:sz w:val="34"/>
        </w:rPr>
        <mc:AlternateContent>
          <mc:Choice Requires="wpg">
            <w:drawing>
              <wp:inline distT="0" distB="0" distL="0" distR="0" wp14:anchorId="3DA3EE80" wp14:editId="01B297E9">
                <wp:extent cx="5731510" cy="892087"/>
                <wp:effectExtent l="0" t="0" r="2540" b="22860"/>
                <wp:docPr id="2074269434" name="مجموعة 22"/>
                <wp:cNvGraphicFramePr/>
                <a:graphic xmlns:a="http://schemas.openxmlformats.org/drawingml/2006/main">
                  <a:graphicData uri="http://schemas.microsoft.com/office/word/2010/wordprocessingGroup">
                    <wpg:wgp>
                      <wpg:cNvGrpSpPr/>
                      <wpg:grpSpPr>
                        <a:xfrm>
                          <a:off x="0" y="0"/>
                          <a:ext cx="5731510" cy="892087"/>
                          <a:chOff x="0" y="0"/>
                          <a:chExt cx="5753456" cy="895350"/>
                        </a:xfrm>
                      </wpg:grpSpPr>
                      <wpg:grpSp>
                        <wpg:cNvPr id="2074269435" name="مجموعة 47"/>
                        <wpg:cNvGrpSpPr/>
                        <wpg:grpSpPr>
                          <a:xfrm>
                            <a:off x="0" y="0"/>
                            <a:ext cx="5731510" cy="895350"/>
                            <a:chOff x="0" y="0"/>
                            <a:chExt cx="5878196" cy="918845"/>
                          </a:xfrm>
                        </wpg:grpSpPr>
                        <wpg:grpSp>
                          <wpg:cNvPr id="2074269436" name="مجموعة 48"/>
                          <wpg:cNvGrpSpPr/>
                          <wpg:grpSpPr>
                            <a:xfrm>
                              <a:off x="0" y="0"/>
                              <a:ext cx="5878196" cy="918845"/>
                              <a:chOff x="0" y="0"/>
                              <a:chExt cx="6240348" cy="919070"/>
                            </a:xfrm>
                          </wpg:grpSpPr>
                          <wpg:grpSp>
                            <wpg:cNvPr id="2074269437" name="مجموعة 49"/>
                            <wpg:cNvGrpSpPr/>
                            <wpg:grpSpPr>
                              <a:xfrm>
                                <a:off x="0" y="169208"/>
                                <a:ext cx="5433072" cy="580613"/>
                                <a:chOff x="0" y="169208"/>
                                <a:chExt cx="5433072" cy="580613"/>
                              </a:xfrm>
                            </wpg:grpSpPr>
                            <wps:wsp>
                              <wps:cNvPr id="20742694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4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41" name="مربع نص 41"/>
                          <wps:cNvSpPr txBox="1"/>
                          <wps:spPr>
                            <a:xfrm>
                              <a:off x="204466" y="256591"/>
                              <a:ext cx="4615440" cy="389158"/>
                            </a:xfrm>
                            <a:prstGeom prst="rect">
                              <a:avLst/>
                            </a:prstGeom>
                            <a:noFill/>
                          </wps:spPr>
                          <wps:txbx>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الذكاء الاصطناعي</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Cs w:val="28"/>
                                    <w:lang w:bidi="ar-EG"/>
                                  </w:rPr>
                                  <w:t>(AI):</w:t>
                                </w:r>
                              </w:p>
                            </w:txbxContent>
                          </wps:txbx>
                          <wps:bodyPr wrap="square" rtlCol="1">
                            <a:spAutoFit/>
                          </wps:bodyPr>
                        </wps:wsp>
                      </wpg:grpSp>
                      <pic:pic xmlns:pic="http://schemas.openxmlformats.org/drawingml/2006/picture">
                        <pic:nvPicPr>
                          <pic:cNvPr id="207426944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">
                <v:group id="مجموعة 47" o:spid="_x0000_s371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AKYR6&#10;zAAAAOMAAAAPAAAAAAAAAAAAAAAAAKoCAABkcnMvZG93bnJldi54bWxQSwUGAAAAAAQABAD6AAAA&#10;owMAAAAA&#10;">
                  <v:group id="مجموعة 48" o:spid="_x0000_s371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w+xoN&#10;zAAAAOMAAAAPAAAAAAAAAAAAAAAAAKoCAABkcnMvZG93bnJldi54bWxQSwUGAAAAAAQABAD6AAAA&#10;owMAAAAA&#10;">
                    <v:group id="مجموعة 49" o:spid="_x0000_s371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ft7+W&#10;zAAAAOMAAAAPAAAAAAAAAAAAAAAAAKoCAABkcnMvZG93bnJldi54bWxQSwUGAAAAAAQABAD6AAAA&#10;owMAAAAA&#10;">
                      <v:shape id="شكل حر 50" o:spid="_x0000_s371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5058gA&#10;AADjAAAADwAAAGRycy9kb3ducmV2LnhtbERPTWvCQBC9F/wPywi9NRuTmNboKlIISOlB05Zeh+yY&#10;BLOzIbvV9N93DwWPj/e92U2mF1caXWdZwSKKQRDXVnfcKPj8KJ9eQDiPrLG3TAp+ycFuO3vYYKHt&#10;jU90rXwjQgi7AhW03g+FlK5uyaCL7EAcuLMdDfoAx0bqEW8h3PQyieNcGuw4NLQ40GtL9aX6MQry&#10;t+X38ViXy1N1SN8dGf2lrVfqcT7t1yA8Tf4u/ncftIIkfs6SfJWlYXT4FP6A3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nTn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1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253soA&#10;AADjAAAADwAAAGRycy9kb3ducmV2LnhtbESPT2vCQBTE74V+h+UJXqRuGv+0RleRlkKPasXzM/vc&#10;BLNvY3aN8dt3CwWPw8z8hlmsOluJlhpfOlbwOkxAEOdOl2wU7H++Xt5B+ICssXJMCu7kYbV8flpg&#10;pt2Nt9TughERwj5DBUUIdSalzwuy6IeuJo7eyTUWQ5SNkbrBW4TbSqZJMpUWS44LBdb0UVB+3l2t&#10;ArzYzeHogvPt0ZjPwaTuBnqiVL/XrecgAnXhEf5vf2sFafI2Tqez8WgGf5/iH5DL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8tud7KAAAA4wAAAA8AAAAAAAAAAAAAAAAAmAIA&#10;AGRycy9kb3ducmV2LnhtbFBLBQYAAAAABAAEAPUAAACPAwAAAAA=&#10;" fillcolor="#a5a5a5 [2092]" stroked="f" strokeweight="1pt">
                        <v:stroke joinstyle="miter"/>
                      </v:roundrect>
                    </v:group>
                    <v:oval id="شكل بيضاوي 52" o:spid="_x0000_s371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07iskA&#10;AADjAAAADwAAAGRycy9kb3ducmV2LnhtbESPXUvDMBSG7wX/QziCdy5ZKHV2y4YogoLC1rldH5qz&#10;tqw5KU1cu39vLgQvX94vntVmcp240BBazwbmMwWCuPK25drA9/7tYQEiRGSLnWcycKUAm/XtzQoL&#10;60fe0aWMtUgjHAo00MTYF1KGqiGHYeZ74uSd/OAwJjnU0g44pnHXSa1ULh22nB4a7Omloepc/jgD&#10;2/PpcD1+fKqv2o9lPrpXre3emPu76XkJItIU/8N/7XdrQKvHTOdPWZYoElPiAbn+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Y07iskAAADjAAAADwAAAAAAAAAAAAAAAACYAgAA&#10;ZHJzL2Rvd25yZXYueG1sUEsFBgAAAAAEAAQA9QAAAI4DAAAAAA==&#10;" filled="f" strokecolor="#168489" strokeweight="1pt">
                      <v:stroke joinstyle="miter"/>
                    </v:oval>
                  </v:group>
                  <v:shape id="مربع نص 41" o:spid="_x0000_s3716"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YdckA&#10;AADjAAAADwAAAGRycy9kb3ducmV2LnhtbESPzWrDMBCE74W8g9hAb41k4yaNGyWE/kAOvSRx74u1&#10;sUytlbHU2Hn7qlDocZiZb5jNbnKduNIQWs8asoUCQVx703KjoTq/PzyBCBHZYOeZNNwowG47u9tg&#10;afzIR7qeYiMShEOJGmyMfSllqC05DAvfEyfv4geHMcmhkWbAMcFdJ3OlltJhy2nBYk8vluqv07fT&#10;EKPZZ7fqzYXD5/TxOlpVP2Kl9f182j+DiDTF//Bf+2A05GpV5Mt1UWTw+yn9Abn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LfYdckAAADjAAAADwAAAAAAAAAAAAAAAACYAgAA&#10;ZHJzL2Rvd25yZXYueG1sUEsFBgAAAAAEAAQA9QAAAI4DAAAAAA==&#10;" filled="f" stroked="f">
                    <v:textbox style="mso-fit-shape-to-text:t">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الذكاء الاصطناعي</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Cs w:val="28"/>
                              <w:lang w:bidi="ar-EG"/>
                            </w:rPr>
                            <w:t>(AI):</w:t>
                          </w:r>
                        </w:p>
                      </w:txbxContent>
                    </v:textbox>
                  </v:shape>
                </v:group>
                <v:shape id="صورة 54" o:spid="_x0000_s371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JuyD6L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تحليل البيانات: يساعد في تحليل كميات ضخمة من البيانات لاتخاذ قرارات مبنية على أدلة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التنبؤ: يمكن استخدامه للتنبؤ بالاتجاهات المستقبلية والتحديات المحتملة</w:t>
      </w:r>
      <w:r w:rsidRPr="00E8020A">
        <w:rPr>
          <w:rFonts w:ascii="Sakkal Majalla" w:hAnsi="Sakkal Majalla" w:cs="Sakkal Majalla"/>
          <w:sz w:val="32"/>
          <w:szCs w:val="32"/>
        </w:rPr>
        <w:t>.</w:t>
      </w:r>
    </w:p>
    <w:p w:rsidR="00D75CDD" w:rsidRPr="007B4302" w:rsidRDefault="00BA05D9" w:rsidP="00D75CDD">
      <w:pPr>
        <w:rPr>
          <w:rFonts w:ascii="Sakkal Majalla" w:hAnsi="Sakkal Majalla"/>
          <w:sz w:val="32"/>
          <w:szCs w:val="32"/>
          <w:rtl/>
          <w:lang w:bidi="ar-AE"/>
        </w:rPr>
      </w:pPr>
      <w:r w:rsidRPr="002A078C">
        <w:rPr>
          <w:rFonts w:ascii="Sakkal Majalla" w:hAnsi="Sakkal Majalla"/>
          <w:noProof/>
          <w:sz w:val="34"/>
        </w:rPr>
        <w:lastRenderedPageBreak/>
        <mc:AlternateContent>
          <mc:Choice Requires="wpg">
            <w:drawing>
              <wp:inline distT="0" distB="0" distL="0" distR="0" wp14:anchorId="561C5DEA" wp14:editId="12170090">
                <wp:extent cx="5731510" cy="892088"/>
                <wp:effectExtent l="0" t="0" r="2540" b="22860"/>
                <wp:docPr id="20742694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444" name="مجموعة 47"/>
                        <wpg:cNvGrpSpPr/>
                        <wpg:grpSpPr>
                          <a:xfrm>
                            <a:off x="0" y="0"/>
                            <a:ext cx="5731510" cy="895351"/>
                            <a:chOff x="0" y="0"/>
                            <a:chExt cx="5878196" cy="918845"/>
                          </a:xfrm>
                        </wpg:grpSpPr>
                        <wpg:grpSp>
                          <wpg:cNvPr id="2074269445" name="مجموعة 48"/>
                          <wpg:cNvGrpSpPr/>
                          <wpg:grpSpPr>
                            <a:xfrm>
                              <a:off x="0" y="0"/>
                              <a:ext cx="5878196" cy="918845"/>
                              <a:chOff x="0" y="0"/>
                              <a:chExt cx="6240348" cy="919070"/>
                            </a:xfrm>
                          </wpg:grpSpPr>
                          <wpg:grpSp>
                            <wpg:cNvPr id="2074269446" name="مجموعة 49"/>
                            <wpg:cNvGrpSpPr/>
                            <wpg:grpSpPr>
                              <a:xfrm>
                                <a:off x="0" y="169208"/>
                                <a:ext cx="5433072" cy="580613"/>
                                <a:chOff x="0" y="169208"/>
                                <a:chExt cx="5433072" cy="580613"/>
                              </a:xfrm>
                            </wpg:grpSpPr>
                            <wps:wsp>
                              <wps:cNvPr id="20742694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4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50" name="مربع نص 41"/>
                          <wps:cNvSpPr txBox="1"/>
                          <wps:spPr>
                            <a:xfrm>
                              <a:off x="204466" y="256607"/>
                              <a:ext cx="4615440" cy="389157"/>
                            </a:xfrm>
                            <a:prstGeom prst="rect">
                              <a:avLst/>
                            </a:prstGeom>
                            <a:noFill/>
                          </wps:spPr>
                          <wps:txbx>
                            <w:txbxContent>
                              <w:p w:rsidR="00FD5841" w:rsidRDefault="00FD5841" w:rsidP="007145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w:t>
                                </w:r>
                                <w:r w:rsidRPr="007145FC">
                                  <w:rPr>
                                    <w:rFonts w:eastAsia="Calibri" w:hAnsi="Adobe Arabic" w:cs="Adobe Arabic"/>
                                    <w:b/>
                                    <w:bCs/>
                                    <w:color w:val="FFFFFF"/>
                                    <w:kern w:val="24"/>
                                    <w:sz w:val="36"/>
                                    <w:szCs w:val="36"/>
                                    <w:rtl/>
                                    <w:lang w:bidi="ar-EG"/>
                                  </w:rPr>
                                  <w:t>لبلوك تشين</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 w:val="24"/>
                                    <w:szCs w:val="24"/>
                                    <w:lang w:bidi="ar-EG"/>
                                  </w:rPr>
                                  <w:t>(Blockchain):</w:t>
                                </w:r>
                              </w:p>
                            </w:txbxContent>
                          </wps:txbx>
                          <wps:bodyPr wrap="square" rtlCol="1">
                            <a:spAutoFit/>
                          </wps:bodyPr>
                        </wps:wsp>
                      </wpg:grpSp>
                      <pic:pic xmlns:pic="http://schemas.openxmlformats.org/drawingml/2006/picture">
                        <pic:nvPicPr>
                          <pic:cNvPr id="207426945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kvjm5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F+S+Ob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371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3Y1Kc&#10;zAAAAOMAAAAPAAAAAAAAAAAAAAAAAKoCAABkcnMvZG93bnJldi54bWxQSwUGAAAAAAQABAD6AAAA&#10;owMAAAAA&#10;">
                  <v:group id="مجموعة 48" o:spid="_x0000_s372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L/cH&#10;zAAAAOMAAAAPAAAAAAAAAAAAAAAAAKoCAABkcnMvZG93bnJldi54bWxQSwUGAAAAAAQABAD6AAAA&#10;owMAAAAA&#10;">
                    <v:group id="مجموعة 49" o:spid="_x0000_s372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o/Wlw&#10;zAAAAOMAAAAPAAAAAAAAAAAAAAAAAKoCAABkcnMvZG93bnJldi54bWxQSwUGAAAAAAQABAD6AAAA&#10;owMAAAAA&#10;">
                      <v:shape id="شكل حر 50" o:spid="_x0000_s372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eT6MoA&#10;AADjAAAADwAAAGRycy9kb3ducmV2LnhtbESPQWvCQBSE74L/YXlCb7ppGqNNXaUUBBEPGpVeH9nX&#10;JDT7NmS3mv57VxA8DjPzDbNY9aYRF+pcbVnB6yQCQVxYXXOp4HRcj+cgnEfW2FgmBf/kYLUcDhaY&#10;aXvlA11yX4oAYZehgsr7NpPSFRUZdBPbEgfvx3YGfZBdKXWH1wA3jYyjKJUGaw4LFbb0VVHxm/8Z&#10;Bel2+r3fF+vpId+87RwZfdbWK/Uy6j8/QHjq/TP8aG+0gjiaJXH6niQzuH8Kf0Au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Fnk+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2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vOMcA&#10;AADjAAAADwAAAGRycy9kb3ducmV2LnhtbERPy2rCQBTdF/yH4QrdSDMxRNvGjFJaCl3WB11fM7eT&#10;YOZOzExj/HtnUXB5OO9yM9pWDNT7xrGCeZKCIK6cbtgoOOw/n15A+ICssXVMCq7kYbOePJRYaHfh&#10;LQ27YEQMYV+ggjqErpDSVzVZ9InriCP363qLIcLeSN3jJYbbVmZpupQWG44NNXb0XlN12v1ZBXi2&#10;3z9HF5wfjsZ8zBbdONMLpR6n49sKRKAx3MX/7i+tIEuf82z5mudxdPwU/4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nbzjHAAAA4wAAAA8AAAAAAAAAAAAAAAAAmAIAAGRy&#10;cy9kb3ducmV2LnhtbFBLBQYAAAAABAAEAPUAAACMAwAAAAA=&#10;" fillcolor="#a5a5a5 [2092]" stroked="f" strokeweight="1pt">
                        <v:stroke joinstyle="miter"/>
                      </v:roundrect>
                    </v:group>
                    <v:oval id="شكل بيضاوي 52" o:spid="_x0000_s372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eSF8oA&#10;AADjAAAADwAAAGRycy9kb3ducmV2LnhtbESPUUvDMBSF34X9h3AF31xiKNXVZWMogsKE2anPl+au&#10;LWtuShPX7t+bgeDj4ZzzHc5yPblOnGgIrWcDd3MFgrjytuXawOf+5fYBRIjIFjvPZOBMAdar2dUS&#10;C+tH/qBTGWuRIBwKNNDE2BdShqohh2Hue+LkHfzgMCY51NIOOCa466RWKpcOW04LDfb01FB1LH+c&#10;gd3x8HX+ftuq99qPZT66Z63t3pib62nzCCLSFP/Df+1Xa0Cr+0zniyxbwOVT+g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S3khfKAAAA4wAAAA8AAAAAAAAAAAAAAAAAmAIA&#10;AGRycy9kb3ducmV2LnhtbFBLBQYAAAAABAAEAPUAAACPAwAAAAA=&#10;" filled="f" strokecolor="#168489" strokeweight="1pt">
                      <v:stroke joinstyle="miter"/>
                    </v:oval>
                  </v:group>
                  <v:shape id="مربع نص 41" o:spid="_x0000_s3725" type="#_x0000_t202" style="position:absolute;left:2044;top:2566;width:46155;height:3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LrM8gA&#10;AADjAAAADwAAAGRycy9kb3ducmV2LnhtbESPy2rDMBBF94X+g5hCd40Uk6SNGyWEPiCLbpK6+8Ga&#10;WKbWyFjT2Pn7alHo8nJfnM1uCp260JDayBbmMwOKuI6u5cZC9fn+8AQqCbLDLjJZuFKC3fb2ZoOl&#10;iyMf6XKSRuURTiVa8CJ9qXWqPQVMs9gTZ+8ch4CS5dBoN+CYx0OnC2NWOmDL+cFjTy+e6u/TT7Ag&#10;4vbza/UW0uFr+ngdvamXWFl7fzftn0EJTfIf/msfnIXCPC6K1XqxzBSZKfOA3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IuszyAAAAOMAAAAPAAAAAAAAAAAAAAAAAJgCAABk&#10;cnMvZG93bnJldi54bWxQSwUGAAAAAAQABAD1AAAAjQMAAAAA&#10;" filled="f" stroked="f">
                    <v:textbox style="mso-fit-shape-to-text:t">
                      <w:txbxContent>
                        <w:p w:rsidR="00FD5841" w:rsidRDefault="00FD5841" w:rsidP="007145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w:t>
                          </w:r>
                          <w:r w:rsidRPr="007145FC">
                            <w:rPr>
                              <w:rFonts w:eastAsia="Calibri" w:hAnsi="Adobe Arabic" w:cs="Adobe Arabic"/>
                              <w:b/>
                              <w:bCs/>
                              <w:color w:val="FFFFFF"/>
                              <w:kern w:val="24"/>
                              <w:sz w:val="36"/>
                              <w:szCs w:val="36"/>
                              <w:rtl/>
                              <w:lang w:bidi="ar-EG"/>
                            </w:rPr>
                            <w:t>لبلوك تشين</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 w:val="24"/>
                              <w:szCs w:val="24"/>
                              <w:lang w:bidi="ar-EG"/>
                            </w:rPr>
                            <w:t>(Blockchain):</w:t>
                          </w:r>
                        </w:p>
                      </w:txbxContent>
                    </v:textbox>
                  </v:shape>
                </v:group>
                <v:shape id="صورة 54" o:spid="_x0000_s372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O65BwjNAAAA4wAAAA8AAAAA&#10;AAAAAAAAAAAAnwIAAGRycy9kb3ducmV2LnhtbFBLBQYAAAAABAAEAPcAAACZAw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الشفافية: يساهم في تعزيز الشفافية من خلال سجل غير قابل للتغيير للمعاملات</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الأمان: يوفر مستوى عالٍ من الأمان للبيانات والعمليات</w:t>
      </w:r>
      <w:r w:rsidRPr="00E8020A">
        <w:rPr>
          <w:rFonts w:ascii="Sakkal Majalla" w:hAnsi="Sakkal Majalla" w:cs="Sakkal Majalla"/>
          <w:sz w:val="32"/>
          <w:szCs w:val="32"/>
        </w:rPr>
        <w:t>.</w:t>
      </w:r>
    </w:p>
    <w:p w:rsidR="007145FC" w:rsidRPr="007145FC" w:rsidRDefault="00BA05D9" w:rsidP="007145FC">
      <w:pPr>
        <w:rPr>
          <w:rFonts w:ascii="Sakkal Majalla" w:hAnsi="Sakkal Majalla"/>
          <w:sz w:val="32"/>
          <w:szCs w:val="32"/>
          <w:rtl/>
        </w:rPr>
      </w:pPr>
      <w:r w:rsidRPr="002A078C">
        <w:rPr>
          <w:rFonts w:ascii="Sakkal Majalla" w:hAnsi="Sakkal Majalla"/>
          <w:noProof/>
          <w:sz w:val="34"/>
        </w:rPr>
        <mc:AlternateContent>
          <mc:Choice Requires="wpg">
            <w:drawing>
              <wp:inline distT="0" distB="0" distL="0" distR="0" wp14:anchorId="0DCE64EB" wp14:editId="440DA85E">
                <wp:extent cx="5731510" cy="892088"/>
                <wp:effectExtent l="0" t="0" r="2540" b="22860"/>
                <wp:docPr id="20742694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453" name="مجموعة 47"/>
                        <wpg:cNvGrpSpPr/>
                        <wpg:grpSpPr>
                          <a:xfrm>
                            <a:off x="0" y="0"/>
                            <a:ext cx="5731510" cy="895351"/>
                            <a:chOff x="0" y="0"/>
                            <a:chExt cx="5878196" cy="918845"/>
                          </a:xfrm>
                        </wpg:grpSpPr>
                        <wpg:grpSp>
                          <wpg:cNvPr id="2074269454" name="مجموعة 48"/>
                          <wpg:cNvGrpSpPr/>
                          <wpg:grpSpPr>
                            <a:xfrm>
                              <a:off x="0" y="0"/>
                              <a:ext cx="5878196" cy="918845"/>
                              <a:chOff x="0" y="0"/>
                              <a:chExt cx="6240348" cy="919070"/>
                            </a:xfrm>
                          </wpg:grpSpPr>
                          <wpg:grpSp>
                            <wpg:cNvPr id="2074269455" name="مجموعة 49"/>
                            <wpg:cNvGrpSpPr/>
                            <wpg:grpSpPr>
                              <a:xfrm>
                                <a:off x="0" y="169208"/>
                                <a:ext cx="5433072" cy="580613"/>
                                <a:chOff x="0" y="169208"/>
                                <a:chExt cx="5433072" cy="580613"/>
                              </a:xfrm>
                            </wpg:grpSpPr>
                            <wps:wsp>
                              <wps:cNvPr id="20742694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4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59" name="مربع نص 41"/>
                          <wps:cNvSpPr txBox="1"/>
                          <wps:spPr>
                            <a:xfrm>
                              <a:off x="204466" y="256582"/>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إنترنت الأشياء</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Cs w:val="28"/>
                                    <w:lang w:bidi="ar-EG"/>
                                  </w:rPr>
                                  <w:t>(IoT):</w:t>
                                </w:r>
                              </w:p>
                            </w:txbxContent>
                          </wps:txbx>
                          <wps:bodyPr wrap="square" rtlCol="1">
                            <a:spAutoFit/>
                          </wps:bodyPr>
                        </wps:wsp>
                      </wpg:grpSp>
                      <pic:pic xmlns:pic="http://schemas.openxmlformats.org/drawingml/2006/picture">
                        <pic:nvPicPr>
                          <pic:cNvPr id="207426946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a854g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Cika854gcAAOU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372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9U1w1&#10;zAAAAOMAAAAPAAAAAAAAAAAAAAAAAKoCAABkcnMvZG93bnJldi54bWxQSwUGAAAAAAQABAD6AAAA&#10;owMAAAAA&#10;">
                  <v:group id="مجموعة 48" o:spid="_x0000_s372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usRB&#10;zAAAAOMAAAAPAAAAAAAAAAAAAAAAAKoCAABkcnMvZG93bnJldi54bWxQSwUGAAAAAAQABAD6AAAA&#10;owMAAAAA&#10;">
                    <v:group id="مجموعة 49" o:spid="_x0000_s373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d9mHa&#10;zAAAAOMAAAAPAAAAAAAAAAAAAAAAAKoCAABkcnMvZG93bnJldi54bWxQSwUGAAAAAAQABAD6AAAA&#10;owMAAAAA&#10;">
                      <v:shape id="شكل حر 50" o:spid="_x0000_s373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grsoA&#10;AADjAAAADwAAAGRycy9kb3ducmV2LnhtbESPQWvCQBSE7wX/w/KE3urG1ESNriKCIKUHTRWvj+wz&#10;CWbfhuxW03/fLQg9DjPzDbNc96YRd+pcbVnBeBSBIC6srrlUcPravc1AOI+ssbFMCn7IwXo1eFli&#10;pu2Dj3TPfSkChF2GCirv20xKV1Rk0I1sSxy8q+0M+iC7UuoOHwFuGhlHUSoN1hwWKmxpW1Fxy7+N&#10;gvQjuRwOxS455vv3T0dGn7X1Sr0O+80ChKfe/4ef7b1WEEfTSZzOJ0kKf5/C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vyoK7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3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tl8kA&#10;AADjAAAADwAAAGRycy9kb3ducmV2LnhtbESPT2vCQBTE7wW/w/IEL6Ibg/FPdJViKfTYqnh+Zp+b&#10;YPZtmt3G9Nt3C4Ueh5n5DbPd97YWHbW+cqxgNk1AEBdOV2wUnE+vkxUIH5A11o5JwTd52O8GT1vM&#10;tXvwB3XHYESEsM9RQRlCk0vpi5Is+qlriKN3c63FEGVrpG7xEeG2lmmSLKTFiuNCiQ0dSiruxy+r&#10;AD/t++XqgvPd1ZiXcdb0Y50pNRr2zxsQgfrwH/5rv2kFabKcp4v1PFvC76f4B+Tu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CFtl8kAAADjAAAADwAAAAAAAAAAAAAAAACYAgAA&#10;ZHJzL2Rvd25yZXYueG1sUEsFBgAAAAAEAAQA9QAAAI4DAAAAAA==&#10;" fillcolor="#a5a5a5 [2092]" stroked="f" strokeweight="1pt">
                        <v:stroke joinstyle="miter"/>
                      </v:roundrect>
                    </v:group>
                    <v:oval id="شكل بيضاوي 52" o:spid="_x0000_s373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KhUcgA&#10;AADjAAAADwAAAGRycy9kb3ducmV2LnhtbERPXUvDMBR9F/wP4Q58c8nCVrVbNkQRHEzQTvd8ae7a&#10;suamNHHt/v3yIPh4ON+rzehacaY+NJ4NzKYKBHHpbcOVge/92/0jiBCRLbaeycCFAmzWtzcrzK0f&#10;+IvORaxECuGQo4E6xi6XMpQ1OQxT3xEn7uh7hzHBvpK2xyGFu1ZqpTLpsOHUUGNHLzWVp+LXGfg8&#10;HX8uh+1OfVR+KLLBvWpt98bcTcbnJYhIY/wX/7nfrQGtHuY6e5ov0uj0Kf0Bub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IqFRyAAAAOMAAAAPAAAAAAAAAAAAAAAAAJgCAABk&#10;cnMvZG93bnJldi54bWxQSwUGAAAAAAQABAD1AAAAjQMAAAAA&#10;" filled="f" strokecolor="#168489" strokeweight="1pt">
                      <v:stroke joinstyle="miter"/>
                    </v:oval>
                  </v:group>
                  <v:shape id="مربع نص 41" o:spid="_x0000_s3734"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hCrskA&#10;AADjAAAADwAAAGRycy9kb3ducmV2LnhtbESPzU7DMBCE70i8g7VI3KjdqC001K0qfqQeuLSE+ype&#10;4oh4HcVLk749RkLiOJqZbzSb3RQ6daYhtZEtzGcGFHEdXcuNher99e4BVBJkh11ksnChBLvt9dUG&#10;SxdHPtL5JI3KEE4lWvAifal1qj0FTLPYE2fvMw4BJcuh0W7AMcNDpwtjVjpgy3nBY09Pnuqv03ew&#10;IOL280v1EtLhY3p7Hr2pl1hZe3sz7R9BCU3yH/5rH5yFwtwvitV6sVzD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xhCrskAAADjAAAADwAAAAAAAAAAAAAAAACYAgAA&#10;ZHJzL2Rvd25yZXYueG1sUEsFBgAAAAAEAAQA9QAAAI4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إنترنت الأشياء</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Cs w:val="28"/>
                              <w:lang w:bidi="ar-EG"/>
                            </w:rPr>
                            <w:t>(IoT):</w:t>
                          </w:r>
                        </w:p>
                      </w:txbxContent>
                    </v:textbox>
                  </v:shape>
                </v:group>
                <v:shape id="صورة 54" o:spid="_x0000_s373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aC7LAAAA4wAAAA8AAABkcnMvZG93bnJldi54bWxEj11PwjAUhu9N/A/NIfFOOiYZMCkEDCYm&#10;XMHUeHlcj9ukPZ1thfnv7YWJl2/erzzL9WCNOJMPnWMFk3EGgrh2uuNGwXP1eDsHESKyRuOYFPxQ&#10;gPXq+mqJpXYXPtD5GBuRRjiUqKCNsS+lDHVLFsPY9cTJ+3DeYkzSN1J7vKRxa2SeZYW02HF6aLGn&#10;h5bq0/HbKtj77fvnono11dfhbTc3d7OX026v1M1o2NyDiDTE//Bf+0kryLPZNC8W0yJRJKbEA3L1&#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PmWguywAAAOMAAAAPAAAAAAAA&#10;AAAAAAAAAJ8CAABkcnMvZG93bnJldi54bWxQSwUGAAAAAAQABAD3AAAAlwM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إدارة الموارد: يمكن استخدامه لتحسين إدارة الموارد من خلال جمع وتحليل البيانات المباشرة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المراقبة الفورية: يتيح متابعة العمليات بشكل فوري لتحسين الكفاءة</w:t>
      </w:r>
      <w:r w:rsidRPr="00E8020A">
        <w:rPr>
          <w:rFonts w:ascii="Sakkal Majalla" w:hAnsi="Sakkal Majalla" w:cs="Sakkal Majalla"/>
          <w:sz w:val="32"/>
          <w:szCs w:val="32"/>
        </w:rPr>
        <w:t>.</w:t>
      </w:r>
    </w:p>
    <w:p w:rsidR="00D75CDD" w:rsidRPr="007145FC" w:rsidRDefault="00BA05D9" w:rsidP="007145FC">
      <w:pPr>
        <w:rPr>
          <w:rFonts w:ascii="Sakkal Majalla" w:hAnsi="Sakkal Majalla"/>
          <w:sz w:val="32"/>
          <w:szCs w:val="32"/>
          <w:rtl/>
          <w:lang w:bidi="ar-AE"/>
        </w:rPr>
      </w:pPr>
      <w:r w:rsidRPr="002A078C">
        <w:rPr>
          <w:rFonts w:ascii="Sakkal Majalla" w:hAnsi="Sakkal Majalla"/>
          <w:noProof/>
          <w:sz w:val="34"/>
        </w:rPr>
        <mc:AlternateContent>
          <mc:Choice Requires="wpg">
            <w:drawing>
              <wp:inline distT="0" distB="0" distL="0" distR="0" wp14:anchorId="644DA752" wp14:editId="05CA6E5F">
                <wp:extent cx="5731510" cy="892088"/>
                <wp:effectExtent l="0" t="0" r="2540" b="22860"/>
                <wp:docPr id="20742694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4269462" name="مجموعة 47"/>
                        <wpg:cNvGrpSpPr/>
                        <wpg:grpSpPr>
                          <a:xfrm>
                            <a:off x="0" y="0"/>
                            <a:ext cx="5731510" cy="895351"/>
                            <a:chOff x="0" y="0"/>
                            <a:chExt cx="5878196" cy="918845"/>
                          </a:xfrm>
                        </wpg:grpSpPr>
                        <wpg:grpSp>
                          <wpg:cNvPr id="2074269463" name="مجموعة 48"/>
                          <wpg:cNvGrpSpPr/>
                          <wpg:grpSpPr>
                            <a:xfrm>
                              <a:off x="0" y="0"/>
                              <a:ext cx="5878196" cy="918845"/>
                              <a:chOff x="0" y="0"/>
                              <a:chExt cx="6240348" cy="919070"/>
                            </a:xfrm>
                          </wpg:grpSpPr>
                          <wpg:grpSp>
                            <wpg:cNvPr id="2074269464" name="مجموعة 49"/>
                            <wpg:cNvGrpSpPr/>
                            <wpg:grpSpPr>
                              <a:xfrm>
                                <a:off x="0" y="169208"/>
                                <a:ext cx="5433072" cy="580613"/>
                                <a:chOff x="0" y="169208"/>
                                <a:chExt cx="5433072" cy="580613"/>
                              </a:xfrm>
                            </wpg:grpSpPr>
                            <wps:wsp>
                              <wps:cNvPr id="20742694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94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9468" name="مربع نص 41"/>
                          <wps:cNvSpPr txBox="1"/>
                          <wps:spPr>
                            <a:xfrm>
                              <a:off x="204466" y="256582"/>
                              <a:ext cx="4615440" cy="389157"/>
                            </a:xfrm>
                            <a:prstGeom prst="rect">
                              <a:avLst/>
                            </a:prstGeom>
                            <a:noFill/>
                          </wps:spPr>
                          <wps:txbx>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الحوسبة السحابية</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 w:val="24"/>
                                    <w:szCs w:val="24"/>
                                    <w:lang w:bidi="ar-EG"/>
                                  </w:rPr>
                                  <w:t>(Cloud Computing):</w:t>
                                </w:r>
                              </w:p>
                            </w:txbxContent>
                          </wps:txbx>
                          <wps:bodyPr wrap="square" rtlCol="1">
                            <a:spAutoFit/>
                          </wps:bodyPr>
                        </wps:wsp>
                      </wpg:grpSp>
                      <pic:pic xmlns:pic="http://schemas.openxmlformats.org/drawingml/2006/picture">
                        <pic:nvPicPr>
                          <pic:cNvPr id="207426946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37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v8w5AcAAOUdAAAOAAAAZHJzL2Uyb0RvYy54bWzsWVuP28YVfi/Q/0Dw&#10;scBavF8Er4P1+oIAbmrELtI+UtRIIkJyWHK00qboU5Mi8B9xWrQo3DYt8k+kf9NvznBI6rKVvGl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">
                <v:group id="مجموعة 47" o:spid="_x0000_s373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czMT&#10;zAAAAOMAAAAPAAAAAAAAAAAAAAAAAKoCAABkcnMvZG93bnJldi54bWxQSwUGAAAAAAQABAD6AAAA&#10;owMAAAAA&#10;">
                  <v:group id="مجموعة 48" o:spid="_x0000_s373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zP5aI&#10;zAAAAOMAAAAPAAAAAAAAAAAAAAAAAKoCAABkcnMvZG93bnJldi54bWxQSwUGAAAAAAQABAD6AAAA&#10;owMAAAAA&#10;">
                    <v:group id="مجموعة 49" o:spid="_x0000_s373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81g78&#10;zAAAAOMAAAAPAAAAAAAAAAAAAAAAAKoCAABkcnMvZG93bnJldi54bWxQSwUGAAAAAAQABAD6AAAA&#10;owMAAAAA&#10;">
                      <v:shape id="شكل حر 50" o:spid="_x0000_s374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z0ZMoA&#10;AADjAAAADwAAAGRycy9kb3ducmV2LnhtbESPQWvCQBSE7wX/w/KE3urG1ESNriKCIKUHTRWvj+wz&#10;CWbfhuxW03/fLQg9DjPzDbNc96YRd+pcbVnBeBSBIC6srrlUcPravc1AOI+ssbFMCn7IwXo1eFli&#10;pu2Dj3TPfSkChF2GCirv20xKV1Rk0I1sSxy8q+0M+iC7UuoOHwFuGhlHUSoN1hwWKmxpW1Fxy7+N&#10;gvQjuRwOxS455vv3T0dGn7X1Sr0O+80ChKfe/4ef7b1WEEfTSZzOJ2kCf5/CH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VM9GT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4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ECsckA&#10;AADjAAAADwAAAGRycy9kb3ducmV2LnhtbESPQWvCQBSE74L/YXlCL6Ibg0ZNXaW0CD1aK56f2ddN&#10;MPs2zW5j/PfdQsHjMDPfMJtdb2vRUesrxwpm0wQEceF0xUbB6XM/WYHwAVlj7ZgU3MnDbjscbDDX&#10;7sYf1B2DERHCPkcFZQhNLqUvSrLop64hjt6Xay2GKFsjdYu3CLe1TJMkkxYrjgslNvRaUnE9/lgF&#10;+G0P54sLzncXY97Gi6Yf64VST6P+5RlEoD48wv/td60gTZbzNFvPswz+PsU/IL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QECsckAAADjAAAADwAAAAAAAAAAAAAAAACYAgAA&#10;ZHJzL2Rvd25yZXYueG1sUEsFBgAAAAAEAAQA9QAAAI4DAAAAAA==&#10;" fillcolor="#a5a5a5 [2092]" stroked="f" strokeweight="1pt">
                        <v:stroke joinstyle="miter"/>
                      </v:roundrect>
                    </v:group>
                    <v:oval id="شكل بيضاوي 52" o:spid="_x0000_s374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nssA&#10;AADjAAAADwAAAGRycy9kb3ducmV2LnhtbESPUUvDMBSF3wX/Q7iCby5ZGJ12y4YogoKD2bk9X5q7&#10;tqy5KU1cu39vBoKPh3POdzjL9ehacaY+NJ4NTCcKBHHpbcOVge/d28MjiBCRLbaeycCFAqxXtzdL&#10;zK0f+IvORaxEgnDI0UAdY5dLGcqaHIaJ74iTd/S9w5hkX0nb45DgrpVaqUw6bDgt1NjRS03lqfhx&#10;Bran4/5y+PhUm8oPRTa4V63tzpj7u/F5ASLSGP/Df+13a0Cr+UxnT7NsDtdP6Q/I1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h0f+eywAAAOMAAAAPAAAAAAAAAAAAAAAAAJgC&#10;AABkcnMvZG93bnJldi54bWxQSwUGAAAAAAQABAD1AAAAkAMAAAAA&#10;" filled="f" strokecolor="#168489" strokeweight="1pt">
                      <v:stroke joinstyle="miter"/>
                    </v:oval>
                  </v:group>
                  <v:shape id="مربع نص 41" o:spid="_x0000_s3743"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tiMYA&#10;AADjAAAADwAAAGRycy9kb3ducmV2LnhtbERPO0/DMBDekfgP1iGxUbtRCTTUrSoeUgcWSrqf4iOO&#10;iM9RfDTpv8cDEuOn773ZzaFXZxpTF9nCcmFAETfRddxaqD/f7h5BJUF22EcmCxdKsNteX22wcnHi&#10;DzofpVU5hFOFFrzIUGmdGk8B0yIOxJn7imNAyXBstRtxyuGh14UxpQ7YcW7wONCzp+b7+BMsiLj9&#10;8lK/hnQ4ze8vkzfNPdbW3t7M+ydQQrP8i//cB2ehMA+rolyvyjw6f8p/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gtiMYAAADjAAAADwAAAAAAAAAAAAAAAACYAgAAZHJz&#10;L2Rvd25yZXYueG1sUEsFBgAAAAAEAAQA9QAAAIsDAAAAAA==&#10;" filled="f" stroked="f">
                    <v:textbox style="mso-fit-shape-to-text:t">
                      <w:txbxContent>
                        <w:p w:rsidR="00FD5841" w:rsidRDefault="00FD5841" w:rsidP="00BA05D9">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الحوسبة السحابية</w:t>
                          </w:r>
                          <w:r w:rsidRPr="007145FC">
                            <w:rPr>
                              <w:rFonts w:eastAsia="Calibri" w:hAnsi="Adobe Arabic" w:cs="Adobe Arabic"/>
                              <w:b/>
                              <w:bCs/>
                              <w:color w:val="FFFFFF"/>
                              <w:kern w:val="24"/>
                              <w:sz w:val="36"/>
                              <w:szCs w:val="36"/>
                              <w:lang w:bidi="ar-EG"/>
                            </w:rPr>
                            <w:t xml:space="preserve"> </w:t>
                          </w:r>
                          <w:r w:rsidRPr="007145FC">
                            <w:rPr>
                              <w:rFonts w:eastAsia="Calibri" w:hAnsi="Adobe Arabic" w:cs="Adobe Arabic"/>
                              <w:b/>
                              <w:bCs/>
                              <w:color w:val="FFFFFF"/>
                              <w:kern w:val="24"/>
                              <w:sz w:val="24"/>
                              <w:szCs w:val="24"/>
                              <w:lang w:bidi="ar-EG"/>
                            </w:rPr>
                            <w:t>(Cloud Computing):</w:t>
                          </w:r>
                        </w:p>
                      </w:txbxContent>
                    </v:textbox>
                  </v:shape>
                </v:group>
                <v:shape id="صورة 54" o:spid="_x0000_s374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3qPBs8wAAADjAAAADwAAAAAA&#10;AAAAAAAAAACfAgAAZHJzL2Rvd25yZXYueG1sUEsFBgAAAAAEAAQA9wAAAJgDAAAAAA==&#10;">
                  <v:imagedata r:id="rId70" o:title=""/>
                  <v:path arrowok="t"/>
                </v:shape>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الوصول إلى البيانات: تسهل الوصول إلى البيانات والموارد من أي مكان وفي أي وقت</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التكلفة: تقليل التكاليف المرتبطة بالبنية التحتية لتكنولوجيا المعلومات</w:t>
      </w:r>
      <w:r w:rsidRPr="00E8020A">
        <w:rPr>
          <w:rFonts w:ascii="Sakkal Majalla" w:hAnsi="Sakkal Majalla" w:cs="Sakkal Majalla"/>
          <w:sz w:val="32"/>
          <w:szCs w:val="32"/>
        </w:rPr>
        <w:t>.</w:t>
      </w:r>
    </w:p>
    <w:p w:rsidR="00D75CDD" w:rsidRPr="007B4302"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3327EFC8" wp14:editId="014D5BF2">
                <wp:extent cx="5731510" cy="895350"/>
                <wp:effectExtent l="0" t="0" r="21590" b="19050"/>
                <wp:docPr id="207426895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58"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59" name="مجموعة 39"/>
                        <wpg:cNvGrpSpPr/>
                        <wpg:grpSpPr>
                          <a:xfrm>
                            <a:off x="0" y="0"/>
                            <a:ext cx="5731510" cy="895350"/>
                            <a:chOff x="0" y="0"/>
                            <a:chExt cx="5878196" cy="918845"/>
                          </a:xfrm>
                        </wpg:grpSpPr>
                        <wpg:grpSp>
                          <wpg:cNvPr id="2074268960" name="مجموعة 40"/>
                          <wpg:cNvGrpSpPr/>
                          <wpg:grpSpPr>
                            <a:xfrm>
                              <a:off x="0" y="0"/>
                              <a:ext cx="5878196" cy="918845"/>
                              <a:chOff x="0" y="0"/>
                              <a:chExt cx="6240348" cy="919070"/>
                            </a:xfrm>
                          </wpg:grpSpPr>
                          <wpg:grpSp>
                            <wpg:cNvPr id="2074268961" name="مجموعة 41"/>
                            <wpg:cNvGrpSpPr/>
                            <wpg:grpSpPr>
                              <a:xfrm>
                                <a:off x="0" y="169208"/>
                                <a:ext cx="5433072" cy="580613"/>
                                <a:chOff x="0" y="169208"/>
                                <a:chExt cx="5433072" cy="580613"/>
                              </a:xfrm>
                            </wpg:grpSpPr>
                            <wps:wsp>
                              <wps:cNvPr id="207426896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6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65" name="مربع نص 41"/>
                          <wps:cNvSpPr txBox="1"/>
                          <wps:spPr>
                            <a:xfrm>
                              <a:off x="204484" y="256918"/>
                              <a:ext cx="4616071" cy="387739"/>
                            </a:xfrm>
                            <a:prstGeom prst="rect">
                              <a:avLst/>
                            </a:prstGeom>
                            <a:noFill/>
                          </wps:spPr>
                          <wps:txbx>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تحديات الحوكمة في ظل التطورات التكنولوجية</w:t>
                                </w:r>
                              </w:p>
                            </w:txbxContent>
                          </wps:txbx>
                          <wps:bodyPr wrap="square" rtlCol="1">
                            <a:spAutoFit/>
                          </wps:bodyPr>
                        </wps:wsp>
                      </wpg:grpSp>
                    </wpg:wgp>
                  </a:graphicData>
                </a:graphic>
              </wp:inline>
            </w:drawing>
          </mc:Choice>
          <mc:Fallback>
            <w:pict>
              <v:group id="_x0000_s374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">
                <v:shape id="صورة 38" o:spid="_x0000_s374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vM5TIAAAA4wAAAA8AAABkcnMvZG93bnJldi54bWxET8tqwkAU3Qv+w3CF7uqksb6io4hY6EZa&#10;o+D2krlmQjN30sw0pn/fWRRcHs57ve1tLTpqfeVYwcs4AUFcOF1xqeByfntegPABWWPtmBT8koft&#10;ZjhYY6bdnU/U5aEUMYR9hgpMCE0mpS8MWfRj1xBH7uZaiyHCtpS6xXsMt7VMk2QmLVYcGww2tDdU&#10;fOU/VsHk0PWHyf7j6K+mOX/ndlf506dST6N+twIRqA8P8b/7XStIk/lrOlssp3F0/BT/gNz8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rzOUyAAAAOMAAAAPAAAAAAAAAAAA&#10;AAAAAJ8CAABkcnMvZG93bnJldi54bWxQSwUGAAAAAAQABAD3AAAAlAMAAAAA&#10;">
                  <v:imagedata r:id="rId56" o:title=""/>
                </v:shape>
                <v:group id="مجموعة 39" o:spid="_x0000_s374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7xBq&#10;0c0AAADjAAAADwAAAAAAAAAAAAAAAACqAgAAZHJzL2Rvd25yZXYueG1sUEsFBgAAAAAEAAQA+gAA&#10;AKQDAAAAAA==&#10;">
                  <v:group id="مجموعة 40" o:spid="_x0000_s374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BGCfHL&#10;AAAA4wAAAA8AAAAAAAAAAAAAAAAAqgIAAGRycy9kb3ducmV2LnhtbFBLBQYAAAAABAAEAPoAAACi&#10;AwAAAAA=&#10;">
                    <v:group id="مجموعة 41" o:spid="_x0000_s374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3wqs&#10;as0AAADjAAAADwAAAAAAAAAAAAAAAACqAgAAZHJzL2Rvd25yZXYueG1sUEsFBgAAAAAEAAQA+gAA&#10;AKQDAAAAAA==&#10;">
                      <v:shape id="شكل حر 42" o:spid="_x0000_s375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JHkMoA&#10;AADjAAAADwAAAGRycy9kb3ducmV2LnhtbESPwU7DMBBE70j8g7VI3KjdECUl1K1QBWoPXBr4gFW8&#10;xKHxOsSmDX9fV0LqcTQzbzTL9eR6caQxdJ41zGcKBHHjTceths+Pt4cFiBCRDfaeScMfBVivbm+W&#10;WBl/4j0d69iKBOFQoQYb41BJGRpLDsPMD8TJ+/Kjw5jk2Eoz4inBXS8zpQrpsOO0YHGgjaXmUP86&#10;DUblry4vtyVtft6t+p6beHg0Wt/fTS/PICJN8Rr+b++MhkyVeVYsnooMLp/SH5Cr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tSR5D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5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7O+cwA&#10;AADjAAAADwAAAGRycy9kb3ducmV2LnhtbESPQUsDMRSE70L/Q3hCbzZxK9t2bVqqUBHrQdui18fm&#10;ubs0eVk2aXf990YQPA4z8w2zXA/Oigt1ofGs4XaiQBCX3jRcaTgetjdzECEiG7SeScM3BVivRldL&#10;LIzv+Z0u+1iJBOFQoIY6xraQMpQ1OQwT3xIn78t3DmOSXSVNh32COyszpXLpsOG0UGNLjzWVp/3Z&#10;aZi9bc99eMoPLw8f9rVR9nOT7Vjr8fWwuQcRaYj/4b/2s9GQqdldls8X+RR+P6U/IF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6Y7O+cwAAADjAAAADwAAAAAAAAAAAAAAAACY&#10;AgAAZHJzL2Rvd25yZXYueG1sUEsFBgAAAAAEAAQA9QAAAJEDAAAAAA==&#10;" fillcolor="#168489" stroked="f" strokeweight="1pt">
                        <v:stroke joinstyle="miter"/>
                      </v:roundrect>
                    </v:group>
                    <v:oval id="شكل بيضاوي 44" o:spid="_x0000_s375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EOcsA&#10;AADjAAAADwAAAGRycy9kb3ducmV2LnhtbESPUWvCMBSF3wf7D+EOfJupRTpXjTIGQxHGMO4HXJtr&#10;U21uuiZq9++XwWCPh3POdziL1eBacaU+NJ4VTMYZCOLKm4ZrBZ/7t8cZiBCRDbaeScE3BVgt7+8W&#10;WBp/4x1ddaxFgnAoUYGNsSulDJUlh2HsO+LkHX3vMCbZ19L0eEtw18o8ywrpsOG0YLGjV0vVWV+c&#10;Aj3s9cf6WEv/ru32MDn5L7fbKDV6GF7mICIN8T/8194YBXn2NM2L2XMxhd9P6Q/I5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QBsQ5ywAAAOMAAAAPAAAAAAAAAAAAAAAAAJgC&#10;AABkcnMvZG93bnJldi54bWxQSwUGAAAAAAQABAD1AAAAkAMAAAAA&#10;" filled="f" strokecolor="#a5a5a5 [2092]" strokeweight="1pt">
                      <v:stroke joinstyle="miter"/>
                    </v:oval>
                  </v:group>
                  <v:shape id="مربع نص 41" o:spid="_x0000_s3753"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KDGMkA&#10;AADjAAAADwAAAGRycy9kb3ducmV2LnhtbESPzU7DMBCE70i8g7VI3KjdiIYS6lYVP1IPXCjhvoqX&#10;OCJeR/HSpG+PkZA4jmbmG81mN4denWhMXWQLy4UBRdxE13FroX5/uVmDSoLssI9MFs6UYLe9vNhg&#10;5eLEb3Q6SqsyhFOFFrzIUGmdGk8B0yIOxNn7jGNAyXJstRtxyvDQ68KYUgfsOC94HOjRU/N1/A4W&#10;RNx+ea6fQzp8zK9PkzfNCmtrr6/m/QMooVn+w3/tg7NQmLvbolzflyv4/ZT/gN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5KDGMkAAADjAAAADwAAAAAAAAAAAAAAAACYAgAA&#10;ZHJzL2Rvd25yZXYueG1sUEsFBgAAAAAEAAQA9QAAAI4DAAAAAA==&#10;" filled="f" stroked="f">
                    <v:textbox style="mso-fit-shape-to-text:t">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تحديات الحوكمة في ظل التطورات التكنولوجية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الأمان السيبراني: مع زيادة الاعتماد على التكنولوجيا، تزداد الحاجة إلى حماية البيانات والمعلومات من الهجمات السيبرانية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الخصوصية: يجب تحقيق توازن بين استخدام البيانات وتحليلها وبين حماية خصوصية الأفراد</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lastRenderedPageBreak/>
        <w:t>التشريعات والتوافق: تتطلب التقنيات الجديدة تحديث السياسات والتشريعات لتتوافق مع الاستخدامات الحديثة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التفاوت الرقمي: يجب معالجة الفجوة الرقمية لضمان أن الجميع يمكنهم الاستفادة من التطورات التكنولوجية</w:t>
      </w:r>
      <w:r w:rsidRPr="00E8020A">
        <w:rPr>
          <w:rFonts w:ascii="Sakkal Majalla" w:hAnsi="Sakkal Majalla" w:cs="Sakkal Majalla"/>
          <w:sz w:val="32"/>
          <w:szCs w:val="32"/>
        </w:rPr>
        <w:t>.</w:t>
      </w:r>
    </w:p>
    <w:p w:rsidR="00D75CDD" w:rsidRPr="007B4302" w:rsidRDefault="001A1818" w:rsidP="00D75CDD">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40AC20D1" wp14:editId="2754F525">
                <wp:extent cx="5731510" cy="895350"/>
                <wp:effectExtent l="0" t="0" r="21590" b="19050"/>
                <wp:docPr id="20742689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4268967" name="صورة 38"/>
                          <pic:cNvPicPr/>
                        </pic:nvPicPr>
                        <pic:blipFill>
                          <a:blip r:embed="rId5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4268968" name="مجموعة 39"/>
                        <wpg:cNvGrpSpPr/>
                        <wpg:grpSpPr>
                          <a:xfrm>
                            <a:off x="0" y="0"/>
                            <a:ext cx="5731510" cy="895350"/>
                            <a:chOff x="0" y="0"/>
                            <a:chExt cx="5878196" cy="918845"/>
                          </a:xfrm>
                        </wpg:grpSpPr>
                        <wpg:grpSp>
                          <wpg:cNvPr id="2074268969" name="مجموعة 40"/>
                          <wpg:cNvGrpSpPr/>
                          <wpg:grpSpPr>
                            <a:xfrm>
                              <a:off x="0" y="0"/>
                              <a:ext cx="5878196" cy="918845"/>
                              <a:chOff x="0" y="0"/>
                              <a:chExt cx="6240348" cy="919070"/>
                            </a:xfrm>
                          </wpg:grpSpPr>
                          <wpg:grpSp>
                            <wpg:cNvPr id="2074268970" name="مجموعة 41"/>
                            <wpg:cNvGrpSpPr/>
                            <wpg:grpSpPr>
                              <a:xfrm>
                                <a:off x="0" y="169208"/>
                                <a:ext cx="5433072" cy="580613"/>
                                <a:chOff x="0" y="169208"/>
                                <a:chExt cx="5433072" cy="580613"/>
                              </a:xfrm>
                            </wpg:grpSpPr>
                            <wps:wsp>
                              <wps:cNvPr id="20742689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426897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7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268974" name="مربع نص 41"/>
                          <wps:cNvSpPr txBox="1"/>
                          <wps:spPr>
                            <a:xfrm>
                              <a:off x="204484" y="256918"/>
                              <a:ext cx="4616071" cy="387739"/>
                            </a:xfrm>
                            <a:prstGeom prst="rect">
                              <a:avLst/>
                            </a:prstGeom>
                            <a:noFill/>
                          </wps:spPr>
                          <wps:txbx>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استراتيجيات</w:t>
                                </w:r>
                                <w:r w:rsidRPr="007145FC">
                                  <w:rPr>
                                    <w:rFonts w:eastAsia="Calibri" w:hAnsi="Adobe Arabic" w:cs="Adobe Arabic" w:hint="cs"/>
                                    <w:b/>
                                    <w:bCs/>
                                    <w:color w:val="FFFFFF"/>
                                    <w:kern w:val="24"/>
                                    <w:sz w:val="36"/>
                                    <w:szCs w:val="36"/>
                                    <w:rtl/>
                                    <w:lang w:bidi="ar-EG"/>
                                  </w:rPr>
                                  <w:t xml:space="preserve"> ا</w:t>
                                </w:r>
                                <w:r w:rsidRPr="007145FC">
                                  <w:rPr>
                                    <w:rFonts w:eastAsia="Calibri" w:hAnsi="Adobe Arabic" w:cs="Adobe Arabic"/>
                                    <w:b/>
                                    <w:bCs/>
                                    <w:color w:val="FFFFFF"/>
                                    <w:kern w:val="24"/>
                                    <w:sz w:val="36"/>
                                    <w:szCs w:val="36"/>
                                    <w:rtl/>
                                    <w:lang w:bidi="ar-EG"/>
                                  </w:rPr>
                                  <w:t>لاستفادة من التطورات التكنولوجية</w:t>
                                </w:r>
                              </w:p>
                            </w:txbxContent>
                          </wps:txbx>
                          <wps:bodyPr wrap="square" rtlCol="1">
                            <a:spAutoFit/>
                          </wps:bodyPr>
                        </wps:wsp>
                      </wpg:grpSp>
                    </wpg:wgp>
                  </a:graphicData>
                </a:graphic>
              </wp:inline>
            </w:drawing>
          </mc:Choice>
          <mc:Fallback>
            <w:pict>
              <v:group id="_x0000_s375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">
                <v:shape id="صورة 38" o:spid="_x0000_s375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cbVvLAAAA4wAAAA8AAABkcnMvZG93bnJldi54bWxEj0FrwkAUhO+F/oflCb3VjVGiTV1FxEIv&#10;0hoLvT6yz2ww+zbNbmP8925B6HGYmW+Y5Xqwjeip87VjBZNxAoK4dLrmSsHX8e15AcIHZI2NY1Jw&#10;JQ/r1ePDEnPtLnygvgiViBD2OSowIbS5lL40ZNGPXUscvZPrLIYou0rqDi8RbhuZJkkmLdYcFwy2&#10;tDVUnotfq2C664fddPux99+mPf4UdlP7w6dST6Nh8woi0BD+w/f2u1aQJvNZmi1esjn8fYp/QK5u&#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pXG1bywAAAOMAAAAPAAAAAAAA&#10;AAAAAAAAAJ8CAABkcnMvZG93bnJldi54bWxQSwUGAAAAAAQABAD3AAAAlwMAAAAA&#10;">
                  <v:imagedata r:id="rId56" o:title=""/>
                </v:shape>
                <v:group id="مجموعة 39" o:spid="_x0000_s375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OMAX3yQAA&#10;AOMAAAAPAAAAAAAAAAAAAAAAAKoCAABkcnMvZG93bnJldi54bWxQSwUGAAAAAAQABAD6AAAAoAMA&#10;AAAA&#10;">
                  <v:group id="مجموعة 40" o:spid="_x0000_s375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hfKBs&#10;zAAAAOMAAAAPAAAAAAAAAAAAAAAAAKoCAABkcnMvZG93bnJldi54bWxQSwUGAAAAAAQABAD6AAAA&#10;owMAAAAA&#10;">
                    <v:group id="مجموعة 41" o:spid="_x0000_s375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Z+fLMoA&#10;AADjAAAADwAAAAAAAAAAAAAAAACqAgAAZHJzL2Rvd25yZXYueG1sUEsFBgAAAAAEAAQA+gAAAKED&#10;AAAAAA==&#10;">
                      <v:shape id="شكل حر 42" o:spid="_x0000_s375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POsoA&#10;AADjAAAADwAAAGRycy9kb3ducmV2LnhtbESPwU7DMBBE70j8g7VI3KidEDUl1K1QBWoPXBr4gFW8&#10;xKHxOsSmDX9fV0LqcTQzbzTL9eR6caQxdJ41ZDMFgrjxpuNWw+fH28MCRIjIBnvPpOGPAqxXtzdL&#10;rIw/8Z6OdWxFgnCoUIONcaikDI0lh2HmB+LkffnRYUxybKUZ8ZTgrpe5UnPpsOO0YHGgjaXmUP86&#10;DUYVr64otyVtft6t+s5MPDware/vppdnEJGmeA3/t3dGQ67KIp8vnsoMLp/SH5CrM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5ZTzr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6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9v8sA&#10;AADjAAAADwAAAGRycy9kb3ducmV2LnhtbESPQUsDMRSE74L/ITzBm00MslvXpqUKFVEP2kp7fWye&#10;u4vJy7JJu+u/N4LgcZiZb5jFavJOnGiIXWAD1zMFgrgOtuPGwMduczUHEROyRReYDHxThNXy/GyB&#10;lQ0jv9NpmxqRIRwrNNCm1FdSxrolj3EWeuLsfYbBY8pyaKQdcMxw76RWqpAeO84LLfb00FL9tT16&#10;A+Xb5jjGx2L3fL93r51yh7V+YWMuL6b1HYhEU/oP/7WfrAGtyhtdzG9LDb+f8h+Qy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DG/2/ywAAAOMAAAAPAAAAAAAAAAAAAAAAAJgC&#10;AABkcnMvZG93bnJldi54bWxQSwUGAAAAAAQABAD1AAAAkAMAAAAA&#10;" fillcolor="#168489" stroked="f" strokeweight="1pt">
                        <v:stroke joinstyle="miter"/>
                      </v:roundrect>
                    </v:group>
                    <v:oval id="شكل بيضاوي 44" o:spid="_x0000_s376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bKkMsA&#10;AADjAAAADwAAAGRycy9kb3ducmV2LnhtbESP0WoCMRRE3wv9h3ALfatZt6J2a5QiSEUoYuwH3G6u&#10;m203N9tNquvfN4Lg4zAzZ5jZoneNOFIXas8KhoMMBHHpTc2Vgs/96mkKIkRkg41nUnCmAIv5/d0M&#10;C+NPvKOjjpVIEA4FKrAxtoWUobTkMAx8S5y8g+8cxiS7SpoOTwnuGpln2Vg6rDktWGxpaan80X9O&#10;ge73evt+qKT/0HbzNfz2v263VurxoX97BRGpj7fwtb02CvJsMsrH05fJM1w+pT8g5/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NsqQywAAAOMAAAAPAAAAAAAAAAAAAAAAAJgC&#10;AABkcnMvZG93bnJldi54bWxQSwUGAAAAAAQABAD1AAAAkAMAAAAA&#10;" filled="f" strokecolor="#a5a5a5 [2092]" strokeweight="1pt">
                      <v:stroke joinstyle="miter"/>
                    </v:oval>
                  </v:group>
                  <v:shape id="مربع نص 41" o:spid="_x0000_s376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ewXskA&#10;AADjAAAADwAAAGRycy9kb3ducmV2LnhtbESPzU7DMBCE70i8g7VI3KjdqLQl1K0qfqQeuLSE+ype&#10;4oh4HcVLk749RkLiOJqZbzSb3RQ6daYhtZEtzGcGFHEdXcuNher99W4NKgmywy4yWbhQgt32+mqD&#10;pYsjH+l8kkZlCKcSLXiRvtQ61Z4CplnsibP3GYeAkuXQaDfgmOGh04UxSx2w5bzgsacnT/XX6TtY&#10;EHH7+aV6CenwMb09j97U91hZe3sz7R9BCU3yH/5rH5yFwqwWxXL9sFrA76f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QewXskAAADjAAAADwAAAAAAAAAAAAAAAACYAgAA&#10;ZHJzL2Rvd25yZXYueG1sUEsFBgAAAAAEAAQA9QAAAI4DAAAAAA==&#10;" filled="f" stroked="f">
                    <v:textbox style="mso-fit-shape-to-text:t">
                      <w:txbxContent>
                        <w:p w:rsidR="00FD5841" w:rsidRDefault="00FD5841" w:rsidP="007145FC">
                          <w:pPr>
                            <w:rPr>
                              <w:rFonts w:eastAsia="Calibri" w:hAnsi="Adobe Arabic" w:cs="Adobe Arabic"/>
                              <w:b/>
                              <w:bCs/>
                              <w:color w:val="FFFFFF"/>
                              <w:kern w:val="24"/>
                              <w:sz w:val="36"/>
                              <w:szCs w:val="36"/>
                              <w:lang w:bidi="ar-EG"/>
                            </w:rPr>
                          </w:pPr>
                          <w:r w:rsidRPr="007145FC">
                            <w:rPr>
                              <w:rFonts w:eastAsia="Calibri" w:hAnsi="Adobe Arabic" w:cs="Adobe Arabic"/>
                              <w:b/>
                              <w:bCs/>
                              <w:color w:val="FFFFFF"/>
                              <w:kern w:val="24"/>
                              <w:sz w:val="36"/>
                              <w:szCs w:val="36"/>
                              <w:rtl/>
                              <w:lang w:bidi="ar-EG"/>
                            </w:rPr>
                            <w:t>استراتيجيات</w:t>
                          </w:r>
                          <w:r w:rsidRPr="007145FC">
                            <w:rPr>
                              <w:rFonts w:eastAsia="Calibri" w:hAnsi="Adobe Arabic" w:cs="Adobe Arabic" w:hint="cs"/>
                              <w:b/>
                              <w:bCs/>
                              <w:color w:val="FFFFFF"/>
                              <w:kern w:val="24"/>
                              <w:sz w:val="36"/>
                              <w:szCs w:val="36"/>
                              <w:rtl/>
                              <w:lang w:bidi="ar-EG"/>
                            </w:rPr>
                            <w:t xml:space="preserve"> ا</w:t>
                          </w:r>
                          <w:r w:rsidRPr="007145FC">
                            <w:rPr>
                              <w:rFonts w:eastAsia="Calibri" w:hAnsi="Adobe Arabic" w:cs="Adobe Arabic"/>
                              <w:b/>
                              <w:bCs/>
                              <w:color w:val="FFFFFF"/>
                              <w:kern w:val="24"/>
                              <w:sz w:val="36"/>
                              <w:szCs w:val="36"/>
                              <w:rtl/>
                              <w:lang w:bidi="ar-EG"/>
                            </w:rPr>
                            <w:t>لاستفادة من التطورات التكنولوجية</w:t>
                          </w:r>
                        </w:p>
                      </w:txbxContent>
                    </v:textbox>
                  </v:shape>
                </v:group>
                <w10:wrap anchorx="page"/>
                <w10:anchorlock/>
              </v:group>
            </w:pict>
          </mc:Fallback>
        </mc:AlternateConten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الاستثمار في التكنولوجيا: تعزيز الاستثمار في البنية التحتية التكنولوجية لتمكين تطبيقات الحوكمة الرقمية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التدريب المستمر: توفير برامج تدريبية للموظفين لتطوير مهاراتهم في استخدام التقنيات الحديثة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الشراكات: التعاون مع شركات التكنولوجيا والجامعات لتطوير حلول مبتكرة للحوكمة</w:t>
      </w:r>
      <w:r w:rsidRPr="00E8020A">
        <w:rPr>
          <w:rFonts w:ascii="Sakkal Majalla" w:hAnsi="Sakkal Majalla" w:cs="Sakkal Majalla"/>
          <w:sz w:val="32"/>
          <w:szCs w:val="32"/>
        </w:rPr>
        <w:t>.</w:t>
      </w:r>
    </w:p>
    <w:p w:rsidR="00D75CDD" w:rsidRPr="00E8020A" w:rsidRDefault="00D75CDD">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الابتكار: تشجيع ثقافة الابتكار داخل المؤسسات لتبني حلول جديدة وفعالة</w:t>
      </w:r>
      <w:r w:rsidRPr="00E8020A">
        <w:rPr>
          <w:rFonts w:ascii="Sakkal Majalla" w:hAnsi="Sakkal Majalla" w:cs="Sakkal Majalla"/>
          <w:sz w:val="32"/>
          <w:szCs w:val="32"/>
        </w:rPr>
        <w:t>.</w:t>
      </w:r>
    </w:p>
    <w:p w:rsidR="00D75CDD" w:rsidRPr="00E8020A" w:rsidRDefault="00D75CDD" w:rsidP="00E8020A">
      <w:pPr>
        <w:spacing w:line="360" w:lineRule="auto"/>
        <w:rPr>
          <w:rFonts w:ascii="Sakkal Majalla" w:hAnsi="Sakkal Majalla"/>
          <w:sz w:val="32"/>
          <w:szCs w:val="32"/>
          <w:rtl/>
        </w:rPr>
      </w:pPr>
      <w:r w:rsidRPr="00E8020A">
        <w:rPr>
          <w:rFonts w:ascii="Sakkal Majalla" w:hAnsi="Sakkal Majalla" w:hint="cs"/>
          <w:color w:val="C00000"/>
          <w:sz w:val="32"/>
          <w:szCs w:val="32"/>
          <w:rtl/>
        </w:rPr>
        <w:t xml:space="preserve">خلاصة القول: </w:t>
      </w:r>
      <w:r w:rsidRPr="00E8020A">
        <w:rPr>
          <w:rFonts w:ascii="Sakkal Majalla" w:hAnsi="Sakkal Majalla"/>
          <w:sz w:val="32"/>
          <w:szCs w:val="32"/>
          <w:rtl/>
        </w:rPr>
        <w:t>ي</w:t>
      </w:r>
      <w:r w:rsidRPr="00E8020A">
        <w:rPr>
          <w:rFonts w:ascii="Sakkal Majalla" w:hAnsi="Sakkal Majalla" w:hint="cs"/>
          <w:sz w:val="32"/>
          <w:szCs w:val="32"/>
          <w:rtl/>
        </w:rPr>
        <w:t>ُ</w:t>
      </w:r>
      <w:r w:rsidRPr="00E8020A">
        <w:rPr>
          <w:rFonts w:ascii="Sakkal Majalla" w:hAnsi="Sakkal Majalla"/>
          <w:sz w:val="32"/>
          <w:szCs w:val="32"/>
          <w:rtl/>
        </w:rPr>
        <w:t>شك</w:t>
      </w:r>
      <w:r w:rsidRPr="00E8020A">
        <w:rPr>
          <w:rFonts w:ascii="Sakkal Majalla" w:hAnsi="Sakkal Majalla" w:hint="cs"/>
          <w:sz w:val="32"/>
          <w:szCs w:val="32"/>
          <w:rtl/>
        </w:rPr>
        <w:t>ّ</w:t>
      </w:r>
      <w:r w:rsidRPr="00E8020A">
        <w:rPr>
          <w:rFonts w:ascii="Sakkal Majalla" w:hAnsi="Sakkal Majalla"/>
          <w:sz w:val="32"/>
          <w:szCs w:val="32"/>
          <w:rtl/>
        </w:rPr>
        <w:t>ل المستقبل الرقمي فرصة كبيرة لتحسين ممارسات الحوكمة من خلال الابتكارات التكنولوجية. من خلال تبني استراتيجيات مناسبة والاستعداد للتحديات، يمكن للمؤسسات تعزيز كفاءتها وشفافيتها، وتحقيق نتائج إيجابية في ظل التطورات التكنولوجية المتسارعة. يعتمد النجاح على القدرة على التكيف والاستفادة من هذه التقنيات بطرق مسؤولة ومستدامة.</w:t>
      </w:r>
    </w:p>
    <w:tbl>
      <w:tblPr>
        <w:tblStyle w:val="TableGrid"/>
        <w:bidiVisual/>
        <w:tblW w:w="9251"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7D2351" w:rsidRPr="00563DBD" w:rsidTr="002714C1">
        <w:tc>
          <w:tcPr>
            <w:tcW w:w="1980" w:type="dxa"/>
            <w:tcBorders>
              <w:right w:val="single" w:sz="36" w:space="0" w:color="168489"/>
            </w:tcBorders>
            <w:shd w:val="clear" w:color="auto" w:fill="F2F2F2" w:themeFill="background1" w:themeFillShade="F2"/>
            <w:vAlign w:val="center"/>
          </w:tcPr>
          <w:p w:rsidR="007D2351" w:rsidRPr="008113E1" w:rsidRDefault="007D2351" w:rsidP="00FD5841">
            <w:pPr>
              <w:pStyle w:val="a1"/>
              <w:pageBreakBefore/>
              <w:jc w:val="center"/>
              <w:rPr>
                <w:rtl/>
              </w:rPr>
            </w:pPr>
            <w:r w:rsidRPr="008113E1">
              <w:rPr>
                <w:noProof/>
                <w:rtl/>
              </w:rPr>
              <w:lastRenderedPageBreak/>
              <w:drawing>
                <wp:inline distT="0" distB="0" distL="0" distR="0" wp14:anchorId="0CA5B39D" wp14:editId="4BE842B6">
                  <wp:extent cx="563984" cy="563914"/>
                  <wp:effectExtent l="0" t="0" r="7620" b="7620"/>
                  <wp:docPr id="2074268743" name="Picture 207426874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7D2351" w:rsidRPr="007D2351" w:rsidRDefault="007D2351" w:rsidP="007D2351">
            <w:pPr>
              <w:jc w:val="center"/>
              <w:rPr>
                <w:rFonts w:ascii="Adobe Arabic" w:eastAsia="Times New Roman" w:hAnsi="Adobe Arabic" w:cs="Adobe Arabic"/>
                <w:b/>
                <w:bCs/>
                <w:color w:val="168489"/>
                <w:kern w:val="24"/>
                <w:sz w:val="44"/>
                <w:szCs w:val="44"/>
                <w:rtl/>
                <w:lang w:bidi="ar-SY"/>
              </w:rPr>
            </w:pPr>
            <w:r w:rsidRPr="007D2351">
              <w:rPr>
                <w:rFonts w:ascii="Adobe Arabic" w:eastAsia="Times New Roman" w:hAnsi="Adobe Arabic" w:cs="Adobe Arabic"/>
                <w:b/>
                <w:bCs/>
                <w:color w:val="168489"/>
                <w:kern w:val="24"/>
                <w:sz w:val="44"/>
                <w:szCs w:val="44"/>
                <w:rtl/>
                <w:lang w:bidi="ar-SY"/>
              </w:rPr>
              <w:t>كيف يمكن للمؤسسات الاستعداد للتغيرات المستقبلية في مجال الحوكمة الرقمية؟</w:t>
            </w:r>
          </w:p>
        </w:tc>
      </w:tr>
      <w:tr w:rsidR="007D2351" w:rsidTr="002714C1">
        <w:tc>
          <w:tcPr>
            <w:tcW w:w="1980" w:type="dxa"/>
            <w:tcBorders>
              <w:right w:val="single" w:sz="36" w:space="0" w:color="168489"/>
            </w:tcBorders>
            <w:shd w:val="clear" w:color="auto" w:fill="F2F2F2" w:themeFill="background1" w:themeFillShade="F2"/>
            <w:vAlign w:val="center"/>
          </w:tcPr>
          <w:p w:rsidR="007D2351" w:rsidRPr="008113E1" w:rsidRDefault="007516E6" w:rsidP="00FD5841">
            <w:pPr>
              <w:jc w:val="center"/>
              <w:rPr>
                <w:rFonts w:ascii="Adobe Arabic" w:eastAsia="Times New Roman" w:hAnsi="Adobe Arabic" w:cs="Adobe Arabic"/>
                <w:b/>
                <w:bCs/>
                <w:color w:val="1E3D6A"/>
                <w:kern w:val="24"/>
                <w:sz w:val="40"/>
                <w:szCs w:val="40"/>
                <w:rtl/>
                <w:lang w:bidi="ar-SY"/>
              </w:rPr>
            </w:pPr>
            <w:hyperlink r:id="rId206" w:history="1">
              <w:r w:rsidR="007D2351" w:rsidRPr="007516E6">
                <w:rPr>
                  <w:rStyle w:val="Hyperlink"/>
                  <w:rFonts w:ascii="Adobe Arabic" w:eastAsia="Times New Roman" w:hAnsi="Adobe Arabic" w:cs="Adobe Arabic"/>
                  <w:b/>
                  <w:bCs/>
                  <w:kern w:val="24"/>
                  <w:sz w:val="44"/>
                  <w:szCs w:val="44"/>
                  <w:rtl/>
                  <w:lang w:bidi="ar-SY"/>
                </w:rPr>
                <w:t>تمرين</w:t>
              </w:r>
            </w:hyperlink>
          </w:p>
        </w:tc>
        <w:tc>
          <w:tcPr>
            <w:tcW w:w="7271" w:type="dxa"/>
            <w:vMerge/>
            <w:tcBorders>
              <w:left w:val="single" w:sz="36" w:space="0" w:color="168489"/>
            </w:tcBorders>
          </w:tcPr>
          <w:p w:rsidR="007D2351" w:rsidRDefault="007D2351" w:rsidP="00FD5841">
            <w:pPr>
              <w:pStyle w:val="a1"/>
              <w:rPr>
                <w:rtl/>
              </w:rPr>
            </w:pPr>
          </w:p>
        </w:tc>
      </w:tr>
    </w:tbl>
    <w:p w:rsidR="002714C1" w:rsidRDefault="002714C1" w:rsidP="002714C1">
      <w:pPr>
        <w:jc w:val="center"/>
        <w:rPr>
          <w:noProof/>
          <w:rtl/>
          <w:lang w:bidi="ar-SY"/>
        </w:rPr>
      </w:pPr>
    </w:p>
    <w:p w:rsidR="002714C1" w:rsidRDefault="002714C1" w:rsidP="002714C1">
      <w:pPr>
        <w:ind w:left="-897"/>
        <w:jc w:val="center"/>
        <w:rPr>
          <w:noProof/>
          <w:rtl/>
          <w:lang w:bidi="ar-SY"/>
        </w:rPr>
      </w:pPr>
      <w:r>
        <w:rPr>
          <w:noProof/>
        </w:rPr>
        <mc:AlternateContent>
          <mc:Choice Requires="wps">
            <w:drawing>
              <wp:inline distT="0" distB="0" distL="0" distR="0" wp14:anchorId="2C3B2181" wp14:editId="10176CF7">
                <wp:extent cx="6747510" cy="6089650"/>
                <wp:effectExtent l="0" t="0" r="15240" b="25400"/>
                <wp:docPr id="121831394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7510" cy="6089650"/>
                        </a:xfrm>
                        <a:prstGeom prst="roundRect">
                          <a:avLst>
                            <a:gd name="adj" fmla="val 16667"/>
                          </a:avLst>
                        </a:prstGeom>
                        <a:solidFill>
                          <a:srgbClr val="EAF4E4"/>
                        </a:solidFill>
                        <a:ln w="12700">
                          <a:solidFill>
                            <a:schemeClr val="accent6"/>
                          </a:solidFill>
                          <a:miter lim="800000"/>
                          <a:headEnd/>
                          <a:tailEnd/>
                        </a:ln>
                      </wps:spPr>
                      <wps:txbx>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3763" style="width:531.3pt;height:47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" fillcolor="#eaf4e4" strokecolor="#70ad47 [3209]" strokeweight="1pt">
                <v:stroke joinstyle="miter"/>
                <v:textbox inset="0,3mm,0">
                  <w:txbxContent>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spacing w:line="480" w:lineRule="auto"/>
                        <w:jc w:val="center"/>
                        <w:rPr>
                          <w:sz w:val="22"/>
                          <w:szCs w:val="28"/>
                          <w:lang w:bidi="ar-SY"/>
                        </w:rPr>
                      </w:pPr>
                      <w:r>
                        <w:rPr>
                          <w:rFonts w:asciiTheme="majorBidi" w:hAnsiTheme="majorBidi" w:cstheme="majorBidi" w:hint="cs"/>
                          <w:szCs w:val="28"/>
                          <w:rtl/>
                          <w:lang w:bidi="ar-SY"/>
                        </w:rPr>
                        <w:t>.........................................................................................................................................</w:t>
                      </w:r>
                    </w:p>
                    <w:p w:rsidR="00FD5841" w:rsidRDefault="00FD5841" w:rsidP="002714C1">
                      <w:pPr>
                        <w:jc w:val="center"/>
                        <w:rPr>
                          <w:sz w:val="22"/>
                          <w:szCs w:val="28"/>
                          <w:rtl/>
                          <w:lang w:bidi="ar-SY"/>
                        </w:rPr>
                      </w:pPr>
                    </w:p>
                  </w:txbxContent>
                </v:textbox>
                <w10:wrap anchorx="page"/>
                <w10:anchorlock/>
              </v:roundrect>
            </w:pict>
          </mc:Fallback>
        </mc:AlternateContent>
      </w:r>
    </w:p>
    <w:p w:rsidR="002714C1" w:rsidRDefault="002714C1" w:rsidP="002714C1">
      <w:pPr>
        <w:jc w:val="center"/>
        <w:rPr>
          <w:rFonts w:ascii="Adobe Arabic" w:hAnsi="Adobe Arabic" w:cs="Adobe Arabic"/>
          <w:b/>
          <w:bCs/>
          <w:color w:val="2B5474"/>
          <w:kern w:val="24"/>
          <w:sz w:val="56"/>
          <w:szCs w:val="56"/>
          <w:rtl/>
          <w:lang w:bidi="ar-SY"/>
        </w:rPr>
      </w:pPr>
      <w:r w:rsidRPr="00F131A0">
        <w:rPr>
          <w:noProof/>
        </w:rPr>
        <w:drawing>
          <wp:inline distT="0" distB="0" distL="0" distR="0" wp14:anchorId="56AC051A" wp14:editId="4E622C93">
            <wp:extent cx="1140394" cy="1060892"/>
            <wp:effectExtent l="0" t="0" r="3175" b="6350"/>
            <wp:docPr id="2074268744" name="Picture 2074268744"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2" cstate="print">
                      <a:duotone>
                        <a:schemeClr val="accent3">
                          <a:shade val="45000"/>
                          <a:satMod val="135000"/>
                        </a:schemeClr>
                        <a:prstClr val="white"/>
                      </a:duotone>
                      <a:extLst>
                        <a:ext uri="{BEBA8EAE-BF5A-486C-A8C5-ECC9F3942E4B}">
                          <a14:imgProps xmlns:a14="http://schemas.microsoft.com/office/drawing/2010/main">
                            <a14:imgLayer r:embed="rId73">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rsidR="00D75CDD" w:rsidRDefault="00D75CDD" w:rsidP="002714C1">
      <w:pPr>
        <w:jc w:val="center"/>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7CAC001D" wp14:editId="6D8D5B48">
                <wp:extent cx="5633720" cy="593090"/>
                <wp:effectExtent l="0" t="4445" r="0" b="2540"/>
                <wp:docPr id="2074268738" name="Group 2074268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2074268739"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740"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4268741"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5841" w:rsidRDefault="007516E6" w:rsidP="00D75CDD">
                              <w:pPr>
                                <w:jc w:val="center"/>
                                <w:rPr>
                                  <w:rFonts w:ascii="Adobe Arabic" w:hAnsi="Adobe Arabic" w:cs="Adobe Arabic"/>
                                  <w:b/>
                                  <w:bCs/>
                                  <w:color w:val="2B5474"/>
                                  <w:kern w:val="24"/>
                                  <w:sz w:val="56"/>
                                  <w:szCs w:val="56"/>
                                  <w:lang w:bidi="ar-SY"/>
                                </w:rPr>
                              </w:pPr>
                              <w:hyperlink r:id="rId207" w:history="1">
                                <w:r w:rsidR="00FD5841" w:rsidRPr="007516E6">
                                  <w:rPr>
                                    <w:rStyle w:val="Hyperlink"/>
                                    <w:rFonts w:ascii="Adobe Arabic" w:hAnsi="Adobe Arabic" w:cs="Adobe Arabic" w:hint="cs"/>
                                    <w:b/>
                                    <w:bCs/>
                                    <w:kern w:val="24"/>
                                    <w:sz w:val="56"/>
                                    <w:szCs w:val="56"/>
                                    <w:rtl/>
                                    <w:lang w:bidi="ar-SY"/>
                                  </w:rPr>
                                  <w:t>موجز الجلسة</w:t>
                                </w:r>
                              </w:hyperlink>
                            </w:p>
                          </w:txbxContent>
                        </wps:txbx>
                        <wps:bodyPr rot="0" vert="horz" wrap="square" lIns="91440" tIns="45720" rIns="91440" bIns="45720" anchor="t" anchorCtr="0" upright="1">
                          <a:noAutofit/>
                        </wps:bodyPr>
                      </wps:wsp>
                    </wpg:wgp>
                  </a:graphicData>
                </a:graphic>
              </wp:inline>
            </w:drawing>
          </mc:Choice>
          <mc:Fallback>
            <w:pict>
              <v:group id="Group 2074268738" o:spid="_x0000_s376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Ry7k&#10;WNoDAABkDgAADgAAAAAAAAAAAAAAAAAuAgAAZHJzL2Uyb0RvYy54bWxQSwECLQAUAAYACAAAACEA&#10;TRNt9d0AAAAEAQAADwAAAAAAAAAAAAAAAAA0BgAAZHJzL2Rvd25yZXYueG1sUEsFBgAAAAAEAAQA&#10;8wAAAD4HAAAAAA==&#10;">
                <v:rect id="Rectangle 2074265687" o:spid="_x0000_s3765"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qVJswA&#10;AADjAAAADwAAAGRycy9kb3ducmV2LnhtbESPQUvDQBSE70L/w/IEb3bXVdM2dlukUPTioW0QvD2z&#10;zySYfZtmt038964g9DjMfDPMcj26VpypD41nA3dTBYK49LbhykBx2N7OQYSIbLH1TAZ+KMB6Nbla&#10;Ym79wDs672MlUgmHHA3UMXa5lKGsyWGY+o44eV++dxiT7CtpexxSuWulViqTDhtOCzV2tKmp/N6f&#10;nAFdjI96eNsu3j+KzxeVnY4bTZkxN9fj8xOISGO8hP/pV5s4NXvQ2Xx2v4C/T+kPyN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IqVJswAAADjAAAADwAAAAAAAAAAAAAAAACY&#10;AgAAZHJzL2Rvd25yZXYueG1sUEsFBgAAAAAEAAQA9QAAAJEDAAAAAA==&#10;" fillcolor="#f2f2f2 [3052]" stroked="f" strokeweight="1pt"/>
                <v:rect id="Rectangle 2074265688" o:spid="_x0000_s3766"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gg9MkA&#10;AADjAAAADwAAAGRycy9kb3ducmV2LnhtbESPXWvCMBSG7wf7D+EMvBmaGkSlGsUVBl7JpuL1oTk2&#10;nc1JaTJt9+uXi8EuX94vnvW2d424UxdqzxqmkwwEcelNzZWG8+l9vAQRIrLBxjNpGCjAdvP8tMbc&#10;+Ad/0v0YK5FGOOSowcbY5lKG0pLDMPEtcfKuvnMYk+wqaTp8pHHXSJVlc+mw5vRgsaXCUnk7fjsN&#10;P/ZDFcVwuMXp6274eju7iz8orUcv/W4FIlIf/8N/7b3RoLLFTM2Xi1miSEyJB+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7gg9MkAAADjAAAADwAAAAAAAAAAAAAAAACYAgAA&#10;ZHJzL2Rvd25yZXYueG1sUEsFBgAAAAAEAAQA9QAAAI4DAAAAAA==&#10;" fillcolor="#168489" stroked="f" strokeweight="1pt"/>
                <v:shape id="TextBox 7" o:spid="_x0000_s3767"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0y68oA&#10;AADjAAAADwAAAGRycy9kb3ducmV2LnhtbESPS2vDMBCE74X+B7GF3hopxs3DiRJKS6CnhuYFuS3W&#10;xjaxVsZSYuffR4VAj8PMfMPMl72txZVaXznWMBwoEMS5MxUXGnbb1dsEhA/IBmvHpOFGHpaL56c5&#10;ZsZ1/EvXTShEhLDPUEMZQpNJ6fOSLPqBa4ijd3KtxRBlW0jTYhfhtpaJUiNpseK4UGJDnyXl583F&#10;atj/nI6HVK2LL/vedK5Xku1Uav360n/MQATqw3/40f42GhI1TpPRZJwO4e9T/ANyc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GdMuvKAAAA4wAAAA8AAAAAAAAAAAAAAAAAmAIA&#10;AGRycy9kb3ducmV2LnhtbFBLBQYAAAAABAAEAPUAAACPAwAAAAA=&#10;" filled="f" stroked="f">
                  <v:textbox>
                    <w:txbxContent>
                      <w:p w:rsidR="00FD5841" w:rsidRDefault="007516E6" w:rsidP="00D75CDD">
                        <w:pPr>
                          <w:jc w:val="center"/>
                          <w:rPr>
                            <w:rFonts w:ascii="Adobe Arabic" w:hAnsi="Adobe Arabic" w:cs="Adobe Arabic"/>
                            <w:b/>
                            <w:bCs/>
                            <w:color w:val="2B5474"/>
                            <w:kern w:val="24"/>
                            <w:sz w:val="56"/>
                            <w:szCs w:val="56"/>
                            <w:lang w:bidi="ar-SY"/>
                          </w:rPr>
                        </w:pPr>
                        <w:hyperlink r:id="rId208" w:history="1">
                          <w:r w:rsidR="00FD5841" w:rsidRPr="007516E6">
                            <w:rPr>
                              <w:rStyle w:val="Hyperlink"/>
                              <w:rFonts w:ascii="Adobe Arabic" w:hAnsi="Adobe Arabic" w:cs="Adobe Arabic" w:hint="cs"/>
                              <w:b/>
                              <w:bCs/>
                              <w:kern w:val="24"/>
                              <w:sz w:val="56"/>
                              <w:szCs w:val="56"/>
                              <w:rtl/>
                              <w:lang w:bidi="ar-SY"/>
                            </w:rPr>
                            <w:t>موجز الجلسة</w:t>
                          </w:r>
                        </w:hyperlink>
                      </w:p>
                    </w:txbxContent>
                  </v:textbox>
                </v:shape>
                <w10:wrap anchorx="page"/>
                <w10:anchorlock/>
              </v:group>
            </w:pict>
          </mc:Fallback>
        </mc:AlternateContent>
      </w:r>
    </w:p>
    <w:p w:rsidR="00D75CDD" w:rsidRPr="00A84A2A" w:rsidRDefault="00D75CDD" w:rsidP="00D75CDD">
      <w:pPr>
        <w:pStyle w:val="a2"/>
        <w:rPr>
          <w:color w:val="168489"/>
        </w:rPr>
      </w:pPr>
      <w:r w:rsidRPr="00A84A2A">
        <w:rPr>
          <w:color w:val="168489"/>
          <w:rtl/>
        </w:rPr>
        <w:t>تم في هذه الجلسة مناقشة المواضيع والأفكار الآتية:</w:t>
      </w:r>
    </w:p>
    <w:p w:rsidR="00D75CDD" w:rsidRPr="00D75CDD" w:rsidRDefault="00D75CDD">
      <w:pPr>
        <w:pStyle w:val="a2"/>
        <w:numPr>
          <w:ilvl w:val="1"/>
          <w:numId w:val="6"/>
        </w:numPr>
        <w:spacing w:line="360" w:lineRule="auto"/>
      </w:pPr>
      <w:r w:rsidRPr="00D75CDD">
        <w:rPr>
          <w:rtl/>
        </w:rPr>
        <w:t>مؤشرات قياس فعالية الحوكمة الرقمية</w:t>
      </w:r>
      <w:r w:rsidRPr="00D75CDD">
        <w:rPr>
          <w:rFonts w:hint="cs"/>
          <w:rtl/>
        </w:rPr>
        <w:t>.</w:t>
      </w:r>
    </w:p>
    <w:p w:rsidR="00D75CDD" w:rsidRPr="00D75CDD" w:rsidRDefault="00D75CDD">
      <w:pPr>
        <w:pStyle w:val="a2"/>
        <w:numPr>
          <w:ilvl w:val="1"/>
          <w:numId w:val="6"/>
        </w:numPr>
        <w:spacing w:line="360" w:lineRule="auto"/>
      </w:pPr>
      <w:r w:rsidRPr="00D75CDD">
        <w:rPr>
          <w:rtl/>
        </w:rPr>
        <w:t>أدوات تقييم أداء الحوكمة في البيئة الرقمية</w:t>
      </w:r>
      <w:r w:rsidRPr="00D75CDD">
        <w:rPr>
          <w:rFonts w:hint="cs"/>
          <w:rtl/>
        </w:rPr>
        <w:t>.</w:t>
      </w:r>
    </w:p>
    <w:p w:rsidR="00D75CDD" w:rsidRPr="00D75CDD" w:rsidRDefault="00D75CDD">
      <w:pPr>
        <w:pStyle w:val="a2"/>
        <w:numPr>
          <w:ilvl w:val="1"/>
          <w:numId w:val="6"/>
        </w:numPr>
        <w:spacing w:line="360" w:lineRule="auto"/>
      </w:pPr>
      <w:r w:rsidRPr="00D75CDD">
        <w:rPr>
          <w:rtl/>
        </w:rPr>
        <w:t>التحسين المستمر لممارسات الحوكمة الرقمية</w:t>
      </w:r>
      <w:r w:rsidRPr="00D75CDD">
        <w:rPr>
          <w:rFonts w:hint="cs"/>
          <w:rtl/>
        </w:rPr>
        <w:t>.</w:t>
      </w:r>
    </w:p>
    <w:p w:rsidR="00D75CDD" w:rsidRDefault="00D75CDD">
      <w:pPr>
        <w:pStyle w:val="a2"/>
        <w:numPr>
          <w:ilvl w:val="1"/>
          <w:numId w:val="6"/>
        </w:numPr>
        <w:spacing w:line="360" w:lineRule="auto"/>
        <w:rPr>
          <w:rtl/>
        </w:rPr>
      </w:pPr>
      <w:r w:rsidRPr="00D75CDD">
        <w:rPr>
          <w:rtl/>
        </w:rPr>
        <w:t>مستقبل الحوكمة في ظل التطورات التكنولوجية المتسارعة</w:t>
      </w:r>
    </w:p>
    <w:p w:rsidR="00D75CDD" w:rsidRPr="00D75CDD" w:rsidRDefault="00D75CDD" w:rsidP="00D75CDD"/>
    <w:p w:rsidR="00D75CDD" w:rsidRPr="00F212B0" w:rsidRDefault="00D75CDD" w:rsidP="00D75CDD">
      <w:pPr>
        <w:tabs>
          <w:tab w:val="left" w:pos="8192"/>
        </w:tabs>
        <w:jc w:val="center"/>
        <w:rPr>
          <w:rFonts w:ascii="Adobe Arabic" w:hAnsi="Adobe Arabic" w:cs="Adobe Arabic"/>
          <w:b/>
          <w:bCs/>
          <w:color w:val="2B5474"/>
          <w:kern w:val="24"/>
          <w:sz w:val="56"/>
          <w:szCs w:val="56"/>
          <w:rtl/>
          <w:lang w:bidi="ar-SY"/>
        </w:rPr>
      </w:pPr>
      <w:r w:rsidRPr="00504A7D">
        <w:rPr>
          <w:noProof/>
        </w:rPr>
        <w:drawing>
          <wp:inline distT="0" distB="0" distL="0" distR="0" wp14:anchorId="62F3D802" wp14:editId="3FB2B27F">
            <wp:extent cx="1219200" cy="1219200"/>
            <wp:effectExtent l="0" t="0" r="0" b="0"/>
            <wp:docPr id="2074268742" name="Picture 2074268742" descr="Contrac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BCBFD7-8602-055E-4AD1-9266C033021D}"/>
                        </a:ext>
                      </a:extLst>
                    </pic:cNvPr>
                    <pic:cNvPicPr>
                      <a:picLocks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22492E" w:rsidRDefault="0022492E" w:rsidP="00DF5ECD">
      <w:pPr>
        <w:rPr>
          <w:rtl/>
        </w:rPr>
      </w:pPr>
    </w:p>
    <w:p w:rsidR="009F5DE0" w:rsidRDefault="009C73B7" w:rsidP="00E8020A">
      <w:pPr>
        <w:rPr>
          <w:b/>
          <w:bCs/>
          <w:sz w:val="36"/>
          <w:szCs w:val="36"/>
          <w:rtl/>
          <w:lang w:bidi="ar-SY"/>
        </w:rPr>
      </w:pPr>
      <w:r w:rsidRPr="0090459D">
        <w:rPr>
          <w:noProof/>
        </w:rPr>
        <w:lastRenderedPageBreak/>
        <mc:AlternateContent>
          <mc:Choice Requires="wpg">
            <w:drawing>
              <wp:inline distT="0" distB="0" distL="0" distR="0" wp14:anchorId="5DE4B06A" wp14:editId="2950AB73">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FD5841" w:rsidRPr="002F37B7" w:rsidRDefault="007516E6" w:rsidP="009C73B7">
                              <w:pPr>
                                <w:jc w:val="center"/>
                                <w:rPr>
                                  <w:rFonts w:ascii="Adobe Arabic" w:hAnsi="Adobe Arabic" w:cs="Adobe Arabic"/>
                                  <w:b/>
                                  <w:bCs/>
                                  <w:color w:val="auto"/>
                                  <w:kern w:val="24"/>
                                  <w:sz w:val="56"/>
                                  <w:szCs w:val="56"/>
                                  <w:lang w:bidi="ar-SY"/>
                                </w:rPr>
                              </w:pPr>
                              <w:hyperlink r:id="rId209" w:history="1">
                                <w:r w:rsidR="00FD5841" w:rsidRPr="007516E6">
                                  <w:rPr>
                                    <w:rStyle w:val="Hyperlink"/>
                                    <w:rFonts w:ascii="Adobe Arabic" w:hAnsi="Adobe Arabic" w:cs="Adobe Arabic" w:hint="cs"/>
                                    <w:b/>
                                    <w:bCs/>
                                    <w:kern w:val="24"/>
                                    <w:sz w:val="56"/>
                                    <w:szCs w:val="56"/>
                                    <w:rtl/>
                                    <w:lang w:bidi="ar-SY"/>
                                  </w:rPr>
                                  <w:t>الخاتمة</w:t>
                                </w:r>
                              </w:hyperlink>
                            </w:p>
                          </w:txbxContent>
                        </wps:txbx>
                        <wps:bodyPr wrap="square" rtlCol="0">
                          <a:noAutofit/>
                        </wps:bodyPr>
                      </wps:wsp>
                    </wpg:wgp>
                  </a:graphicData>
                </a:graphic>
              </wp:inline>
            </w:drawing>
          </mc:Choice>
          <mc:Fallback>
            <w:pict>
              <v:group id="_x0000_s376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A2v9xAAQMAAOsJAAAOAAAAAAAAAAAAAAAAAC4CAABkcnMvZTJvRG9jLnhtbFBLAQIt&#10;ABQABgAIAAAAIQBNE2313QAAAAQBAAAPAAAAAAAAAAAAAAAAAFsFAABkcnMvZG93bnJldi54bWxQ&#10;SwUGAAAAAAQABADzAAAAZQYAAAAA&#10;">
                <v:rect id="Rectangle 388507700" o:spid="_x0000_s3769"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KTAMkA&#10;AADiAAAADwAAAGRycy9kb3ducmV2LnhtbESPy04CMRSG9ya+Q3NI2EmLRGYyUogxEl0hFxcsT6bH&#10;6cTp6dgWGN+eLkxY/vlv+RarwXXiTCG2njVMJwoEce1Ny42Gr8P6oQQRE7LBzjNp+KMIq+X93QIr&#10;4y+8o/M+NSKPcKxQg02pr6SMtSWHceJ74ux9++AwZRkaaQJe8rjr5KNSc+mw5fxgsadXS/XP/uQ0&#10;bE8b28yOoTik9354O6r51nz+aj0eDS/PIBIN6Rb+b38YDbOyfFJFoTJERso4IJ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KKTAMkAAADiAAAADwAAAAAAAAAAAAAAAACYAgAA&#10;ZHJzL2Rvd25yZXYueG1sUEsFBgAAAAAEAAQA9QAAAI4DAAAAAA==&#10;" fillcolor="#d9d9d9" stroked="f" strokeweight="1pt"/>
                <v:rect id="Rectangle 388507701" o:spid="_x0000_s3770"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phV8oA&#10;AADiAAAADwAAAGRycy9kb3ducmV2LnhtbESPQUvDQBSE74L/YXmCF7G7iWhD2m2pAcFTsbV4fmRf&#10;s7HZtyG7tom/3hUEj8PMfMMs16PrxJmG0HrWkM0UCOLam5YbDYf3l/sCRIjIBjvPpGGiAOvV9dUS&#10;S+MvvKPzPjYiQTiUqMHG2JdShtqSwzDzPXHyjn5wGJMcGmkGvCS462Su1JN02HJasNhTZak+7b+c&#10;hm/7llfVtD3F7G4zfT4f3Iff5lrf3oybBYhIY/wP/7VfjYaHonhU87nK4PdSugNy9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3KYVfKAAAA4gAAAA8AAAAAAAAAAAAAAAAAmAIA&#10;AGRycy9kb3ducmV2LnhtbFBLBQYAAAAABAAEAPUAAACPAwAAAAA=&#10;" fillcolor="#168489" stroked="f" strokeweight="1pt"/>
                <v:shape id="TextBox 7" o:spid="_x0000_s3771"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XKcoA&#10;AADiAAAADwAAAGRycy9kb3ducmV2LnhtbESPT2vCQBTE70K/w/IK3nS3ttY0dZVSEXpSGv9Ab4/s&#10;MwnNvg3Z1aTfvisIHoeZ+Q0zX/a2FhdqfeVYw9NYgSDOnam40LDfrUcJCB+QDdaOScMfeVguHgZz&#10;TI3r+JsuWShEhLBPUUMZQpNK6fOSLPqxa4ijd3KtxRBlW0jTYhfhtpYTpV6lxYrjQokNfZaU/2Zn&#10;q+GwOf0cX9S2WNlp07leSbZvUuvhY//xDiJQH+7hW/vLaHhOkqmazdQErpfiHZCL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5T1ynKAAAA4gAAAA8AAAAAAAAAAAAAAAAAmAIA&#10;AGRycy9kb3ducmV2LnhtbFBLBQYAAAAABAAEAPUAAACPAwAAAAA=&#10;" filled="f" stroked="f">
                  <v:textbox>
                    <w:txbxContent>
                      <w:p w:rsidR="00FD5841" w:rsidRPr="002F37B7" w:rsidRDefault="007516E6" w:rsidP="009C73B7">
                        <w:pPr>
                          <w:jc w:val="center"/>
                          <w:rPr>
                            <w:rFonts w:ascii="Adobe Arabic" w:hAnsi="Adobe Arabic" w:cs="Adobe Arabic"/>
                            <w:b/>
                            <w:bCs/>
                            <w:color w:val="auto"/>
                            <w:kern w:val="24"/>
                            <w:sz w:val="56"/>
                            <w:szCs w:val="56"/>
                            <w:lang w:bidi="ar-SY"/>
                          </w:rPr>
                        </w:pPr>
                        <w:hyperlink r:id="rId210" w:history="1">
                          <w:r w:rsidR="00FD5841" w:rsidRPr="007516E6">
                            <w:rPr>
                              <w:rStyle w:val="Hyperlink"/>
                              <w:rFonts w:ascii="Adobe Arabic" w:hAnsi="Adobe Arabic" w:cs="Adobe Arabic" w:hint="cs"/>
                              <w:b/>
                              <w:bCs/>
                              <w:kern w:val="24"/>
                              <w:sz w:val="56"/>
                              <w:szCs w:val="56"/>
                              <w:rtl/>
                              <w:lang w:bidi="ar-SY"/>
                            </w:rPr>
                            <w:t>الخاتمة</w:t>
                          </w:r>
                        </w:hyperlink>
                      </w:p>
                    </w:txbxContent>
                  </v:textbox>
                </v:shape>
                <w10:wrap anchorx="page"/>
                <w10:anchorlock/>
              </v:group>
            </w:pict>
          </mc:Fallback>
        </mc:AlternateConten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مع اختتام برنامجنا التدريبي "الحوكمة في عصر التحول الرقمي"، نود أن نعبر عن امتناننا العميق لكل المشاركين الذين ساهموا في إنجاح هذا البرنامج. لقد كانت رحلة تعلم وتبادل خبرات قيمة، تعززت بفضل مشاركاتكم الفعالة وتفاعلكم المستمر.</w: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tl/>
        </w:rPr>
      </w:pPr>
      <w:r w:rsidRPr="00E8020A">
        <w:rPr>
          <w:rFonts w:ascii="Sakkal Majalla" w:hAnsi="Sakkal Majalla" w:cs="Sakkal Majalla"/>
          <w:sz w:val="32"/>
          <w:szCs w:val="32"/>
          <w:rtl/>
        </w:rPr>
        <w:t>لقد أضفتم قيمة كبيرة من خلال آرائكم وخبراتكم المتنوعة، مما جعل البرنامج أكثر ثراءً وفعالية. مساهماتكم كانت جوهرية في تحقيق الأهداف المرجوة من هذا التدريب.</w:t>
      </w:r>
    </w:p>
    <w:p w:rsidR="00DD6BD4" w:rsidRPr="00E8020A" w:rsidRDefault="00DD6BD4" w:rsidP="00E8020A">
      <w:pPr>
        <w:spacing w:line="360" w:lineRule="auto"/>
        <w:rPr>
          <w:rFonts w:ascii="Sakkal Majalla" w:hAnsi="Sakkal Majalla"/>
          <w:color w:val="C00000"/>
          <w:sz w:val="32"/>
          <w:szCs w:val="32"/>
        </w:rPr>
      </w:pPr>
      <w:r w:rsidRPr="00E8020A">
        <w:rPr>
          <w:rFonts w:ascii="Sakkal Majalla" w:hAnsi="Sakkal Majalla" w:hint="cs"/>
          <w:color w:val="C00000"/>
          <w:sz w:val="32"/>
          <w:szCs w:val="32"/>
          <w:rtl/>
        </w:rPr>
        <w:t xml:space="preserve">وبناءً على ما تعلّمناه سويةً، نود أن نقدّم لكم بعض </w:t>
      </w:r>
      <w:r w:rsidRPr="00E8020A">
        <w:rPr>
          <w:rFonts w:ascii="Sakkal Majalla" w:hAnsi="Sakkal Majalla"/>
          <w:color w:val="C00000"/>
          <w:sz w:val="32"/>
          <w:szCs w:val="32"/>
          <w:rtl/>
        </w:rPr>
        <w:t>التوصيات</w:t>
      </w:r>
      <w:r w:rsidRPr="00E8020A">
        <w:rPr>
          <w:rFonts w:ascii="Sakkal Majalla" w:hAnsi="Sakkal Majalla" w:hint="cs"/>
          <w:color w:val="C00000"/>
          <w:sz w:val="32"/>
          <w:szCs w:val="32"/>
          <w:rtl/>
        </w:rPr>
        <w:t>:</w:t>
      </w:r>
    </w:p>
    <w:p w:rsidR="00DD6BD4" w:rsidRPr="002B74A4" w:rsidRDefault="00DD6BD4" w:rsidP="00E8020A">
      <w:pPr>
        <w:spacing w:line="360" w:lineRule="auto"/>
        <w:rPr>
          <w:rFonts w:ascii="Sakkal Majalla" w:hAnsi="Sakkal Majalla"/>
          <w:color w:val="168489"/>
          <w:sz w:val="32"/>
          <w:szCs w:val="32"/>
        </w:rPr>
      </w:pPr>
      <w:r w:rsidRPr="00F60682">
        <w:rPr>
          <w:rFonts w:ascii="Sakkal Majalla" w:hAnsi="Sakkal Majalla"/>
          <w:sz w:val="32"/>
          <w:szCs w:val="32"/>
          <w:rtl/>
        </w:rPr>
        <w:t>1</w:t>
      </w:r>
      <w:r w:rsidRPr="002B74A4">
        <w:rPr>
          <w:rFonts w:ascii="Sakkal Majalla" w:hAnsi="Sakkal Majalla"/>
          <w:color w:val="168489"/>
          <w:sz w:val="32"/>
          <w:szCs w:val="32"/>
          <w:rtl/>
        </w:rPr>
        <w:t>. الاستمرار في التعلم والتطوير الذاتي:</w: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التحول الرقمي مجال متطور باستمرار، لذا ننصح بالاستمرار في متابعة أحدث التطورات والتقنيات لتعزيز قدراتكم.</w:t>
      </w:r>
    </w:p>
    <w:p w:rsidR="00DD6BD4" w:rsidRPr="002B74A4" w:rsidRDefault="00DD6BD4" w:rsidP="00E8020A">
      <w:pPr>
        <w:spacing w:line="360" w:lineRule="auto"/>
        <w:rPr>
          <w:rFonts w:ascii="Sakkal Majalla" w:hAnsi="Sakkal Majalla"/>
          <w:color w:val="168489"/>
          <w:sz w:val="32"/>
          <w:szCs w:val="32"/>
        </w:rPr>
      </w:pPr>
      <w:r w:rsidRPr="002B74A4">
        <w:rPr>
          <w:rFonts w:ascii="Sakkal Majalla" w:hAnsi="Sakkal Majalla"/>
          <w:color w:val="168489"/>
          <w:sz w:val="32"/>
          <w:szCs w:val="32"/>
          <w:rtl/>
        </w:rPr>
        <w:t>2. تطبيق مبادئ الحوكمة الرقمية:</w: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تأكدوا من تطبيق ما تعلمتموه في بيئات عملكم. ابدأوا بتقييم الوضع الحالي لمؤسساتكم وحددوا المجالات التي تحتاج إلى تحسين.</w:t>
      </w:r>
    </w:p>
    <w:p w:rsidR="00DD6BD4" w:rsidRPr="002B74A4" w:rsidRDefault="00DD6BD4" w:rsidP="00E8020A">
      <w:pPr>
        <w:spacing w:line="360" w:lineRule="auto"/>
        <w:rPr>
          <w:rFonts w:ascii="Sakkal Majalla" w:hAnsi="Sakkal Majalla"/>
          <w:color w:val="168489"/>
          <w:sz w:val="32"/>
          <w:szCs w:val="32"/>
        </w:rPr>
      </w:pPr>
      <w:r w:rsidRPr="002B74A4">
        <w:rPr>
          <w:rFonts w:ascii="Sakkal Majalla" w:hAnsi="Sakkal Majalla"/>
          <w:color w:val="168489"/>
          <w:sz w:val="32"/>
          <w:szCs w:val="32"/>
          <w:rtl/>
        </w:rPr>
        <w:t>3. تعزيز الشفافية والمساءلة:</w:t>
      </w:r>
    </w:p>
    <w:p w:rsidR="00DD6BD4" w:rsidRPr="00E8020A"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E8020A">
        <w:rPr>
          <w:rFonts w:ascii="Sakkal Majalla" w:hAnsi="Sakkal Majalla" w:cs="Sakkal Majalla"/>
          <w:sz w:val="32"/>
          <w:szCs w:val="32"/>
          <w:rtl/>
        </w:rPr>
        <w:t>اعملوا على تعزيز الشفافية والمساءلة داخل مؤسساتكم، حيث تسهم هذه القيم في بناء ثقة أقوى مع العملاء والشركاء.</w:t>
      </w:r>
    </w:p>
    <w:p w:rsidR="00DD6BD4" w:rsidRPr="002B74A4" w:rsidRDefault="00DD6BD4" w:rsidP="00FD1C86">
      <w:pPr>
        <w:spacing w:line="360" w:lineRule="auto"/>
        <w:rPr>
          <w:rFonts w:ascii="Sakkal Majalla" w:hAnsi="Sakkal Majalla"/>
          <w:color w:val="168489"/>
          <w:sz w:val="32"/>
          <w:szCs w:val="32"/>
        </w:rPr>
      </w:pPr>
      <w:r w:rsidRPr="002B74A4">
        <w:rPr>
          <w:rFonts w:ascii="Sakkal Majalla" w:hAnsi="Sakkal Majalla"/>
          <w:color w:val="168489"/>
          <w:sz w:val="32"/>
          <w:szCs w:val="32"/>
          <w:rtl/>
        </w:rPr>
        <w:t>4. الاستفادة من التكنولوجيا:</w:t>
      </w:r>
    </w:p>
    <w:p w:rsidR="00DD6BD4" w:rsidRPr="002B74A4"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FD1C86">
        <w:rPr>
          <w:rFonts w:ascii="Sakkal Majalla" w:hAnsi="Sakkal Majalla" w:cs="Sakkal Majalla"/>
          <w:sz w:val="32"/>
          <w:szCs w:val="32"/>
          <w:rtl/>
        </w:rPr>
        <w:t>استخدموا الأدوات والتقنيات التي تعرفتم عليها لتحسين الكفاءة والفعالية في العمليات اليومية.</w:t>
      </w:r>
    </w:p>
    <w:p w:rsidR="00DD6BD4" w:rsidRPr="002B74A4" w:rsidRDefault="00DD6BD4" w:rsidP="00FD1C86">
      <w:pPr>
        <w:spacing w:line="360" w:lineRule="auto"/>
        <w:rPr>
          <w:rFonts w:ascii="Sakkal Majalla" w:hAnsi="Sakkal Majalla"/>
          <w:color w:val="168489"/>
          <w:sz w:val="32"/>
          <w:szCs w:val="32"/>
        </w:rPr>
      </w:pPr>
      <w:r w:rsidRPr="002B74A4">
        <w:rPr>
          <w:rFonts w:ascii="Sakkal Majalla" w:hAnsi="Sakkal Majalla"/>
          <w:color w:val="168489"/>
          <w:sz w:val="32"/>
          <w:szCs w:val="32"/>
          <w:rtl/>
        </w:rPr>
        <w:lastRenderedPageBreak/>
        <w:t>5. التعاون والمشاركة:</w:t>
      </w:r>
    </w:p>
    <w:p w:rsidR="00DD6BD4" w:rsidRPr="00FD1C86" w:rsidRDefault="00DD6BD4">
      <w:pPr>
        <w:pStyle w:val="ListParagraph"/>
        <w:numPr>
          <w:ilvl w:val="0"/>
          <w:numId w:val="15"/>
        </w:numPr>
        <w:spacing w:line="360" w:lineRule="auto"/>
        <w:ind w:left="454" w:hanging="454"/>
        <w:jc w:val="both"/>
        <w:rPr>
          <w:rFonts w:ascii="Sakkal Majalla" w:hAnsi="Sakkal Majalla" w:cs="Sakkal Majalla"/>
          <w:sz w:val="32"/>
          <w:szCs w:val="32"/>
        </w:rPr>
      </w:pPr>
      <w:r w:rsidRPr="00FD1C86">
        <w:rPr>
          <w:rFonts w:ascii="Sakkal Majalla" w:hAnsi="Sakkal Majalla" w:cs="Sakkal Majalla"/>
          <w:sz w:val="32"/>
          <w:szCs w:val="32"/>
          <w:rtl/>
        </w:rPr>
        <w:t>استمروا في تبادل الأفكار والخبرات مع زملائكم، حيث يؤدي التعاون إلى نتائج أفضل ويعزز الابتكار.</w:t>
      </w:r>
    </w:p>
    <w:p w:rsidR="009F5DE0" w:rsidRDefault="00DD6BD4" w:rsidP="00FD1C86">
      <w:pPr>
        <w:spacing w:after="160" w:line="360" w:lineRule="auto"/>
        <w:rPr>
          <w:b/>
          <w:bCs/>
          <w:sz w:val="36"/>
          <w:szCs w:val="36"/>
          <w:lang w:bidi="ar-SY"/>
        </w:rPr>
      </w:pPr>
      <w:r>
        <w:rPr>
          <w:rFonts w:ascii="Sakkal Majalla" w:hAnsi="Sakkal Majalla" w:hint="cs"/>
          <w:sz w:val="32"/>
          <w:szCs w:val="32"/>
          <w:rtl/>
        </w:rPr>
        <w:t xml:space="preserve">وفي النهاية، </w:t>
      </w:r>
      <w:r w:rsidRPr="00F60682">
        <w:rPr>
          <w:rFonts w:ascii="Sakkal Majalla" w:hAnsi="Sakkal Majalla"/>
          <w:sz w:val="32"/>
          <w:szCs w:val="32"/>
          <w:rtl/>
        </w:rPr>
        <w:t>نأمل أن يكون هذا البرنامج قد زودكم بالمعرفة والأدوات اللازمة لمواجهة تحديات الحوكمة في عصر التحول الرقمي. نشجعكم على تطبيق ما تعلمتموه والعمل على تحسين مؤسساتكم بشكل مستدام. شكرا</w:t>
      </w:r>
      <w:r>
        <w:rPr>
          <w:rFonts w:ascii="Sakkal Majalla" w:hAnsi="Sakkal Majalla" w:hint="cs"/>
          <w:sz w:val="32"/>
          <w:szCs w:val="32"/>
          <w:rtl/>
        </w:rPr>
        <w:t>ً</w:t>
      </w:r>
      <w:r w:rsidRPr="00F60682">
        <w:rPr>
          <w:rFonts w:ascii="Sakkal Majalla" w:hAnsi="Sakkal Majalla"/>
          <w:sz w:val="32"/>
          <w:szCs w:val="32"/>
          <w:rtl/>
        </w:rPr>
        <w:t xml:space="preserve"> لكم مرة أخرى على التزامكم ومشاركتكم الفعالة، ونتطلع إلى رؤية إنجازاتكم المستقبلية</w:t>
      </w:r>
    </w:p>
    <w:p w:rsidR="009F5DE0" w:rsidRDefault="009F5DE0" w:rsidP="009F5DE0">
      <w:pPr>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337FA6" w:rsidRDefault="002B74A4" w:rsidP="009F5DE0">
      <w:pPr>
        <w:spacing w:after="160" w:line="259" w:lineRule="auto"/>
        <w:jc w:val="center"/>
        <w:rPr>
          <w:b/>
          <w:bCs/>
          <w:sz w:val="36"/>
          <w:szCs w:val="36"/>
          <w:lang w:bidi="ar-SY"/>
        </w:rPr>
      </w:pPr>
      <w:r>
        <w:rPr>
          <w:noProof/>
        </w:rPr>
        <w:drawing>
          <wp:inline distT="0" distB="0" distL="0" distR="0" wp14:anchorId="37052879" wp14:editId="5BEE7675">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21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9F5DE0" w:rsidRDefault="009F5DE0" w:rsidP="00337FA6">
      <w:pPr>
        <w:bidi w:val="0"/>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F5DE0" w:rsidRDefault="009F5DE0" w:rsidP="00C648CE">
      <w:pPr>
        <w:bidi w:val="0"/>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86395" w:rsidRDefault="00986395" w:rsidP="00F01FA2">
      <w:pPr>
        <w:spacing w:after="160" w:line="259" w:lineRule="auto"/>
        <w:rPr>
          <w:b/>
          <w:bCs/>
          <w:sz w:val="36"/>
          <w:szCs w:val="36"/>
          <w:lang w:bidi="ar-SY"/>
        </w:rPr>
      </w:pPr>
    </w:p>
    <w:p w:rsidR="00ED3796" w:rsidRDefault="00ED3796" w:rsidP="00F01FA2">
      <w:pPr>
        <w:bidi w:val="0"/>
        <w:spacing w:after="160" w:line="259" w:lineRule="auto"/>
        <w:jc w:val="left"/>
        <w:rPr>
          <w:noProof/>
        </w:rPr>
      </w:pPr>
      <w:r w:rsidRPr="00ED3796">
        <w:rPr>
          <w:noProof/>
        </w:rPr>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FD5841" w:rsidRPr="00ED3796" w:rsidRDefault="007516E6" w:rsidP="00ED3796">
                              <w:pPr>
                                <w:rPr>
                                  <w:rFonts w:ascii="Adobe Arabic" w:eastAsia="Times New Roman" w:hAnsi="Adobe Arabic" w:cs="Adobe Arabic"/>
                                  <w:b/>
                                  <w:bCs/>
                                  <w:color w:val="168489"/>
                                  <w:kern w:val="24"/>
                                  <w:sz w:val="48"/>
                                  <w:szCs w:val="48"/>
                                  <w:lang w:bidi="ar-SY"/>
                                </w:rPr>
                              </w:pPr>
                              <w:hyperlink r:id="rId212" w:history="1">
                                <w:r w:rsidR="00FD5841" w:rsidRPr="007516E6">
                                  <w:rPr>
                                    <w:rStyle w:val="Hyperlink"/>
                                    <w:rFonts w:ascii="Adobe Arabic" w:eastAsia="Times New Roman" w:hAnsi="Adobe Arabic" w:cs="Adobe Arabic"/>
                                    <w:b/>
                                    <w:bCs/>
                                    <w:kern w:val="24"/>
                                    <w:sz w:val="48"/>
                                    <w:szCs w:val="48"/>
                                    <w:rtl/>
                                    <w:lang w:bidi="ar-SY"/>
                                  </w:rPr>
                                  <w:t>ما هو تقييمك لهذا البرنامج التدريبي؟</w:t>
                                </w:r>
                              </w:hyperlink>
                              <w:r w:rsidR="00FD5841"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1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id="Group 45" o:spid="_x0000_s3772"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">
                <v:shape id="TextBox 65" o:spid="_x0000_s3773" type="#_x0000_t202" style="position:absolute;left:20288;top:1000;width:40665;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d5MMA&#10;AADcAAAADwAAAGRycy9kb3ducmV2LnhtbESPQWvDMAyF74P9B6NBb6vTQcdI65bSrdDDLuvSu4jV&#10;ODSWQ6w16b+fDoPdJN7Te5/W2yl25kZDbhM7WMwLMMR18i03Dqrvw/MbmCzIHrvE5OBOGbabx4c1&#10;lj6N/EW3kzRGQziX6CCI9KW1uQ4UMc9TT6zaJQ0RRdehsX7AUcNjZ1+K4tVGbFkbAva0D1RfTz/R&#10;gYjfLe7VR8zH8/T5PoaiXmLl3Oxp2q3ACE3yb/67PnrFXyq+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ed5MMAAADcAAAADwAAAAAAAAAAAAAAAACYAgAAZHJzL2Rv&#10;d25yZXYueG1sUEsFBgAAAAAEAAQA9QAAAIgDAAAAAA==&#10;" filled="f" stroked="f">
                  <v:textbox style="mso-fit-shape-to-text:t">
                    <w:txbxContent>
                      <w:p w:rsidR="00FD5841" w:rsidRPr="00ED3796" w:rsidRDefault="007516E6" w:rsidP="00ED3796">
                        <w:pPr>
                          <w:rPr>
                            <w:rFonts w:ascii="Adobe Arabic" w:eastAsia="Times New Roman" w:hAnsi="Adobe Arabic" w:cs="Adobe Arabic"/>
                            <w:b/>
                            <w:bCs/>
                            <w:color w:val="168489"/>
                            <w:kern w:val="24"/>
                            <w:sz w:val="48"/>
                            <w:szCs w:val="48"/>
                            <w:lang w:bidi="ar-SY"/>
                          </w:rPr>
                        </w:pPr>
                        <w:hyperlink r:id="rId214" w:history="1">
                          <w:r w:rsidR="00FD5841" w:rsidRPr="007516E6">
                            <w:rPr>
                              <w:rStyle w:val="Hyperlink"/>
                              <w:rFonts w:ascii="Adobe Arabic" w:eastAsia="Times New Roman" w:hAnsi="Adobe Arabic" w:cs="Adobe Arabic"/>
                              <w:b/>
                              <w:bCs/>
                              <w:kern w:val="24"/>
                              <w:sz w:val="48"/>
                              <w:szCs w:val="48"/>
                              <w:rtl/>
                              <w:lang w:bidi="ar-SY"/>
                            </w:rPr>
                            <w:t>ما هو تقييمك لهذا البرنامج التدريبي؟</w:t>
                          </w:r>
                        </w:hyperlink>
                        <w:r w:rsidR="00FD5841"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3774" type="#_x0000_t75" alt="Evaluation Icon Vector Art, Icons, and Graphics for Free Download" style="position:absolute;left:63189;width:7497;height: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TJuzCAAAA3AAAAA8AAABkcnMvZG93bnJldi54bWxET8lqwzAQvRf6D2IKvTWyCzWpGyWEhC4B&#10;X7KQ82BNLBNrZCx56d9XhUBu83jrLFaTbcRAna8dK0hnCQji0umaKwWn4+fLHIQPyBobx6Tglzys&#10;lo8PC8y1G3lPwyFUIoawz1GBCaHNpfSlIYt+5lriyF1cZzFE2FVSdzjGcNvI1yTJpMWaY4PBljaG&#10;yuuhtwq+++R8Me/Zedh/VeG0S4vj1hdKPT9N6w8QgaZwF9/cPzrOf0vh/5l4gV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kybswgAAANwAAAAPAAAAAAAAAAAAAAAAAJ8C&#10;AABkcnMvZG93bnJldi54bWxQSwUGAAAAAAQABAD3AAAAjgMAAAAA&#10;">
                  <v:imagedata r:id="rId215" o:title="Evaluation Icon Vector Art, Icons, and Graphics for Free Download" recolortarget="#494949 [1446]"/>
                </v:shape>
                <w10:wrap anchorx="pag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1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342815F6" wp14:editId="00DF4375">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FD5841" w:rsidRDefault="007516E6" w:rsidP="00C648CE">
                              <w:pPr>
                                <w:jc w:val="center"/>
                                <w:rPr>
                                  <w:rFonts w:ascii="Adobe Arabic" w:hAnsi="Adobe Arabic" w:cs="Adobe Arabic"/>
                                  <w:b/>
                                  <w:bCs/>
                                  <w:color w:val="2B5474"/>
                                  <w:kern w:val="24"/>
                                  <w:sz w:val="56"/>
                                  <w:szCs w:val="56"/>
                                  <w:lang w:bidi="ar-SY"/>
                                </w:rPr>
                              </w:pPr>
                              <w:hyperlink r:id="rId217" w:history="1">
                                <w:r w:rsidR="00FD5841" w:rsidRPr="007516E6">
                                  <w:rPr>
                                    <w:rStyle w:val="Hyperlink"/>
                                    <w:rFonts w:ascii="Adobe Arabic" w:hAnsi="Adobe Arabic" w:cs="Adobe Arabic" w:hint="cs"/>
                                    <w:b/>
                                    <w:bCs/>
                                    <w:kern w:val="24"/>
                                    <w:sz w:val="56"/>
                                    <w:szCs w:val="56"/>
                                    <w:rtl/>
                                    <w:lang w:bidi="ar-SY"/>
                                  </w:rPr>
                                  <w:t>المراجع</w:t>
                                </w:r>
                              </w:hyperlink>
                            </w:p>
                          </w:txbxContent>
                        </wps:txbx>
                        <wps:bodyPr wrap="square" rtlCol="0">
                          <a:noAutofit/>
                        </wps:bodyPr>
                      </wps:wsp>
                    </wpg:wgp>
                  </a:graphicData>
                </a:graphic>
              </wp:inline>
            </w:drawing>
          </mc:Choice>
          <mc:Fallback>
            <w:pict>
              <v:group id="_x0000_s377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APSTni+wIAAOsJAAAOAAAAAAAAAAAAAAAAAC4CAABkcnMvZTJvRG9jLnhtbFBLAQItABQABgAI&#10;AAAAIQBNE2313QAAAAQBAAAPAAAAAAAAAAAAAAAAAFUFAABkcnMvZG93bnJldi54bWxQSwUGAAAA&#10;AAQABADzAAAAXwYAAAAA&#10;">
                <v:rect id="Rectangle 388507707" o:spid="_x0000_s3776"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sLdMoA&#10;AADiAAAADwAAAGRycy9kb3ducmV2LnhtbESPQU8CMRSE7yb8h+aZeJNWiexmpRBiNHpCBA8cX7aP&#10;7Ybt69oWWP89NSHxOJmZbzKzxeA6caIQW88aHsYKBHHtTcuNhu/t230JIiZkg51n0vBLERbz0c0M&#10;K+PP/EWnTWpEhnCsUINNqa+kjLUlh3Hse+Ls7X1wmLIMjTQBzxnuOvmo1FQ6bDkvWOzpxVJ92Byd&#10;hvVxZZvJLhTb9N4Przs1XZvPH63vboflM4hEQ/oPX9sfRsOkLJ9UUagC/i7lOyDn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dLC3TKAAAA4gAAAA8AAAAAAAAAAAAAAAAAmAIA&#10;AGRycy9kb3ducmV2LnhtbFBLBQYAAAAABAAEAPUAAACPAwAAAAA=&#10;" fillcolor="#d9d9d9" stroked="f" strokeweight="1pt"/>
                <v:rect id="Rectangle 388507708" o:spid="_x0000_s3777"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DIysgA&#10;AADiAAAADwAAAGRycy9kb3ducmV2LnhtbERPz2vCMBS+D/wfwhN2GTOxY7N0RtHCYCfZnHh+NM+m&#10;s3kpTdR2f/1yGOz48f1ergfXiiv1ofGsYT5TIIgrbxquNRy+3h5zECEiG2w9k4aRAqxXk7slFsbf&#10;+JOu+1iLFMKhQA02xq6QMlSWHIaZ74gTd/K9w5hgX0vT4y2Fu1ZmSr1Ihw2nBosdlZaq8/7iNPzY&#10;j6wsx905zh824/f24I5+l2l9Px02ryAiDfFf/Od+Nxqe8vxZLRYqbU6X0h2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8MjKyAAAAOIAAAAPAAAAAAAAAAAAAAAAAJgCAABk&#10;cnMvZG93bnJldi54bWxQSwUGAAAAAAQABAD1AAAAjQMAAAAA&#10;" fillcolor="#168489" stroked="f" strokeweight="1pt"/>
                <v:shape id="TextBox 7" o:spid="_x0000_s3778"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FWMkA&#10;AADiAAAADwAAAGRycy9kb3ducmV2LnhtbESPT2vCQBTE70K/w/IK3nS3tdaYukpRBE9K0z/Q2yP7&#10;TEKzb0N2Nem3dwXB4zAzv2EWq97W4kytrxxreBorEMS5MxUXGr4+t6MEhA/IBmvHpOGfPKyWD4MF&#10;psZ1/EHnLBQiQtinqKEMoUml9HlJFv3YNcTRO7rWYoiyLaRpsYtwW8tnpV6lxYrjQokNrUvK/7KT&#10;1fC9P/7+vKhDsbHTpnO9kmznUuvhY//+BiJQH+7hW3tnNEySZKpmMzWH66V4B+Ty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PdFWMkAAADiAAAADwAAAAAAAAAAAAAAAACYAgAA&#10;ZHJzL2Rvd25yZXYueG1sUEsFBgAAAAAEAAQA9QAAAI4DAAAAAA==&#10;" filled="f" stroked="f">
                  <v:textbox>
                    <w:txbxContent>
                      <w:p w:rsidR="00FD5841" w:rsidRDefault="007516E6" w:rsidP="00C648CE">
                        <w:pPr>
                          <w:jc w:val="center"/>
                          <w:rPr>
                            <w:rFonts w:ascii="Adobe Arabic" w:hAnsi="Adobe Arabic" w:cs="Adobe Arabic"/>
                            <w:b/>
                            <w:bCs/>
                            <w:color w:val="2B5474"/>
                            <w:kern w:val="24"/>
                            <w:sz w:val="56"/>
                            <w:szCs w:val="56"/>
                            <w:lang w:bidi="ar-SY"/>
                          </w:rPr>
                        </w:pPr>
                        <w:hyperlink r:id="rId218" w:history="1">
                          <w:r w:rsidR="00FD5841" w:rsidRPr="007516E6">
                            <w:rPr>
                              <w:rStyle w:val="Hyperlink"/>
                              <w:rFonts w:ascii="Adobe Arabic" w:hAnsi="Adobe Arabic" w:cs="Adobe Arabic" w:hint="cs"/>
                              <w:b/>
                              <w:bCs/>
                              <w:kern w:val="24"/>
                              <w:sz w:val="56"/>
                              <w:szCs w:val="56"/>
                              <w:rtl/>
                              <w:lang w:bidi="ar-SY"/>
                            </w:rPr>
                            <w:t>المراجع</w:t>
                          </w:r>
                        </w:hyperlink>
                      </w:p>
                    </w:txbxContent>
                  </v:textbox>
                </v:shape>
                <w10:wrap anchorx="page"/>
                <w10:anchorlock/>
              </v:group>
            </w:pict>
          </mc:Fallback>
        </mc:AlternateContent>
      </w:r>
    </w:p>
    <w:p w:rsidR="006B7D25" w:rsidRPr="00926CBE" w:rsidRDefault="006B7D25" w:rsidP="006B7D25">
      <w:pPr>
        <w:rPr>
          <w:rFonts w:ascii="Sakkal Majalla" w:hAnsi="Sakkal Majalla"/>
          <w:b/>
          <w:bCs/>
          <w:sz w:val="32"/>
          <w:szCs w:val="32"/>
        </w:rPr>
      </w:pPr>
      <w:r w:rsidRPr="00926CBE">
        <w:rPr>
          <w:rFonts w:ascii="Sakkal Majalla" w:hAnsi="Sakkal Majalla"/>
          <w:b/>
          <w:bCs/>
          <w:sz w:val="32"/>
          <w:szCs w:val="32"/>
          <w:rtl/>
        </w:rPr>
        <w:t xml:space="preserve">المراجع </w:t>
      </w:r>
      <w:r w:rsidRPr="00926CBE">
        <w:rPr>
          <w:rFonts w:ascii="Sakkal Majalla" w:hAnsi="Sakkal Majalla" w:hint="cs"/>
          <w:b/>
          <w:bCs/>
          <w:sz w:val="32"/>
          <w:szCs w:val="32"/>
          <w:rtl/>
        </w:rPr>
        <w:t>"بتصرف"</w:t>
      </w:r>
    </w:p>
    <w:p w:rsidR="006B7D25" w:rsidRDefault="006B7D25" w:rsidP="006B7D25">
      <w:pPr>
        <w:rPr>
          <w:rFonts w:ascii="Sakkal Majalla" w:hAnsi="Sakkal Majalla"/>
          <w:sz w:val="32"/>
          <w:szCs w:val="32"/>
          <w:rtl/>
        </w:rPr>
      </w:pPr>
      <w:r w:rsidRPr="00926CBE">
        <w:rPr>
          <w:rFonts w:ascii="Sakkal Majalla" w:hAnsi="Sakkal Majalla"/>
          <w:sz w:val="32"/>
          <w:szCs w:val="32"/>
          <w:rtl/>
        </w:rPr>
        <w:t>1. الدهشان، جمال علي خليل. (2021). الحوكمة الرقمية: رؤية مستقبلية. دار السحاب للنشر والتوزيع، القاهرة، مصر.</w:t>
      </w:r>
    </w:p>
    <w:p w:rsidR="006B7D25" w:rsidRPr="00926CBE" w:rsidRDefault="006B7D25" w:rsidP="006B7D25">
      <w:pPr>
        <w:rPr>
          <w:rFonts w:ascii="Sakkal Majalla" w:hAnsi="Sakkal Majalla"/>
          <w:sz w:val="32"/>
          <w:szCs w:val="32"/>
        </w:rPr>
      </w:pPr>
    </w:p>
    <w:p w:rsidR="006B7D25" w:rsidRDefault="006B7D25" w:rsidP="006B7D25">
      <w:pPr>
        <w:rPr>
          <w:rFonts w:ascii="Sakkal Majalla" w:hAnsi="Sakkal Majalla"/>
          <w:sz w:val="32"/>
          <w:szCs w:val="32"/>
          <w:rtl/>
        </w:rPr>
      </w:pPr>
      <w:r w:rsidRPr="00926CBE">
        <w:rPr>
          <w:rFonts w:ascii="Sakkal Majalla" w:hAnsi="Sakkal Majalla"/>
          <w:sz w:val="32"/>
          <w:szCs w:val="32"/>
          <w:rtl/>
        </w:rPr>
        <w:t>2. العريشي، جبريل بن حسن، والغامدي، منصور بن علي. (2020). الحوكمة الرقمية وتطبيقاتها في المؤسسات. دار المنهل، عمان، الأردن.</w:t>
      </w:r>
    </w:p>
    <w:p w:rsidR="006B7D25" w:rsidRPr="00926CBE" w:rsidRDefault="006B7D25" w:rsidP="006B7D25">
      <w:pPr>
        <w:rPr>
          <w:rFonts w:ascii="Sakkal Majalla" w:hAnsi="Sakkal Majalla"/>
          <w:sz w:val="32"/>
          <w:szCs w:val="32"/>
        </w:rPr>
      </w:pPr>
    </w:p>
    <w:p w:rsidR="006B7D25" w:rsidRPr="00926CBE" w:rsidRDefault="006B7D25" w:rsidP="006B7D25">
      <w:pPr>
        <w:rPr>
          <w:rFonts w:ascii="Sakkal Majalla" w:hAnsi="Sakkal Majalla"/>
          <w:sz w:val="32"/>
          <w:szCs w:val="32"/>
        </w:rPr>
      </w:pPr>
      <w:r w:rsidRPr="00926CBE">
        <w:rPr>
          <w:rFonts w:ascii="Sakkal Majalla" w:hAnsi="Sakkal Majalla"/>
          <w:sz w:val="32"/>
          <w:szCs w:val="32"/>
          <w:rtl/>
        </w:rPr>
        <w:t>3. المنيف، إبراهيم بن عبدالله. (2022). التحول الرقمي وأثره على الحوكمة المؤسسية. مكتبة الملك فهد الوطنية، الرياض، المملكة العربية السعودية.</w:t>
      </w:r>
    </w:p>
    <w:p w:rsidR="006B7D25" w:rsidRPr="00926CBE" w:rsidRDefault="006B7D25" w:rsidP="006B7D25">
      <w:pPr>
        <w:rPr>
          <w:rFonts w:ascii="Sakkal Majalla" w:hAnsi="Sakkal Majalla"/>
          <w:sz w:val="32"/>
          <w:szCs w:val="32"/>
        </w:rPr>
      </w:pPr>
    </w:p>
    <w:p w:rsidR="006B7D25" w:rsidRPr="00926CBE" w:rsidRDefault="006B7D25" w:rsidP="006B7D25">
      <w:pPr>
        <w:rPr>
          <w:rFonts w:ascii="Sakkal Majalla" w:hAnsi="Sakkal Majalla"/>
          <w:sz w:val="32"/>
          <w:szCs w:val="32"/>
        </w:rPr>
      </w:pPr>
      <w:r w:rsidRPr="00926CBE">
        <w:rPr>
          <w:rFonts w:ascii="Sakkal Majalla" w:hAnsi="Sakkal Majalla"/>
          <w:sz w:val="32"/>
          <w:szCs w:val="32"/>
          <w:rtl/>
        </w:rPr>
        <w:t>4. حسن، رحاب فايز أحمد. (2023). استراتيجيات الحوكمة في عصر الثورة الصناعية الرابعة. المجموعة العربية للتدريب والنشر، القاهرة، مصر.</w:t>
      </w:r>
    </w:p>
    <w:p w:rsidR="006B7D25" w:rsidRPr="00926CBE" w:rsidRDefault="006B7D25" w:rsidP="006B7D25">
      <w:pPr>
        <w:rPr>
          <w:rFonts w:ascii="Sakkal Majalla" w:hAnsi="Sakkal Majalla"/>
          <w:sz w:val="32"/>
          <w:szCs w:val="32"/>
        </w:rPr>
      </w:pPr>
    </w:p>
    <w:p w:rsidR="008741E1" w:rsidRDefault="006B7D25" w:rsidP="006B7D25">
      <w:pPr>
        <w:jc w:val="center"/>
        <w:rPr>
          <w:rFonts w:asciiTheme="majorBidi" w:hAnsiTheme="majorBidi" w:cstheme="majorBidi"/>
          <w:noProof/>
          <w:szCs w:val="28"/>
        </w:rPr>
      </w:pPr>
      <w:r w:rsidRPr="00926CBE">
        <w:rPr>
          <w:rFonts w:ascii="Sakkal Majalla" w:hAnsi="Sakkal Majalla"/>
          <w:sz w:val="32"/>
          <w:szCs w:val="32"/>
          <w:rtl/>
        </w:rPr>
        <w:t>5. الشهري، فايز بن عبد الله. (2021). الحوكمة الإلكترونية: نحو إدارة رشيدة في العصر الرقمي. دار الخليج للنشر والتوزيع، عمان، الأردن</w:t>
      </w:r>
    </w:p>
    <w:p w:rsidR="00337FA6" w:rsidRDefault="00337FA6" w:rsidP="00F40E57">
      <w:pPr>
        <w:jc w:val="center"/>
        <w:rPr>
          <w:rFonts w:asciiTheme="majorBidi" w:hAnsiTheme="majorBidi" w:cstheme="majorBidi"/>
          <w:noProof/>
          <w:szCs w:val="28"/>
        </w:rPr>
      </w:pPr>
    </w:p>
    <w:p w:rsidR="00337FA6" w:rsidRDefault="006B7D25" w:rsidP="00F40E57">
      <w:pPr>
        <w:jc w:val="center"/>
        <w:rPr>
          <w:rFonts w:asciiTheme="majorBidi" w:hAnsiTheme="majorBidi" w:cstheme="majorBidi"/>
          <w:noProof/>
          <w:szCs w:val="28"/>
        </w:rPr>
      </w:pPr>
      <w:r>
        <w:rPr>
          <w:rFonts w:asciiTheme="majorBidi" w:hAnsiTheme="majorBidi" w:cstheme="majorBidi"/>
          <w:noProof/>
          <w:szCs w:val="28"/>
        </w:rPr>
        <w:drawing>
          <wp:anchor distT="0" distB="0" distL="114300" distR="114300" simplePos="0" relativeHeight="252805120" behindDoc="0" locked="0" layoutInCell="1" allowOverlap="1" wp14:anchorId="4C5E934D" wp14:editId="5DA8D704">
            <wp:simplePos x="0" y="0"/>
            <wp:positionH relativeFrom="column">
              <wp:posOffset>1939732</wp:posOffset>
            </wp:positionH>
            <wp:positionV relativeFrom="paragraph">
              <wp:posOffset>230864</wp:posOffset>
            </wp:positionV>
            <wp:extent cx="2447925" cy="2447925"/>
            <wp:effectExtent l="0" t="0" r="0" b="0"/>
            <wp:wrapSquare wrapText="bothSides"/>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anchor>
        </w:drawing>
      </w: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F40E57">
      <w:pPr>
        <w:jc w:val="center"/>
        <w:rPr>
          <w:rFonts w:asciiTheme="majorBidi" w:hAnsiTheme="majorBidi" w:cstheme="majorBidi"/>
          <w:noProof/>
          <w:szCs w:val="28"/>
        </w:rPr>
      </w:pPr>
    </w:p>
    <w:sectPr w:rsidR="00C648CE"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4442" w:rsidRDefault="008F4442" w:rsidP="00F53D08">
      <w:pPr>
        <w:spacing w:line="240" w:lineRule="auto"/>
      </w:pPr>
      <w:r>
        <w:separator/>
      </w:r>
    </w:p>
  </w:endnote>
  <w:endnote w:type="continuationSeparator" w:id="0">
    <w:p w:rsidR="008F4442" w:rsidRDefault="008F4442"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Montserrat">
    <w:altName w:val="Courier New"/>
    <w:charset w:val="00"/>
    <w:family w:val="auto"/>
    <w:pitch w:val="variable"/>
    <w:sig w:usb0="00000001" w:usb1="00000003" w:usb2="00000000" w:usb3="00000000" w:csb0="00000197" w:csb1="00000000"/>
  </w:font>
  <w:font w:name="ADLaM Display">
    <w:charset w:val="00"/>
    <w:family w:val="auto"/>
    <w:pitch w:val="variable"/>
    <w:sig w:usb0="8000206F" w:usb1="4200004A" w:usb2="00000000" w:usb3="00000000" w:csb0="00000001" w:csb1="00000000"/>
  </w:font>
  <w:font w:name="Montserrat Black">
    <w:altName w:val="Courier New"/>
    <w:charset w:val="00"/>
    <w:family w:val="auto"/>
    <w:pitch w:val="variable"/>
    <w:sig w:usb0="00000001"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841" w:rsidRPr="00E42DAD" w:rsidRDefault="00FD5841" w:rsidP="00E42DAD">
    <w:pPr>
      <w:pStyle w:val="Footer"/>
      <w:bidi w:val="0"/>
      <w:spacing w:after="240"/>
      <w:rPr>
        <w:rFonts w:ascii="Adobe Arabic" w:hAnsi="Adobe Arabic" w:cs="Adobe Arabic"/>
        <w:color w:val="168489"/>
        <w:sz w:val="44"/>
        <w:szCs w:val="44"/>
      </w:rPr>
    </w:pPr>
    <w:r w:rsidRPr="00FD5841">
      <w:rPr>
        <w:color w:val="FFFFFF" w:themeColor="background1"/>
        <w:sz w:val="40"/>
        <w:szCs w:val="40"/>
      </w:rPr>
      <mc:AlternateContent>
        <mc:Choice Requires="wps">
          <w:drawing>
            <wp:anchor distT="0" distB="0" distL="114300" distR="114300" simplePos="0" relativeHeight="251851775" behindDoc="0" locked="0" layoutInCell="1" allowOverlap="1" wp14:anchorId="7CED3600" wp14:editId="333D9E47">
              <wp:simplePos x="0" y="0"/>
              <wp:positionH relativeFrom="column">
                <wp:posOffset>-819785</wp:posOffset>
              </wp:positionH>
              <wp:positionV relativeFrom="paragraph">
                <wp:posOffset>426720</wp:posOffset>
              </wp:positionV>
              <wp:extent cx="141922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4192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FD5841" w:rsidRPr="00776129" w:rsidRDefault="00FD5841" w:rsidP="00FD5841">
                          <w:pPr>
                            <w:bidi w:val="0"/>
                            <w:spacing w:line="240" w:lineRule="auto"/>
                            <w:jc w:val="center"/>
                            <w:rPr>
                              <w:rFonts w:ascii="Sakkal Majalla" w:hAnsi="Sakkal Majalla"/>
                              <w:sz w:val="24"/>
                              <w:szCs w:val="28"/>
                            </w:rPr>
                          </w:pPr>
                          <w:hyperlink r:id="rId1" w:history="1">
                            <w:r w:rsidRPr="00776129">
                              <w:rPr>
                                <w:rStyle w:val="Hyperlink"/>
                                <w:rFonts w:ascii="Sakkal Majalla" w:hAnsi="Sakkal Majalla"/>
                                <w:sz w:val="24"/>
                                <w:szCs w:val="28"/>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3782" style="position:absolute;left:0;text-align:left;margin-left:-64.55pt;margin-top:33.6pt;width:111.7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" filled="f" stroked="f" strokeweight="1pt">
              <v:textbox>
                <w:txbxContent>
                  <w:p w:rsidR="00FD5841" w:rsidRPr="00776129" w:rsidRDefault="00FD5841" w:rsidP="00FD5841">
                    <w:pPr>
                      <w:bidi w:val="0"/>
                      <w:spacing w:line="240" w:lineRule="auto"/>
                      <w:jc w:val="center"/>
                      <w:rPr>
                        <w:rFonts w:ascii="Sakkal Majalla" w:hAnsi="Sakkal Majalla"/>
                        <w:sz w:val="24"/>
                        <w:szCs w:val="28"/>
                      </w:rPr>
                    </w:pPr>
                    <w:hyperlink r:id="rId2" w:history="1">
                      <w:r w:rsidRPr="00776129">
                        <w:rPr>
                          <w:rStyle w:val="Hyperlink"/>
                          <w:rFonts w:ascii="Sakkal Majalla" w:hAnsi="Sakkal Majalla"/>
                          <w:sz w:val="24"/>
                          <w:szCs w:val="28"/>
                        </w:rPr>
                        <w:t>www.dawliatraining.com</w:t>
                      </w:r>
                    </w:hyperlink>
                  </w:p>
                </w:txbxContent>
              </v:textbox>
            </v:rect>
          </w:pict>
        </mc:Fallback>
      </mc:AlternateContent>
    </w:r>
    <w:r w:rsidRPr="00E42DAD">
      <w:rPr>
        <w:noProof/>
        <w:sz w:val="40"/>
        <w:szCs w:val="40"/>
      </w:rPr>
      <mc:AlternateContent>
        <mc:Choice Requires="wpg">
          <w:drawing>
            <wp:anchor distT="0" distB="0" distL="114300" distR="114300" simplePos="0" relativeHeight="251845631" behindDoc="0" locked="0" layoutInCell="1" allowOverlap="1" wp14:anchorId="73BC286C" wp14:editId="1467A7A1">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9" o:spid="_x0000_s1026" style="position:absolute;left:0;text-align:left;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JgMsA&#10;AADiAAAADwAAAGRycy9kb3ducmV2LnhtbESPQWvCQBSE74X+h+UVequ7Ghpj6ioqLUgRRFvQ4yP7&#10;mgSzb0N2G9N/3y0UPA4z8w0zXw62ET11vnasYTxSIIgLZ2ouNXx+vD1lIHxANtg4Jg0/5GG5uL+b&#10;Y27clQ/UH0MpIoR9jhqqENpcSl9UZNGPXEscvS/XWQxRdqU0HV4j3DZyolQqLdYcFypsaVNRcTl+&#10;Ww2zlUrXyfj8fuppv3u9HLaqWZ+1fnwYVi8gAg3hFv5vb42GJMue1TSdJvB3Kd4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PomAywAAAOIAAAAPAAAAAAAAAAAAAAAAAJgC&#10;AABkcnMvZG93bnJldi54bWxQSwUGAAAAAAQABAD1AAAAkAM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TccoA&#10;AADiAAAADwAAAGRycy9kb3ducmV2LnhtbESPQUsDMRSE70L/Q3iCN5u11e6yNi1FKErrxdaLt+fm&#10;7WZx8xKS2K7/3hQEj8PMfMMs16MdxIlC7B0ruJsWIIgbp3vuFLwft7cViJiQNQ6OScEPRVivJldL&#10;rLU78xudDqkTGcKxRgUmJV9LGRtDFuPUeeLstS5YTFmGTuqA5wy3g5wVxUJa7DkvGPT0ZKj5Onxb&#10;Bfvw4V/N8859btvZrj3OZWm8VOrmetw8gkg0pv/wX/tFK5hX1UNRLsp7uFzKd0C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SE3HKAAAA4gAAAA8AAAAAAAAAAAAAAAAAmAIA&#10;AGRycy9kb3ducmV2LnhtbFBLBQYAAAAABAAEAPUAAACPAwAA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Pr="00E42DAD">
          <w:rPr>
            <w:rFonts w:ascii="Adobe Arabic" w:hAnsi="Adobe Arabic" w:cs="Adobe Arabic"/>
            <w:color w:val="168489"/>
            <w:sz w:val="44"/>
            <w:szCs w:val="44"/>
          </w:rPr>
          <w:fldChar w:fldCharType="begin"/>
        </w:r>
        <w:r w:rsidRPr="00E42DAD">
          <w:rPr>
            <w:rFonts w:ascii="Adobe Arabic" w:hAnsi="Adobe Arabic" w:cs="Adobe Arabic"/>
            <w:color w:val="168489"/>
            <w:sz w:val="44"/>
            <w:szCs w:val="44"/>
          </w:rPr>
          <w:instrText>PAGE   \* MERGEFORMAT</w:instrText>
        </w:r>
        <w:r w:rsidRPr="00E42DAD">
          <w:rPr>
            <w:rFonts w:ascii="Adobe Arabic" w:hAnsi="Adobe Arabic" w:cs="Adobe Arabic"/>
            <w:color w:val="168489"/>
            <w:sz w:val="44"/>
            <w:szCs w:val="44"/>
          </w:rPr>
          <w:fldChar w:fldCharType="separate"/>
        </w:r>
        <w:r w:rsidR="007516E6" w:rsidRPr="007516E6">
          <w:rPr>
            <w:rFonts w:ascii="Adobe Arabic" w:hAnsi="Adobe Arabic" w:cs="Adobe Arabic"/>
            <w:noProof/>
            <w:color w:val="168489"/>
            <w:sz w:val="44"/>
            <w:szCs w:val="44"/>
            <w:lang w:val="ar-SA"/>
          </w:rPr>
          <w:t>82</w:t>
        </w:r>
        <w:r w:rsidRPr="00E42DAD">
          <w:rPr>
            <w:rFonts w:ascii="Adobe Arabic" w:hAnsi="Adobe Arabic" w:cs="Adobe Arabic"/>
            <w:color w:val="168489"/>
            <w:sz w:val="44"/>
            <w:szCs w:val="44"/>
          </w:rPr>
          <w:fldChar w:fldCharType="end"/>
        </w:r>
      </w:sdtContent>
    </w:sdt>
  </w:p>
  <w:p w:rsidR="00FD5841" w:rsidRDefault="00FD5841">
    <w:pPr>
      <w:pStyle w:val="Footer"/>
    </w:pPr>
    <w:r w:rsidRPr="00FD5841">
      <w:rPr>
        <w:color w:val="FFFFFF" w:themeColor="background1"/>
        <w:sz w:val="40"/>
        <w:szCs w:val="40"/>
      </w:rPr>
      <mc:AlternateContent>
        <mc:Choice Requires="wps">
          <w:drawing>
            <wp:anchor distT="0" distB="0" distL="114300" distR="114300" simplePos="0" relativeHeight="251852799" behindDoc="0" locked="0" layoutInCell="1" allowOverlap="1" wp14:anchorId="679690A5" wp14:editId="1637FCE2">
              <wp:simplePos x="0" y="0"/>
              <wp:positionH relativeFrom="column">
                <wp:posOffset>1696085</wp:posOffset>
              </wp:positionH>
              <wp:positionV relativeFrom="paragraph">
                <wp:posOffset>17780</wp:posOffset>
              </wp:positionV>
              <wp:extent cx="1562100" cy="24765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5841" w:rsidRPr="00290E2B" w:rsidRDefault="00FD5841" w:rsidP="00FD5841">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3783" type="#_x0000_t202" style="position:absolute;left:0;text-align:left;margin-left:133.55pt;margin-top:1.4pt;width:123pt;height:19.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" filled="f" stroked="f" strokeweight=".5pt">
              <v:textbox>
                <w:txbxContent>
                  <w:p w:rsidR="00FD5841" w:rsidRPr="00290E2B" w:rsidRDefault="00FD5841" w:rsidP="00FD5841">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228DC356" wp14:editId="338B804D">
              <wp:simplePos x="0" y="0"/>
              <wp:positionH relativeFrom="column">
                <wp:posOffset>3905250</wp:posOffset>
              </wp:positionH>
              <wp:positionV relativeFrom="paragraph">
                <wp:posOffset>107315</wp:posOffset>
              </wp:positionV>
              <wp:extent cx="2374265" cy="1402715"/>
              <wp:effectExtent l="0" t="0" r="0" b="0"/>
              <wp:wrapNone/>
              <wp:docPr id="51"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D5841" w:rsidRPr="00DC31A5" w:rsidRDefault="00FD5841" w:rsidP="00FD5841">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FD5841" w:rsidRPr="00DC31A5" w:rsidRDefault="00FD5841" w:rsidP="00FD5841">
                          <w:pPr>
                            <w:spacing w:line="240" w:lineRule="auto"/>
                            <w:jc w:val="center"/>
                            <w:rPr>
                              <w:rFonts w:ascii="Sakkal Majalla" w:hAnsi="Sakkal Majalla"/>
                              <w:b/>
                              <w:bCs/>
                            </w:rPr>
                          </w:pPr>
                          <w:hyperlink r:id="rId3" w:history="1">
                            <w:r w:rsidRPr="00DC31A5">
                              <w:rPr>
                                <w:rStyle w:val="Hyperlink"/>
                                <w:rFonts w:ascii="Sakkal Majalla" w:hAnsi="Sakkal Majalla"/>
                                <w:b/>
                                <w:bCs/>
                              </w:rPr>
                              <w:t>www.dawliatraining.com</w:t>
                            </w:r>
                          </w:hyperlink>
                        </w:p>
                        <w:p w:rsidR="00FD5841" w:rsidRPr="00DC31A5" w:rsidRDefault="00FD5841" w:rsidP="00FD5841">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FD5841" w:rsidRPr="00DC31A5" w:rsidRDefault="00FD5841" w:rsidP="00FD5841">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FD5841" w:rsidRDefault="00FD5841" w:rsidP="00FD5841">
                          <w:pPr>
                            <w:spacing w:line="240" w:lineRule="auto"/>
                            <w:jc w:val="center"/>
                            <w:rPr>
                              <w:rFonts w:ascii="Sakkal Majalla" w:hAnsi="Sakkal Majalla"/>
                              <w:b/>
                              <w:bCs/>
                              <w:rtl/>
                            </w:rPr>
                          </w:pPr>
                          <w:r w:rsidRPr="00DC31A5">
                            <w:rPr>
                              <w:rFonts w:ascii="Sakkal Majalla" w:hAnsi="Sakkal Majalla"/>
                              <w:b/>
                              <w:bCs/>
                            </w:rPr>
                            <w:t>00962779222666</w:t>
                          </w:r>
                        </w:p>
                        <w:p w:rsidR="00FD5841" w:rsidRPr="00DC31A5" w:rsidRDefault="00FD5841" w:rsidP="00FD5841">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3784" style="position:absolute;left:0;text-align:left;margin-left:307.5pt;margin-top:8.4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" filled="f" stroked="f" strokeweight="1pt">
              <v:textbox>
                <w:txbxContent>
                  <w:p w:rsidR="00FD5841" w:rsidRPr="00DC31A5" w:rsidRDefault="00FD5841" w:rsidP="00FD5841">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FD5841" w:rsidRPr="00DC31A5" w:rsidRDefault="00FD5841" w:rsidP="00FD5841">
                    <w:pPr>
                      <w:spacing w:line="240" w:lineRule="auto"/>
                      <w:jc w:val="center"/>
                      <w:rPr>
                        <w:rFonts w:ascii="Sakkal Majalla" w:hAnsi="Sakkal Majalla"/>
                        <w:b/>
                        <w:bCs/>
                      </w:rPr>
                    </w:pPr>
                    <w:hyperlink r:id="rId4" w:history="1">
                      <w:r w:rsidRPr="00DC31A5">
                        <w:rPr>
                          <w:rStyle w:val="Hyperlink"/>
                          <w:rFonts w:ascii="Sakkal Majalla" w:hAnsi="Sakkal Majalla"/>
                          <w:b/>
                          <w:bCs/>
                        </w:rPr>
                        <w:t>www.dawliatraining.com</w:t>
                      </w:r>
                    </w:hyperlink>
                  </w:p>
                  <w:p w:rsidR="00FD5841" w:rsidRPr="00DC31A5" w:rsidRDefault="00FD5841" w:rsidP="00FD5841">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FD5841" w:rsidRPr="00DC31A5" w:rsidRDefault="00FD5841" w:rsidP="00FD5841">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FD5841" w:rsidRDefault="00FD5841" w:rsidP="00FD5841">
                    <w:pPr>
                      <w:spacing w:line="240" w:lineRule="auto"/>
                      <w:jc w:val="center"/>
                      <w:rPr>
                        <w:rFonts w:ascii="Sakkal Majalla" w:hAnsi="Sakkal Majalla"/>
                        <w:b/>
                        <w:bCs/>
                        <w:rtl/>
                      </w:rPr>
                    </w:pPr>
                    <w:r w:rsidRPr="00DC31A5">
                      <w:rPr>
                        <w:rFonts w:ascii="Sakkal Majalla" w:hAnsi="Sakkal Majalla"/>
                        <w:b/>
                        <w:bCs/>
                      </w:rPr>
                      <w:t>00962779222666</w:t>
                    </w:r>
                  </w:p>
                  <w:p w:rsidR="00FD5841" w:rsidRPr="00DC31A5" w:rsidRDefault="00FD5841" w:rsidP="00FD5841">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841" w:rsidRDefault="00FD584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4442" w:rsidRDefault="008F4442" w:rsidP="00F53D08">
      <w:pPr>
        <w:spacing w:line="240" w:lineRule="auto"/>
      </w:pPr>
      <w:r>
        <w:separator/>
      </w:r>
    </w:p>
  </w:footnote>
  <w:footnote w:type="continuationSeparator" w:id="0">
    <w:p w:rsidR="008F4442" w:rsidRDefault="008F4442"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841" w:rsidRDefault="00FD5841">
    <w:pPr>
      <w:pStyle w:val="Header"/>
    </w:pPr>
    <w:r>
      <w:rPr>
        <w:noProof/>
      </w:rPr>
      <mc:AlternateContent>
        <mc:Choice Requires="wps">
          <w:drawing>
            <wp:anchor distT="0" distB="0" distL="114300" distR="114300" simplePos="0" relativeHeight="251686912" behindDoc="0" locked="0" layoutInCell="1" allowOverlap="1" wp14:anchorId="5A2AA989" wp14:editId="31B6E149">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841" w:rsidRPr="00715D92" w:rsidRDefault="00FD5841"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4FED724E" wp14:editId="6346EA6F">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329C84D5" wp14:editId="39A0B76C">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D5841" w:rsidRDefault="00FD5841" w:rsidP="00157CF0">
                            <w:pPr>
                              <w:bidi w:val="0"/>
                              <w:jc w:val="center"/>
                              <w:rPr>
                                <w:rFonts w:eastAsia="Calibri" w:hAnsi="Sakkal Majalla"/>
                                <w:color w:val="FFFFFF"/>
                                <w:kern w:val="24"/>
                                <w:sz w:val="36"/>
                                <w:szCs w:val="36"/>
                                <w:lang w:bidi="ar-SY"/>
                              </w:rPr>
                            </w:pPr>
                            <w:r w:rsidRPr="00157CF0">
                              <w:rPr>
                                <w:rFonts w:eastAsia="Calibri" w:hAnsi="Sakkal Majalla"/>
                                <w:color w:val="FFFFFF"/>
                                <w:kern w:val="24"/>
                                <w:sz w:val="36"/>
                                <w:szCs w:val="36"/>
                                <w:rtl/>
                                <w:lang w:bidi="ar-SY"/>
                              </w:rPr>
                              <w:t>الحوكمة في عصر التحوّل الرقمي</w:t>
                            </w:r>
                            <w:r>
                              <w:rPr>
                                <w:rFonts w:eastAsia="Calibri" w:hAnsi="Sakkal Majalla" w:hint="cs"/>
                                <w:color w:val="FFFFFF"/>
                                <w:kern w:val="24"/>
                                <w:sz w:val="36"/>
                                <w:szCs w:val="36"/>
                                <w:rtl/>
                                <w:lang w:bidi="ar-SY"/>
                              </w:rPr>
                              <w:t xml:space="preserve"> -</w:t>
                            </w:r>
                            <w:r>
                              <w:rPr>
                                <w:rFonts w:eastAsia="Calibri" w:hAnsi="Sakkal Majalla"/>
                                <w:color w:val="FFFFFF"/>
                                <w:kern w:val="24"/>
                                <w:sz w:val="36"/>
                                <w:szCs w:val="36"/>
                                <w:rtl/>
                                <w:lang w:bidi="ar-SY"/>
                              </w:rPr>
                              <w:t xml:space="preserve"> دليل الم</w:t>
                            </w:r>
                            <w:r>
                              <w:rPr>
                                <w:rFonts w:eastAsia="Calibri" w:hAnsi="Sakkal Majalla" w:hint="cs"/>
                                <w:color w:val="FFFFFF"/>
                                <w:kern w:val="24"/>
                                <w:sz w:val="36"/>
                                <w:szCs w:val="36"/>
                                <w:rtl/>
                                <w:lang w:bidi="ar-SY"/>
                              </w:rPr>
                              <w:t>ت</w:t>
                            </w:r>
                            <w:r>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8" o:spid="_x0000_s3779"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">
              <v:shape id="شكل حر 769906" o:spid="_x0000_s3780" style="position:absolute;width:78473;height:5611;visibility:visible;mso-wrap-style:square;v-text-anchor:middle" coordsize="7551420,945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RoacMA&#10;AADaAAAADwAAAGRycy9kb3ducmV2LnhtbESPT2sCMRTE70K/Q3iF3jSrULFbo4i4INiDf/bQ42Pz&#10;ml3cvCxJ1PXbm4LgcZiZ3zDzZW9bcSUfGscKxqMMBHHldMNGQXkqhjMQISJrbB2TgjsFWC7eBnPM&#10;tbvxga7HaESCcMhRQR1jl0sZqposhpHriJP357zFmKQ3Unu8Jbht5STLptJiw2mhxo7WNVXn48Uq&#10;wM2u/C3KWTuVX4X58WbT7PZnpT7e+9U3iEh9fIWf7a1W8An/V9IN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RoacMAAADaAAAADwAAAAAAAAAAAAAAAACYAgAAZHJzL2Rv&#10;d25yZXYueG1sUEsFBgAAAAAEAAQA9QAAAIgD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rsidR="00FD5841" w:rsidRDefault="00FD5841" w:rsidP="00157CF0">
                      <w:pPr>
                        <w:bidi w:val="0"/>
                        <w:jc w:val="center"/>
                        <w:rPr>
                          <w:rFonts w:eastAsia="Calibri" w:hAnsi="Sakkal Majalla"/>
                          <w:color w:val="FFFFFF"/>
                          <w:kern w:val="24"/>
                          <w:sz w:val="36"/>
                          <w:szCs w:val="36"/>
                          <w:lang w:bidi="ar-SY"/>
                        </w:rPr>
                      </w:pPr>
                      <w:r w:rsidRPr="00157CF0">
                        <w:rPr>
                          <w:rFonts w:eastAsia="Calibri" w:hAnsi="Sakkal Majalla"/>
                          <w:color w:val="FFFFFF"/>
                          <w:kern w:val="24"/>
                          <w:sz w:val="36"/>
                          <w:szCs w:val="36"/>
                          <w:rtl/>
                          <w:lang w:bidi="ar-SY"/>
                        </w:rPr>
                        <w:t>الحوكمة في عصر التحوّل الرقمي</w:t>
                      </w:r>
                      <w:r>
                        <w:rPr>
                          <w:rFonts w:eastAsia="Calibri" w:hAnsi="Sakkal Majalla" w:hint="cs"/>
                          <w:color w:val="FFFFFF"/>
                          <w:kern w:val="24"/>
                          <w:sz w:val="36"/>
                          <w:szCs w:val="36"/>
                          <w:rtl/>
                          <w:lang w:bidi="ar-SY"/>
                        </w:rPr>
                        <w:t xml:space="preserve"> -</w:t>
                      </w:r>
                      <w:r>
                        <w:rPr>
                          <w:rFonts w:eastAsia="Calibri" w:hAnsi="Sakkal Majalla"/>
                          <w:color w:val="FFFFFF"/>
                          <w:kern w:val="24"/>
                          <w:sz w:val="36"/>
                          <w:szCs w:val="36"/>
                          <w:rtl/>
                          <w:lang w:bidi="ar-SY"/>
                        </w:rPr>
                        <w:t xml:space="preserve"> دليل الم</w:t>
                      </w:r>
                      <w:r>
                        <w:rPr>
                          <w:rFonts w:eastAsia="Calibri" w:hAnsi="Sakkal Majalla" w:hint="cs"/>
                          <w:color w:val="FFFFFF"/>
                          <w:kern w:val="24"/>
                          <w:sz w:val="36"/>
                          <w:szCs w:val="36"/>
                          <w:rtl/>
                          <w:lang w:bidi="ar-SY"/>
                        </w:rPr>
                        <w:t>ت</w:t>
                      </w:r>
                      <w:r>
                        <w:rPr>
                          <w:rFonts w:eastAsia="Calibri" w:hAnsi="Sakkal Majalla"/>
                          <w:color w:val="FFFFFF"/>
                          <w:kern w:val="24"/>
                          <w:sz w:val="36"/>
                          <w:szCs w:val="36"/>
                          <w:rtl/>
                          <w:lang w:bidi="ar-SY"/>
                        </w:rPr>
                        <w:t>درب</w:t>
                      </w:r>
                    </w:p>
                  </w:txbxContent>
                </v:textbox>
              </v:shape>
              <v:shape id="شكل حر 769907" o:spid="_x0000_s3781" style="position:absolute;top:4267;width:80450;height:1609;visibility:visible;mso-wrap-style:square;v-text-anchor:middle" coordsize="664273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W8MQA&#10;AADaAAAADwAAAGRycy9kb3ducmV2LnhtbESPT2vCQBTE74V+h+UJvdWNtqhEVxGptKIg/jl4fGaf&#10;SWr2bciuGv30riB4HGbmN8xgVJtCnKlyuWUFrWYEgjixOudUwXYz/eyBcB5ZY2GZFFzJwWj4/jbA&#10;WNsLr+i89qkIEHYxKsi8L2MpXZKRQde0JXHwDrYy6IOsUqkrvAS4KWQ7ijrSYM5hIcOSJhklx/XJ&#10;KFjms9vBLebTn+/u79fuKpf/ey+V+mjU4z4IT7V/hZ/tP62gA48r4QbI4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1vDEAAAA2gAAAA8AAAAAAAAAAAAAAAAAmAIAAGRycy9k&#10;b3ducmV2LnhtbFBLBQYAAAAABAAEAPUAAACJAw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841" w:rsidRDefault="00FD5841" w:rsidP="00BC6FB1">
    <w:pPr>
      <w:pStyle w:val="Header"/>
      <w:rPr>
        <w:lang w:bidi="ar-EG"/>
      </w:rPr>
    </w:pPr>
    <w:r w:rsidRPr="00BC6FB1">
      <w:rPr>
        <w:noProof/>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409.5pt;height:409.5pt" o:bullet="t">
        <v:imagedata r:id="rId1" o:title="436303"/>
      </v:shape>
    </w:pict>
  </w:numPicBullet>
  <w:numPicBullet w:numPicBulletId="1">
    <w:pict>
      <v:shape id="_x0000_i1076" type="#_x0000_t75" style="width:48pt;height:48pt" o:bullet="t">
        <v:imagedata r:id="rId2" o:title="10070664801667486621-64"/>
      </v:shape>
    </w:pict>
  </w:numPicBullet>
  <w:numPicBullet w:numPicBulletId="2">
    <w:pict>
      <v:shape id="_x0000_i1077" type="#_x0000_t75" alt="Back in time" style="width:19.7pt;height:19.7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" o:bullet="t">
        <v:imagedata r:id="rId3" o:title=""/>
        <o:lock v:ext="edit" aspectratio="f"/>
      </v:shape>
    </w:pict>
  </w:numPicBullet>
  <w:numPicBullet w:numPicBulletId="3">
    <w:pict>
      <v:shape id="_x0000_i1078" type="#_x0000_t75" style="width:108.75pt;height:108pt" o:bullet="t">
        <v:imagedata r:id="rId4" o:title="الحوكمة"/>
      </v:shape>
    </w:pict>
  </w:numPicBullet>
  <w:numPicBullet w:numPicBulletId="4">
    <w:pict>
      <v:shape id="_x0000_i1079" type="#_x0000_t75" style="width:110.25pt;height:110.25pt" o:bullet="t">
        <v:imagedata r:id="rId5" o:title="m"/>
      </v:shape>
    </w:pict>
  </w:numPicBullet>
  <w:abstractNum w:abstractNumId="0">
    <w:nsid w:val="00FA2F0A"/>
    <w:multiLevelType w:val="hybridMultilevel"/>
    <w:tmpl w:val="7FB60BA2"/>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7685AC3"/>
    <w:multiLevelType w:val="hybridMultilevel"/>
    <w:tmpl w:val="885CD912"/>
    <w:lvl w:ilvl="0" w:tplc="97F891D8">
      <w:start w:val="1"/>
      <w:numFmt w:val="bullet"/>
      <w:lvlText w:val=""/>
      <w:lvlPicBulletId w:val="3"/>
      <w:lvlJc w:val="left"/>
      <w:pPr>
        <w:ind w:left="720" w:hanging="360"/>
      </w:pPr>
      <w:rPr>
        <w:rFonts w:ascii="Symbol" w:hAnsi="Symbol" w:hint="default"/>
        <w:color w:val="auto"/>
        <w:sz w:val="38"/>
        <w:szCs w:val="3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A25AF1"/>
    <w:multiLevelType w:val="hybridMultilevel"/>
    <w:tmpl w:val="714E49D8"/>
    <w:lvl w:ilvl="0" w:tplc="0409000F">
      <w:start w:val="1"/>
      <w:numFmt w:val="decimal"/>
      <w:lvlText w:val="%1."/>
      <w:lvlJc w:val="left"/>
      <w:pPr>
        <w:ind w:left="360" w:hanging="360"/>
      </w:pPr>
      <w:rPr>
        <w:rFonts w:hint="default"/>
        <w:color w:val="auto"/>
        <w:sz w:val="38"/>
        <w:szCs w:val="38"/>
      </w:rPr>
    </w:lvl>
    <w:lvl w:ilvl="1" w:tplc="FFFFFFFF">
      <w:start w:val="4"/>
      <w:numFmt w:val="bullet"/>
      <w:lvlText w:val="-"/>
      <w:lvlJc w:val="left"/>
      <w:pPr>
        <w:ind w:left="1080" w:hanging="360"/>
      </w:pPr>
      <w:rPr>
        <w:rFonts w:ascii="Sakkal Majalla" w:eastAsiaTheme="minorHAnsi" w:hAnsi="Sakkal Majalla" w:cs="Sakkal Majalla"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nsid w:val="15F76B6B"/>
    <w:multiLevelType w:val="hybridMultilevel"/>
    <w:tmpl w:val="E60E4518"/>
    <w:lvl w:ilvl="0" w:tplc="296A201E">
      <w:start w:val="1"/>
      <w:numFmt w:val="bullet"/>
      <w:lvlText w:val=""/>
      <w:lvlPicBulletId w:val="4"/>
      <w:lvlJc w:val="left"/>
      <w:pPr>
        <w:ind w:left="360" w:hanging="360"/>
      </w:pPr>
      <w:rPr>
        <w:rFonts w:ascii="Symbol" w:hAnsi="Symbol" w:hint="default"/>
        <w:color w:val="auto"/>
      </w:rPr>
    </w:lvl>
    <w:lvl w:ilvl="1" w:tplc="06A65AD8">
      <w:start w:val="4"/>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8E95DB8"/>
    <w:multiLevelType w:val="hybridMultilevel"/>
    <w:tmpl w:val="F736985C"/>
    <w:lvl w:ilvl="0" w:tplc="73BE9B32">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nsid w:val="195F0652"/>
    <w:multiLevelType w:val="hybridMultilevel"/>
    <w:tmpl w:val="73CCC3B0"/>
    <w:lvl w:ilvl="0" w:tplc="FFFFFFFF">
      <w:start w:val="8"/>
      <w:numFmt w:val="bullet"/>
      <w:lvlText w:val=""/>
      <w:lvlPicBulletId w:val="0"/>
      <w:lvlJc w:val="left"/>
      <w:pPr>
        <w:ind w:left="720" w:hanging="360"/>
      </w:pPr>
      <w:rPr>
        <w:rFonts w:ascii="Symbol" w:eastAsia="Adobe Ming Std L" w:hAnsi="Symbol" w:hint="default"/>
        <w:color w:val="auto"/>
        <w:sz w:val="36"/>
        <w:szCs w:val="36"/>
      </w:rPr>
    </w:lvl>
    <w:lvl w:ilvl="1" w:tplc="42D8C848">
      <w:start w:val="8"/>
      <w:numFmt w:val="bullet"/>
      <w:lvlText w:val=""/>
      <w:lvlPicBulletId w:val="0"/>
      <w:lvlJc w:val="left"/>
      <w:pPr>
        <w:ind w:left="429" w:hanging="360"/>
      </w:pPr>
      <w:rPr>
        <w:rFonts w:ascii="Symbol" w:eastAsia="Adobe Ming Std L" w:hAnsi="Symbol" w:hint="default"/>
        <w:color w:val="auto"/>
        <w:sz w:val="36"/>
        <w:szCs w:val="3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nsid w:val="265F3C0F"/>
    <w:multiLevelType w:val="hybridMultilevel"/>
    <w:tmpl w:val="72581DFE"/>
    <w:lvl w:ilvl="0" w:tplc="FFFFFFF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88948DF"/>
    <w:multiLevelType w:val="hybridMultilevel"/>
    <w:tmpl w:val="BE8CA590"/>
    <w:lvl w:ilvl="0" w:tplc="B274914E">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C905A8C"/>
    <w:multiLevelType w:val="hybridMultilevel"/>
    <w:tmpl w:val="72EA14C0"/>
    <w:lvl w:ilvl="0" w:tplc="FFFFFFFF">
      <w:start w:val="8"/>
      <w:numFmt w:val="bullet"/>
      <w:lvlText w:val=""/>
      <w:lvlPicBulletId w:val="0"/>
      <w:lvlJc w:val="left"/>
      <w:pPr>
        <w:ind w:left="720" w:hanging="360"/>
      </w:pPr>
      <w:rPr>
        <w:rFonts w:ascii="Symbol" w:eastAsia="Adobe Ming Std L" w:hAnsi="Symbol" w:hint="default"/>
        <w:color w:val="auto"/>
        <w:sz w:val="36"/>
        <w:szCs w:val="36"/>
      </w:rPr>
    </w:lvl>
    <w:lvl w:ilvl="1" w:tplc="79AE8272">
      <w:start w:val="1"/>
      <w:numFmt w:val="bullet"/>
      <w:lvlText w:val=""/>
      <w:lvlPicBulletId w:val="2"/>
      <w:lvlJc w:val="left"/>
      <w:pPr>
        <w:ind w:left="429"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nsid w:val="418E2783"/>
    <w:multiLevelType w:val="hybridMultilevel"/>
    <w:tmpl w:val="54524E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438D4436"/>
    <w:multiLevelType w:val="hybridMultilevel"/>
    <w:tmpl w:val="1898FA66"/>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D71D81"/>
    <w:multiLevelType w:val="hybridMultilevel"/>
    <w:tmpl w:val="473C5F56"/>
    <w:lvl w:ilvl="0" w:tplc="F538EFF4">
      <w:numFmt w:val="bullet"/>
      <w:lvlText w:val=""/>
      <w:lvlPicBulletId w:val="1"/>
      <w:lvlJc w:val="left"/>
      <w:pPr>
        <w:ind w:left="72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0DE222B"/>
    <w:multiLevelType w:val="hybridMultilevel"/>
    <w:tmpl w:val="7AE883DC"/>
    <w:lvl w:ilvl="0" w:tplc="FFFFFFFF">
      <w:start w:val="8"/>
      <w:numFmt w:val="bullet"/>
      <w:lvlText w:val=""/>
      <w:lvlPicBulletId w:val="0"/>
      <w:lvlJc w:val="left"/>
      <w:pPr>
        <w:ind w:left="720" w:hanging="360"/>
      </w:pPr>
      <w:rPr>
        <w:rFonts w:ascii="Symbol" w:eastAsia="Adobe Ming Std L" w:hAnsi="Symbol" w:hint="default"/>
        <w:color w:val="auto"/>
        <w:sz w:val="36"/>
        <w:szCs w:val="36"/>
      </w:rPr>
    </w:lvl>
    <w:lvl w:ilvl="1" w:tplc="79AE8272">
      <w:start w:val="1"/>
      <w:numFmt w:val="bullet"/>
      <w:lvlText w:val=""/>
      <w:lvlPicBulletId w:val="2"/>
      <w:lvlJc w:val="left"/>
      <w:pPr>
        <w:ind w:left="429"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563627B5"/>
    <w:multiLevelType w:val="hybridMultilevel"/>
    <w:tmpl w:val="975AC03C"/>
    <w:lvl w:ilvl="0" w:tplc="97F891D8">
      <w:start w:val="1"/>
      <w:numFmt w:val="bullet"/>
      <w:lvlText w:val=""/>
      <w:lvlPicBulletId w:val="3"/>
      <w:lvlJc w:val="left"/>
      <w:pPr>
        <w:ind w:left="360" w:hanging="360"/>
      </w:pPr>
      <w:rPr>
        <w:rFonts w:ascii="Symbol" w:hAnsi="Symbol" w:hint="default"/>
        <w:color w:val="auto"/>
        <w:sz w:val="38"/>
        <w:szCs w:val="38"/>
      </w:rPr>
    </w:lvl>
    <w:lvl w:ilvl="1" w:tplc="DBC00DC6">
      <w:start w:val="4"/>
      <w:numFmt w:val="bullet"/>
      <w:lvlText w:val="-"/>
      <w:lvlJc w:val="left"/>
      <w:pPr>
        <w:ind w:left="1080" w:hanging="360"/>
      </w:pPr>
      <w:rPr>
        <w:rFonts w:ascii="Sakkal Majalla" w:eastAsiaTheme="minorHAns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5F54752C"/>
    <w:multiLevelType w:val="hybridMultilevel"/>
    <w:tmpl w:val="C8AE6A5E"/>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756022EA"/>
    <w:multiLevelType w:val="hybridMultilevel"/>
    <w:tmpl w:val="401E0FBC"/>
    <w:lvl w:ilvl="0" w:tplc="FFFFFFF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79447C07"/>
    <w:multiLevelType w:val="hybridMultilevel"/>
    <w:tmpl w:val="C14C1CFC"/>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4"/>
  </w:num>
  <w:num w:numId="2">
    <w:abstractNumId w:val="16"/>
  </w:num>
  <w:num w:numId="3">
    <w:abstractNumId w:val="4"/>
  </w:num>
  <w:num w:numId="4">
    <w:abstractNumId w:val="5"/>
  </w:num>
  <w:num w:numId="5">
    <w:abstractNumId w:val="8"/>
  </w:num>
  <w:num w:numId="6">
    <w:abstractNumId w:val="12"/>
  </w:num>
  <w:num w:numId="7">
    <w:abstractNumId w:val="9"/>
  </w:num>
  <w:num w:numId="8">
    <w:abstractNumId w:val="0"/>
  </w:num>
  <w:num w:numId="9">
    <w:abstractNumId w:val="6"/>
  </w:num>
  <w:num w:numId="10">
    <w:abstractNumId w:val="11"/>
  </w:num>
  <w:num w:numId="11">
    <w:abstractNumId w:val="17"/>
  </w:num>
  <w:num w:numId="12">
    <w:abstractNumId w:val="15"/>
  </w:num>
  <w:num w:numId="13">
    <w:abstractNumId w:val="10"/>
  </w:num>
  <w:num w:numId="14">
    <w:abstractNumId w:val="18"/>
  </w:num>
  <w:num w:numId="15">
    <w:abstractNumId w:val="13"/>
  </w:num>
  <w:num w:numId="16">
    <w:abstractNumId w:val="7"/>
  </w:num>
  <w:num w:numId="17">
    <w:abstractNumId w:val="3"/>
  </w:num>
  <w:num w:numId="18">
    <w:abstractNumId w:val="2"/>
  </w:num>
  <w:num w:numId="19">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66AF"/>
    <w:rsid w:val="00026EBD"/>
    <w:rsid w:val="00030BDE"/>
    <w:rsid w:val="00030FEB"/>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1A2A"/>
    <w:rsid w:val="0008579B"/>
    <w:rsid w:val="00085F65"/>
    <w:rsid w:val="00090487"/>
    <w:rsid w:val="0009204D"/>
    <w:rsid w:val="0009377E"/>
    <w:rsid w:val="0009726D"/>
    <w:rsid w:val="000A3077"/>
    <w:rsid w:val="000A6C9E"/>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E75DA"/>
    <w:rsid w:val="000F0076"/>
    <w:rsid w:val="000F1708"/>
    <w:rsid w:val="000F32C7"/>
    <w:rsid w:val="000F65A1"/>
    <w:rsid w:val="000F71A4"/>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57CF0"/>
    <w:rsid w:val="0016778D"/>
    <w:rsid w:val="00172768"/>
    <w:rsid w:val="00172B15"/>
    <w:rsid w:val="001741C5"/>
    <w:rsid w:val="00176724"/>
    <w:rsid w:val="00180E6F"/>
    <w:rsid w:val="00181023"/>
    <w:rsid w:val="00185525"/>
    <w:rsid w:val="001900A1"/>
    <w:rsid w:val="00194181"/>
    <w:rsid w:val="001944F7"/>
    <w:rsid w:val="00195C1F"/>
    <w:rsid w:val="0019617B"/>
    <w:rsid w:val="001A1288"/>
    <w:rsid w:val="001A1818"/>
    <w:rsid w:val="001A2196"/>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492E"/>
    <w:rsid w:val="00226F80"/>
    <w:rsid w:val="00227842"/>
    <w:rsid w:val="00232935"/>
    <w:rsid w:val="00235BF7"/>
    <w:rsid w:val="002465AB"/>
    <w:rsid w:val="00253449"/>
    <w:rsid w:val="00263DBF"/>
    <w:rsid w:val="002714C1"/>
    <w:rsid w:val="00274899"/>
    <w:rsid w:val="00275CD3"/>
    <w:rsid w:val="002771A2"/>
    <w:rsid w:val="00277F4C"/>
    <w:rsid w:val="00283647"/>
    <w:rsid w:val="0028392F"/>
    <w:rsid w:val="0028523A"/>
    <w:rsid w:val="00290248"/>
    <w:rsid w:val="0029350F"/>
    <w:rsid w:val="00294303"/>
    <w:rsid w:val="00294397"/>
    <w:rsid w:val="002A04B9"/>
    <w:rsid w:val="002A078C"/>
    <w:rsid w:val="002A1158"/>
    <w:rsid w:val="002A4F12"/>
    <w:rsid w:val="002A7AC4"/>
    <w:rsid w:val="002B1246"/>
    <w:rsid w:val="002B324F"/>
    <w:rsid w:val="002B74A4"/>
    <w:rsid w:val="002C40E6"/>
    <w:rsid w:val="002D301E"/>
    <w:rsid w:val="002E16FC"/>
    <w:rsid w:val="002F2114"/>
    <w:rsid w:val="002F2DF6"/>
    <w:rsid w:val="002F37B7"/>
    <w:rsid w:val="002F39A7"/>
    <w:rsid w:val="002F58A5"/>
    <w:rsid w:val="003000E6"/>
    <w:rsid w:val="00301397"/>
    <w:rsid w:val="00302699"/>
    <w:rsid w:val="00303554"/>
    <w:rsid w:val="00304E3F"/>
    <w:rsid w:val="00305CD1"/>
    <w:rsid w:val="003063C5"/>
    <w:rsid w:val="00310EFB"/>
    <w:rsid w:val="0032182E"/>
    <w:rsid w:val="00322EA5"/>
    <w:rsid w:val="00327D55"/>
    <w:rsid w:val="003300E5"/>
    <w:rsid w:val="00330881"/>
    <w:rsid w:val="00330F40"/>
    <w:rsid w:val="00331F8C"/>
    <w:rsid w:val="00334B43"/>
    <w:rsid w:val="00336222"/>
    <w:rsid w:val="00337FA6"/>
    <w:rsid w:val="00342F76"/>
    <w:rsid w:val="00345016"/>
    <w:rsid w:val="0034792E"/>
    <w:rsid w:val="00351640"/>
    <w:rsid w:val="0035305C"/>
    <w:rsid w:val="003530FF"/>
    <w:rsid w:val="0035479D"/>
    <w:rsid w:val="00355D0F"/>
    <w:rsid w:val="00362CF2"/>
    <w:rsid w:val="00363F3E"/>
    <w:rsid w:val="003653D0"/>
    <w:rsid w:val="0036611D"/>
    <w:rsid w:val="00366828"/>
    <w:rsid w:val="00371AF7"/>
    <w:rsid w:val="00380CC2"/>
    <w:rsid w:val="00383BA6"/>
    <w:rsid w:val="003853A6"/>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E5BE2"/>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61EC"/>
    <w:rsid w:val="00416FC6"/>
    <w:rsid w:val="00417B0E"/>
    <w:rsid w:val="00423539"/>
    <w:rsid w:val="00424E1E"/>
    <w:rsid w:val="00427779"/>
    <w:rsid w:val="0043080E"/>
    <w:rsid w:val="0043173A"/>
    <w:rsid w:val="00434D3A"/>
    <w:rsid w:val="00440E77"/>
    <w:rsid w:val="0044567A"/>
    <w:rsid w:val="004551E6"/>
    <w:rsid w:val="00460F0E"/>
    <w:rsid w:val="00460F9E"/>
    <w:rsid w:val="00465841"/>
    <w:rsid w:val="00477D67"/>
    <w:rsid w:val="004800E1"/>
    <w:rsid w:val="00484A10"/>
    <w:rsid w:val="00485850"/>
    <w:rsid w:val="00485F9F"/>
    <w:rsid w:val="00491419"/>
    <w:rsid w:val="0049314D"/>
    <w:rsid w:val="00493C47"/>
    <w:rsid w:val="00494DFF"/>
    <w:rsid w:val="00495B60"/>
    <w:rsid w:val="00496A62"/>
    <w:rsid w:val="004A354B"/>
    <w:rsid w:val="004A3A25"/>
    <w:rsid w:val="004A6D71"/>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2C5E"/>
    <w:rsid w:val="005160BF"/>
    <w:rsid w:val="00516B98"/>
    <w:rsid w:val="00516F85"/>
    <w:rsid w:val="00517F98"/>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91ECD"/>
    <w:rsid w:val="00592A57"/>
    <w:rsid w:val="00595BD1"/>
    <w:rsid w:val="005A13DD"/>
    <w:rsid w:val="005A14EB"/>
    <w:rsid w:val="005A61F4"/>
    <w:rsid w:val="005B19EA"/>
    <w:rsid w:val="005B394D"/>
    <w:rsid w:val="005B6922"/>
    <w:rsid w:val="005B6BA6"/>
    <w:rsid w:val="005C0237"/>
    <w:rsid w:val="005C66FA"/>
    <w:rsid w:val="005C68B8"/>
    <w:rsid w:val="005E14CE"/>
    <w:rsid w:val="005E2612"/>
    <w:rsid w:val="005E38A8"/>
    <w:rsid w:val="005E591D"/>
    <w:rsid w:val="005F6474"/>
    <w:rsid w:val="006016A3"/>
    <w:rsid w:val="00604175"/>
    <w:rsid w:val="0060565F"/>
    <w:rsid w:val="006062A0"/>
    <w:rsid w:val="00606A81"/>
    <w:rsid w:val="00610759"/>
    <w:rsid w:val="00611030"/>
    <w:rsid w:val="00611525"/>
    <w:rsid w:val="0061184C"/>
    <w:rsid w:val="0061517A"/>
    <w:rsid w:val="00616173"/>
    <w:rsid w:val="00617E53"/>
    <w:rsid w:val="00620AB0"/>
    <w:rsid w:val="00624B18"/>
    <w:rsid w:val="00634132"/>
    <w:rsid w:val="00634AA9"/>
    <w:rsid w:val="00635307"/>
    <w:rsid w:val="00636A52"/>
    <w:rsid w:val="00637EC4"/>
    <w:rsid w:val="00643F60"/>
    <w:rsid w:val="00645631"/>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3A9"/>
    <w:rsid w:val="006A6738"/>
    <w:rsid w:val="006A6D23"/>
    <w:rsid w:val="006A7D92"/>
    <w:rsid w:val="006B5857"/>
    <w:rsid w:val="006B6382"/>
    <w:rsid w:val="006B7270"/>
    <w:rsid w:val="006B7B92"/>
    <w:rsid w:val="006B7D25"/>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5FC"/>
    <w:rsid w:val="00714E91"/>
    <w:rsid w:val="00715D92"/>
    <w:rsid w:val="00716BE5"/>
    <w:rsid w:val="007218F3"/>
    <w:rsid w:val="00721E84"/>
    <w:rsid w:val="007335C9"/>
    <w:rsid w:val="007516E6"/>
    <w:rsid w:val="007522EA"/>
    <w:rsid w:val="00756AD9"/>
    <w:rsid w:val="00765F8F"/>
    <w:rsid w:val="00766F9F"/>
    <w:rsid w:val="00772221"/>
    <w:rsid w:val="00774F12"/>
    <w:rsid w:val="00776426"/>
    <w:rsid w:val="00776B54"/>
    <w:rsid w:val="007778D3"/>
    <w:rsid w:val="00777F73"/>
    <w:rsid w:val="007807D6"/>
    <w:rsid w:val="0078158D"/>
    <w:rsid w:val="00781A2F"/>
    <w:rsid w:val="007823F4"/>
    <w:rsid w:val="007839B5"/>
    <w:rsid w:val="007855E2"/>
    <w:rsid w:val="007900DD"/>
    <w:rsid w:val="00790D7A"/>
    <w:rsid w:val="00792F47"/>
    <w:rsid w:val="0079403E"/>
    <w:rsid w:val="00796320"/>
    <w:rsid w:val="007A280F"/>
    <w:rsid w:val="007A544F"/>
    <w:rsid w:val="007B119E"/>
    <w:rsid w:val="007B2680"/>
    <w:rsid w:val="007B4960"/>
    <w:rsid w:val="007B4DF8"/>
    <w:rsid w:val="007B5069"/>
    <w:rsid w:val="007C12CD"/>
    <w:rsid w:val="007C1E73"/>
    <w:rsid w:val="007C477D"/>
    <w:rsid w:val="007C4F9E"/>
    <w:rsid w:val="007D2351"/>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1A1F"/>
    <w:rsid w:val="0081536A"/>
    <w:rsid w:val="008156CA"/>
    <w:rsid w:val="008305B4"/>
    <w:rsid w:val="008317F7"/>
    <w:rsid w:val="00834853"/>
    <w:rsid w:val="00835331"/>
    <w:rsid w:val="00835429"/>
    <w:rsid w:val="00836A5D"/>
    <w:rsid w:val="0083716D"/>
    <w:rsid w:val="00840252"/>
    <w:rsid w:val="008452D0"/>
    <w:rsid w:val="0084778B"/>
    <w:rsid w:val="008500D7"/>
    <w:rsid w:val="00853D96"/>
    <w:rsid w:val="00855B68"/>
    <w:rsid w:val="008565E2"/>
    <w:rsid w:val="00857CC6"/>
    <w:rsid w:val="0086361A"/>
    <w:rsid w:val="008705FB"/>
    <w:rsid w:val="0087407F"/>
    <w:rsid w:val="008741E1"/>
    <w:rsid w:val="00876E61"/>
    <w:rsid w:val="00880428"/>
    <w:rsid w:val="00881264"/>
    <w:rsid w:val="00881A95"/>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4442"/>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37552"/>
    <w:rsid w:val="00943B12"/>
    <w:rsid w:val="00943E11"/>
    <w:rsid w:val="00945095"/>
    <w:rsid w:val="00950327"/>
    <w:rsid w:val="00956C42"/>
    <w:rsid w:val="00957AB4"/>
    <w:rsid w:val="00960E28"/>
    <w:rsid w:val="00972524"/>
    <w:rsid w:val="00972782"/>
    <w:rsid w:val="009734B4"/>
    <w:rsid w:val="009762C9"/>
    <w:rsid w:val="009773A0"/>
    <w:rsid w:val="009774E4"/>
    <w:rsid w:val="00984B17"/>
    <w:rsid w:val="00985605"/>
    <w:rsid w:val="00986395"/>
    <w:rsid w:val="00992915"/>
    <w:rsid w:val="009A0B1B"/>
    <w:rsid w:val="009A18FD"/>
    <w:rsid w:val="009A45F5"/>
    <w:rsid w:val="009A4CC9"/>
    <w:rsid w:val="009A617E"/>
    <w:rsid w:val="009A62A9"/>
    <w:rsid w:val="009A637E"/>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066"/>
    <w:rsid w:val="00B57307"/>
    <w:rsid w:val="00B67FDD"/>
    <w:rsid w:val="00B72FA3"/>
    <w:rsid w:val="00B73F4D"/>
    <w:rsid w:val="00B747A8"/>
    <w:rsid w:val="00B75F7F"/>
    <w:rsid w:val="00B77AEC"/>
    <w:rsid w:val="00B77C0E"/>
    <w:rsid w:val="00B85C78"/>
    <w:rsid w:val="00B85D29"/>
    <w:rsid w:val="00B90533"/>
    <w:rsid w:val="00B90F6C"/>
    <w:rsid w:val="00B9126E"/>
    <w:rsid w:val="00B9763C"/>
    <w:rsid w:val="00BA05D9"/>
    <w:rsid w:val="00BA29EF"/>
    <w:rsid w:val="00BB2B31"/>
    <w:rsid w:val="00BB6A23"/>
    <w:rsid w:val="00BB7BB8"/>
    <w:rsid w:val="00BC0FE7"/>
    <w:rsid w:val="00BC15DC"/>
    <w:rsid w:val="00BC2A7E"/>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AD9"/>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8798C"/>
    <w:rsid w:val="00C90979"/>
    <w:rsid w:val="00C9209A"/>
    <w:rsid w:val="00C933EC"/>
    <w:rsid w:val="00C9434E"/>
    <w:rsid w:val="00C96A98"/>
    <w:rsid w:val="00C97819"/>
    <w:rsid w:val="00CA285A"/>
    <w:rsid w:val="00CA4EF6"/>
    <w:rsid w:val="00CA79BC"/>
    <w:rsid w:val="00CB20E9"/>
    <w:rsid w:val="00CB3248"/>
    <w:rsid w:val="00CB5E27"/>
    <w:rsid w:val="00CC0AC1"/>
    <w:rsid w:val="00CC16B4"/>
    <w:rsid w:val="00CC1FBB"/>
    <w:rsid w:val="00CC5AE1"/>
    <w:rsid w:val="00CC6114"/>
    <w:rsid w:val="00CD05BC"/>
    <w:rsid w:val="00CD2256"/>
    <w:rsid w:val="00CD26A8"/>
    <w:rsid w:val="00CD2DFE"/>
    <w:rsid w:val="00CD3E0C"/>
    <w:rsid w:val="00CD57BA"/>
    <w:rsid w:val="00CE0374"/>
    <w:rsid w:val="00CE03FD"/>
    <w:rsid w:val="00CE1CEF"/>
    <w:rsid w:val="00CE3DFF"/>
    <w:rsid w:val="00CE42F5"/>
    <w:rsid w:val="00CE4EEA"/>
    <w:rsid w:val="00CE77ED"/>
    <w:rsid w:val="00CF0C8F"/>
    <w:rsid w:val="00CF3CA4"/>
    <w:rsid w:val="00CF3E3D"/>
    <w:rsid w:val="00CF60F2"/>
    <w:rsid w:val="00D01BB0"/>
    <w:rsid w:val="00D023A0"/>
    <w:rsid w:val="00D037A9"/>
    <w:rsid w:val="00D13BEA"/>
    <w:rsid w:val="00D13F7D"/>
    <w:rsid w:val="00D152DE"/>
    <w:rsid w:val="00D17FD1"/>
    <w:rsid w:val="00D20ED6"/>
    <w:rsid w:val="00D21645"/>
    <w:rsid w:val="00D222FF"/>
    <w:rsid w:val="00D26A0B"/>
    <w:rsid w:val="00D305F0"/>
    <w:rsid w:val="00D313B8"/>
    <w:rsid w:val="00D32D17"/>
    <w:rsid w:val="00D331F9"/>
    <w:rsid w:val="00D376C6"/>
    <w:rsid w:val="00D45731"/>
    <w:rsid w:val="00D51617"/>
    <w:rsid w:val="00D5796E"/>
    <w:rsid w:val="00D6039A"/>
    <w:rsid w:val="00D60F5F"/>
    <w:rsid w:val="00D637BD"/>
    <w:rsid w:val="00D6468C"/>
    <w:rsid w:val="00D64ABF"/>
    <w:rsid w:val="00D75CDD"/>
    <w:rsid w:val="00D82F0E"/>
    <w:rsid w:val="00D87FB1"/>
    <w:rsid w:val="00D93C30"/>
    <w:rsid w:val="00D93D43"/>
    <w:rsid w:val="00D96041"/>
    <w:rsid w:val="00D976A8"/>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6BD4"/>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20A"/>
    <w:rsid w:val="00E80F25"/>
    <w:rsid w:val="00E90509"/>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12B0"/>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066E"/>
    <w:rsid w:val="00F53B4A"/>
    <w:rsid w:val="00F53D08"/>
    <w:rsid w:val="00F5755F"/>
    <w:rsid w:val="00F64813"/>
    <w:rsid w:val="00F657CC"/>
    <w:rsid w:val="00F66A05"/>
    <w:rsid w:val="00F67767"/>
    <w:rsid w:val="00F707B1"/>
    <w:rsid w:val="00F76247"/>
    <w:rsid w:val="00F800B8"/>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26C"/>
    <w:rsid w:val="00FD0A88"/>
    <w:rsid w:val="00FD0BE5"/>
    <w:rsid w:val="00FD1C86"/>
    <w:rsid w:val="00FD1CE8"/>
    <w:rsid w:val="00FD32E7"/>
    <w:rsid w:val="00FD3861"/>
    <w:rsid w:val="00FD5841"/>
    <w:rsid w:val="00FF55C6"/>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351"/>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6B7D25"/>
    <w:rPr>
      <w:b/>
      <w:bCs/>
    </w:rPr>
  </w:style>
  <w:style w:type="paragraph" w:customStyle="1" w:styleId="a2">
    <w:name w:val="عنوان"/>
    <w:basedOn w:val="Normal"/>
    <w:link w:val="Char2"/>
    <w:qFormat/>
    <w:rsid w:val="00F212B0"/>
    <w:rPr>
      <w:rFonts w:ascii="Sakkal Majalla" w:hAnsi="Sakkal Majalla"/>
      <w:sz w:val="34"/>
      <w14:ligatures w14:val="standardContextual"/>
    </w:rPr>
  </w:style>
  <w:style w:type="character" w:customStyle="1" w:styleId="Char2">
    <w:name w:val="عنوان Char"/>
    <w:basedOn w:val="DefaultParagraphFont"/>
    <w:link w:val="a2"/>
    <w:rsid w:val="00F212B0"/>
    <w:rPr>
      <w:rFonts w:ascii="Sakkal Majalla" w:hAnsi="Sakkal Majalla" w:cs="Sakkal Majalla"/>
      <w:color w:val="000000" w:themeColor="text1"/>
      <w:sz w:val="34"/>
      <w:szCs w:val="34"/>
      <w14:ligatures w14:val="standardContextu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351"/>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6B7D25"/>
    <w:rPr>
      <w:b/>
      <w:bCs/>
    </w:rPr>
  </w:style>
  <w:style w:type="paragraph" w:customStyle="1" w:styleId="a2">
    <w:name w:val="عنوان"/>
    <w:basedOn w:val="Normal"/>
    <w:link w:val="Char2"/>
    <w:qFormat/>
    <w:rsid w:val="00F212B0"/>
    <w:rPr>
      <w:rFonts w:ascii="Sakkal Majalla" w:hAnsi="Sakkal Majalla"/>
      <w:sz w:val="34"/>
      <w14:ligatures w14:val="standardContextual"/>
    </w:rPr>
  </w:style>
  <w:style w:type="character" w:customStyle="1" w:styleId="Char2">
    <w:name w:val="عنوان Char"/>
    <w:basedOn w:val="DefaultParagraphFont"/>
    <w:link w:val="a2"/>
    <w:rsid w:val="00F212B0"/>
    <w:rPr>
      <w:rFonts w:ascii="Sakkal Majalla" w:hAnsi="Sakkal Majalla" w:cs="Sakkal Majalla"/>
      <w:color w:val="000000" w:themeColor="text1"/>
      <w:sz w:val="34"/>
      <w:szCs w:val="3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04420">
      <w:bodyDiv w:val="1"/>
      <w:marLeft w:val="0"/>
      <w:marRight w:val="0"/>
      <w:marTop w:val="0"/>
      <w:marBottom w:val="0"/>
      <w:divBdr>
        <w:top w:val="none" w:sz="0" w:space="0" w:color="auto"/>
        <w:left w:val="none" w:sz="0" w:space="0" w:color="auto"/>
        <w:bottom w:val="none" w:sz="0" w:space="0" w:color="auto"/>
        <w:right w:val="none" w:sz="0" w:space="0" w:color="auto"/>
      </w:divBdr>
    </w:div>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53503131">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01266097">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196161303">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41258333">
      <w:bodyDiv w:val="1"/>
      <w:marLeft w:val="0"/>
      <w:marRight w:val="0"/>
      <w:marTop w:val="0"/>
      <w:marBottom w:val="0"/>
      <w:divBdr>
        <w:top w:val="none" w:sz="0" w:space="0" w:color="auto"/>
        <w:left w:val="none" w:sz="0" w:space="0" w:color="auto"/>
        <w:bottom w:val="none" w:sz="0" w:space="0" w:color="auto"/>
        <w:right w:val="none" w:sz="0" w:space="0" w:color="auto"/>
      </w:divBdr>
    </w:div>
    <w:div w:id="262737013">
      <w:bodyDiv w:val="1"/>
      <w:marLeft w:val="0"/>
      <w:marRight w:val="0"/>
      <w:marTop w:val="0"/>
      <w:marBottom w:val="0"/>
      <w:divBdr>
        <w:top w:val="none" w:sz="0" w:space="0" w:color="auto"/>
        <w:left w:val="none" w:sz="0" w:space="0" w:color="auto"/>
        <w:bottom w:val="none" w:sz="0" w:space="0" w:color="auto"/>
        <w:right w:val="none" w:sz="0" w:space="0" w:color="auto"/>
      </w:divBdr>
    </w:div>
    <w:div w:id="268394266">
      <w:bodyDiv w:val="1"/>
      <w:marLeft w:val="0"/>
      <w:marRight w:val="0"/>
      <w:marTop w:val="0"/>
      <w:marBottom w:val="0"/>
      <w:divBdr>
        <w:top w:val="none" w:sz="0" w:space="0" w:color="auto"/>
        <w:left w:val="none" w:sz="0" w:space="0" w:color="auto"/>
        <w:bottom w:val="none" w:sz="0" w:space="0" w:color="auto"/>
        <w:right w:val="none" w:sz="0" w:space="0" w:color="auto"/>
      </w:divBdr>
    </w:div>
    <w:div w:id="325325887">
      <w:bodyDiv w:val="1"/>
      <w:marLeft w:val="0"/>
      <w:marRight w:val="0"/>
      <w:marTop w:val="0"/>
      <w:marBottom w:val="0"/>
      <w:divBdr>
        <w:top w:val="none" w:sz="0" w:space="0" w:color="auto"/>
        <w:left w:val="none" w:sz="0" w:space="0" w:color="auto"/>
        <w:bottom w:val="none" w:sz="0" w:space="0" w:color="auto"/>
        <w:right w:val="none" w:sz="0" w:space="0" w:color="auto"/>
      </w:divBdr>
    </w:div>
    <w:div w:id="329605003">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88188699">
      <w:bodyDiv w:val="1"/>
      <w:marLeft w:val="0"/>
      <w:marRight w:val="0"/>
      <w:marTop w:val="0"/>
      <w:marBottom w:val="0"/>
      <w:divBdr>
        <w:top w:val="none" w:sz="0" w:space="0" w:color="auto"/>
        <w:left w:val="none" w:sz="0" w:space="0" w:color="auto"/>
        <w:bottom w:val="none" w:sz="0" w:space="0" w:color="auto"/>
        <w:right w:val="none" w:sz="0" w:space="0" w:color="auto"/>
      </w:divBdr>
    </w:div>
    <w:div w:id="419915751">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25405403">
      <w:bodyDiv w:val="1"/>
      <w:marLeft w:val="0"/>
      <w:marRight w:val="0"/>
      <w:marTop w:val="0"/>
      <w:marBottom w:val="0"/>
      <w:divBdr>
        <w:top w:val="none" w:sz="0" w:space="0" w:color="auto"/>
        <w:left w:val="none" w:sz="0" w:space="0" w:color="auto"/>
        <w:bottom w:val="none" w:sz="0" w:space="0" w:color="auto"/>
        <w:right w:val="none" w:sz="0" w:space="0" w:color="auto"/>
      </w:divBdr>
    </w:div>
    <w:div w:id="550649794">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37998930">
      <w:bodyDiv w:val="1"/>
      <w:marLeft w:val="0"/>
      <w:marRight w:val="0"/>
      <w:marTop w:val="0"/>
      <w:marBottom w:val="0"/>
      <w:divBdr>
        <w:top w:val="none" w:sz="0" w:space="0" w:color="auto"/>
        <w:left w:val="none" w:sz="0" w:space="0" w:color="auto"/>
        <w:bottom w:val="none" w:sz="0" w:space="0" w:color="auto"/>
        <w:right w:val="none" w:sz="0" w:space="0" w:color="auto"/>
      </w:divBdr>
    </w:div>
    <w:div w:id="715083893">
      <w:bodyDiv w:val="1"/>
      <w:marLeft w:val="0"/>
      <w:marRight w:val="0"/>
      <w:marTop w:val="0"/>
      <w:marBottom w:val="0"/>
      <w:divBdr>
        <w:top w:val="none" w:sz="0" w:space="0" w:color="auto"/>
        <w:left w:val="none" w:sz="0" w:space="0" w:color="auto"/>
        <w:bottom w:val="none" w:sz="0" w:space="0" w:color="auto"/>
        <w:right w:val="none" w:sz="0" w:space="0" w:color="auto"/>
      </w:divBdr>
    </w:div>
    <w:div w:id="716930773">
      <w:bodyDiv w:val="1"/>
      <w:marLeft w:val="0"/>
      <w:marRight w:val="0"/>
      <w:marTop w:val="0"/>
      <w:marBottom w:val="0"/>
      <w:divBdr>
        <w:top w:val="none" w:sz="0" w:space="0" w:color="auto"/>
        <w:left w:val="none" w:sz="0" w:space="0" w:color="auto"/>
        <w:bottom w:val="none" w:sz="0" w:space="0" w:color="auto"/>
        <w:right w:val="none" w:sz="0" w:space="0" w:color="auto"/>
      </w:divBdr>
    </w:div>
    <w:div w:id="717706753">
      <w:bodyDiv w:val="1"/>
      <w:marLeft w:val="0"/>
      <w:marRight w:val="0"/>
      <w:marTop w:val="0"/>
      <w:marBottom w:val="0"/>
      <w:divBdr>
        <w:top w:val="none" w:sz="0" w:space="0" w:color="auto"/>
        <w:left w:val="none" w:sz="0" w:space="0" w:color="auto"/>
        <w:bottom w:val="none" w:sz="0" w:space="0" w:color="auto"/>
        <w:right w:val="none" w:sz="0" w:space="0" w:color="auto"/>
      </w:divBdr>
    </w:div>
    <w:div w:id="76002442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45286226">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38681284">
      <w:bodyDiv w:val="1"/>
      <w:marLeft w:val="0"/>
      <w:marRight w:val="0"/>
      <w:marTop w:val="0"/>
      <w:marBottom w:val="0"/>
      <w:divBdr>
        <w:top w:val="none" w:sz="0" w:space="0" w:color="auto"/>
        <w:left w:val="none" w:sz="0" w:space="0" w:color="auto"/>
        <w:bottom w:val="none" w:sz="0" w:space="0" w:color="auto"/>
        <w:right w:val="none" w:sz="0" w:space="0" w:color="auto"/>
      </w:divBdr>
    </w:div>
    <w:div w:id="941372970">
      <w:bodyDiv w:val="1"/>
      <w:marLeft w:val="0"/>
      <w:marRight w:val="0"/>
      <w:marTop w:val="0"/>
      <w:marBottom w:val="0"/>
      <w:divBdr>
        <w:top w:val="none" w:sz="0" w:space="0" w:color="auto"/>
        <w:left w:val="none" w:sz="0" w:space="0" w:color="auto"/>
        <w:bottom w:val="none" w:sz="0" w:space="0" w:color="auto"/>
        <w:right w:val="none" w:sz="0" w:space="0" w:color="auto"/>
      </w:divBdr>
    </w:div>
    <w:div w:id="948468657">
      <w:bodyDiv w:val="1"/>
      <w:marLeft w:val="0"/>
      <w:marRight w:val="0"/>
      <w:marTop w:val="0"/>
      <w:marBottom w:val="0"/>
      <w:divBdr>
        <w:top w:val="none" w:sz="0" w:space="0" w:color="auto"/>
        <w:left w:val="none" w:sz="0" w:space="0" w:color="auto"/>
        <w:bottom w:val="none" w:sz="0" w:space="0" w:color="auto"/>
        <w:right w:val="none" w:sz="0" w:space="0" w:color="auto"/>
      </w:divBdr>
    </w:div>
    <w:div w:id="95736872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996113842">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43091580">
      <w:bodyDiv w:val="1"/>
      <w:marLeft w:val="0"/>
      <w:marRight w:val="0"/>
      <w:marTop w:val="0"/>
      <w:marBottom w:val="0"/>
      <w:divBdr>
        <w:top w:val="none" w:sz="0" w:space="0" w:color="auto"/>
        <w:left w:val="none" w:sz="0" w:space="0" w:color="auto"/>
        <w:bottom w:val="none" w:sz="0" w:space="0" w:color="auto"/>
        <w:right w:val="none" w:sz="0" w:space="0" w:color="auto"/>
      </w:divBdr>
    </w:div>
    <w:div w:id="1051272390">
      <w:bodyDiv w:val="1"/>
      <w:marLeft w:val="0"/>
      <w:marRight w:val="0"/>
      <w:marTop w:val="0"/>
      <w:marBottom w:val="0"/>
      <w:divBdr>
        <w:top w:val="none" w:sz="0" w:space="0" w:color="auto"/>
        <w:left w:val="none" w:sz="0" w:space="0" w:color="auto"/>
        <w:bottom w:val="none" w:sz="0" w:space="0" w:color="auto"/>
        <w:right w:val="none" w:sz="0" w:space="0" w:color="auto"/>
      </w:divBdr>
    </w:div>
    <w:div w:id="1078594280">
      <w:bodyDiv w:val="1"/>
      <w:marLeft w:val="0"/>
      <w:marRight w:val="0"/>
      <w:marTop w:val="0"/>
      <w:marBottom w:val="0"/>
      <w:divBdr>
        <w:top w:val="none" w:sz="0" w:space="0" w:color="auto"/>
        <w:left w:val="none" w:sz="0" w:space="0" w:color="auto"/>
        <w:bottom w:val="none" w:sz="0" w:space="0" w:color="auto"/>
        <w:right w:val="none" w:sz="0" w:space="0" w:color="auto"/>
      </w:divBdr>
    </w:div>
    <w:div w:id="1117678367">
      <w:bodyDiv w:val="1"/>
      <w:marLeft w:val="0"/>
      <w:marRight w:val="0"/>
      <w:marTop w:val="0"/>
      <w:marBottom w:val="0"/>
      <w:divBdr>
        <w:top w:val="none" w:sz="0" w:space="0" w:color="auto"/>
        <w:left w:val="none" w:sz="0" w:space="0" w:color="auto"/>
        <w:bottom w:val="none" w:sz="0" w:space="0" w:color="auto"/>
        <w:right w:val="none" w:sz="0" w:space="0" w:color="auto"/>
      </w:divBdr>
    </w:div>
    <w:div w:id="1151097283">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199389307">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50640174">
      <w:bodyDiv w:val="1"/>
      <w:marLeft w:val="0"/>
      <w:marRight w:val="0"/>
      <w:marTop w:val="0"/>
      <w:marBottom w:val="0"/>
      <w:divBdr>
        <w:top w:val="none" w:sz="0" w:space="0" w:color="auto"/>
        <w:left w:val="none" w:sz="0" w:space="0" w:color="auto"/>
        <w:bottom w:val="none" w:sz="0" w:space="0" w:color="auto"/>
        <w:right w:val="none" w:sz="0" w:space="0" w:color="auto"/>
      </w:divBdr>
    </w:div>
    <w:div w:id="1356880571">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42865672">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61544197">
      <w:bodyDiv w:val="1"/>
      <w:marLeft w:val="0"/>
      <w:marRight w:val="0"/>
      <w:marTop w:val="0"/>
      <w:marBottom w:val="0"/>
      <w:divBdr>
        <w:top w:val="none" w:sz="0" w:space="0" w:color="auto"/>
        <w:left w:val="none" w:sz="0" w:space="0" w:color="auto"/>
        <w:bottom w:val="none" w:sz="0" w:space="0" w:color="auto"/>
        <w:right w:val="none" w:sz="0" w:space="0" w:color="auto"/>
      </w:divBdr>
    </w:div>
    <w:div w:id="1669359581">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16468173">
      <w:bodyDiv w:val="1"/>
      <w:marLeft w:val="0"/>
      <w:marRight w:val="0"/>
      <w:marTop w:val="0"/>
      <w:marBottom w:val="0"/>
      <w:divBdr>
        <w:top w:val="none" w:sz="0" w:space="0" w:color="auto"/>
        <w:left w:val="none" w:sz="0" w:space="0" w:color="auto"/>
        <w:bottom w:val="none" w:sz="0" w:space="0" w:color="auto"/>
        <w:right w:val="none" w:sz="0" w:space="0" w:color="auto"/>
      </w:divBdr>
    </w:div>
    <w:div w:id="1731271501">
      <w:bodyDiv w:val="1"/>
      <w:marLeft w:val="0"/>
      <w:marRight w:val="0"/>
      <w:marTop w:val="0"/>
      <w:marBottom w:val="0"/>
      <w:divBdr>
        <w:top w:val="none" w:sz="0" w:space="0" w:color="auto"/>
        <w:left w:val="none" w:sz="0" w:space="0" w:color="auto"/>
        <w:bottom w:val="none" w:sz="0" w:space="0" w:color="auto"/>
        <w:right w:val="none" w:sz="0" w:space="0" w:color="auto"/>
      </w:divBdr>
    </w:div>
    <w:div w:id="1748067748">
      <w:bodyDiv w:val="1"/>
      <w:marLeft w:val="0"/>
      <w:marRight w:val="0"/>
      <w:marTop w:val="0"/>
      <w:marBottom w:val="0"/>
      <w:divBdr>
        <w:top w:val="none" w:sz="0" w:space="0" w:color="auto"/>
        <w:left w:val="none" w:sz="0" w:space="0" w:color="auto"/>
        <w:bottom w:val="none" w:sz="0" w:space="0" w:color="auto"/>
        <w:right w:val="none" w:sz="0" w:space="0" w:color="auto"/>
      </w:divBdr>
    </w:div>
    <w:div w:id="1864200385">
      <w:bodyDiv w:val="1"/>
      <w:marLeft w:val="0"/>
      <w:marRight w:val="0"/>
      <w:marTop w:val="0"/>
      <w:marBottom w:val="0"/>
      <w:divBdr>
        <w:top w:val="none" w:sz="0" w:space="0" w:color="auto"/>
        <w:left w:val="none" w:sz="0" w:space="0" w:color="auto"/>
        <w:bottom w:val="none" w:sz="0" w:space="0" w:color="auto"/>
        <w:right w:val="none" w:sz="0" w:space="0" w:color="auto"/>
      </w:divBdr>
    </w:div>
    <w:div w:id="186516740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1993168917">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41125893">
      <w:bodyDiv w:val="1"/>
      <w:marLeft w:val="0"/>
      <w:marRight w:val="0"/>
      <w:marTop w:val="0"/>
      <w:marBottom w:val="0"/>
      <w:divBdr>
        <w:top w:val="none" w:sz="0" w:space="0" w:color="auto"/>
        <w:left w:val="none" w:sz="0" w:space="0" w:color="auto"/>
        <w:bottom w:val="none" w:sz="0" w:space="0" w:color="auto"/>
        <w:right w:val="none" w:sz="0" w:space="0" w:color="auto"/>
      </w:divBdr>
    </w:div>
    <w:div w:id="2076315492">
      <w:bodyDiv w:val="1"/>
      <w:marLeft w:val="0"/>
      <w:marRight w:val="0"/>
      <w:marTop w:val="0"/>
      <w:marBottom w:val="0"/>
      <w:divBdr>
        <w:top w:val="none" w:sz="0" w:space="0" w:color="auto"/>
        <w:left w:val="none" w:sz="0" w:space="0" w:color="auto"/>
        <w:bottom w:val="none" w:sz="0" w:space="0" w:color="auto"/>
        <w:right w:val="none" w:sz="0" w:space="0" w:color="auto"/>
      </w:divBdr>
    </w:div>
    <w:div w:id="2098475164">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4.png"/><Relationship Id="rId42" Type="http://schemas.openxmlformats.org/officeDocument/2006/relationships/image" Target="media/image29.png"/><Relationship Id="rId63" Type="http://schemas.openxmlformats.org/officeDocument/2006/relationships/image" Target="media/image53.png"/><Relationship Id="rId84" Type="http://schemas.openxmlformats.org/officeDocument/2006/relationships/image" Target="media/image73.png"/><Relationship Id="rId138" Type="http://schemas.openxmlformats.org/officeDocument/2006/relationships/image" Target="media/image123.png"/><Relationship Id="rId159" Type="http://schemas.openxmlformats.org/officeDocument/2006/relationships/image" Target="media/image142.png"/><Relationship Id="rId170" Type="http://schemas.openxmlformats.org/officeDocument/2006/relationships/image" Target="media/image153.png"/><Relationship Id="rId191" Type="http://schemas.openxmlformats.org/officeDocument/2006/relationships/hyperlink" Target="http://www.dawliatraining.com/" TargetMode="External"/><Relationship Id="rId205" Type="http://schemas.openxmlformats.org/officeDocument/2006/relationships/hyperlink" Target="http://www.dawliatraining.com/" TargetMode="External"/><Relationship Id="rId107" Type="http://schemas.openxmlformats.org/officeDocument/2006/relationships/image" Target="media/image95.png"/><Relationship Id="rId11" Type="http://schemas.openxmlformats.org/officeDocument/2006/relationships/image" Target="media/image6.jpeg"/><Relationship Id="rId32" Type="http://schemas.openxmlformats.org/officeDocument/2006/relationships/image" Target="media/image28.png"/><Relationship Id="rId53" Type="http://schemas.openxmlformats.org/officeDocument/2006/relationships/image" Target="media/image43.png"/><Relationship Id="rId74" Type="http://schemas.openxmlformats.org/officeDocument/2006/relationships/image" Target="media/image63.png"/><Relationship Id="rId128" Type="http://schemas.openxmlformats.org/officeDocument/2006/relationships/image" Target="media/image113.png"/><Relationship Id="rId149" Type="http://schemas.openxmlformats.org/officeDocument/2006/relationships/image" Target="media/image132.png"/><Relationship Id="rId5" Type="http://schemas.openxmlformats.org/officeDocument/2006/relationships/settings" Target="settings.xml"/><Relationship Id="rId95" Type="http://schemas.openxmlformats.org/officeDocument/2006/relationships/image" Target="media/image84.svg"/><Relationship Id="rId160" Type="http://schemas.openxmlformats.org/officeDocument/2006/relationships/image" Target="media/image143.png"/><Relationship Id="rId181" Type="http://schemas.openxmlformats.org/officeDocument/2006/relationships/image" Target="media/image163.svg"/><Relationship Id="rId216" Type="http://schemas.openxmlformats.org/officeDocument/2006/relationships/image" Target="media/image177.png"/><Relationship Id="rId22" Type="http://schemas.openxmlformats.org/officeDocument/2006/relationships/image" Target="media/image15.png"/><Relationship Id="rId43" Type="http://schemas.openxmlformats.org/officeDocument/2006/relationships/image" Target="media/image31.png"/><Relationship Id="rId64" Type="http://schemas.openxmlformats.org/officeDocument/2006/relationships/image" Target="media/image54.png"/><Relationship Id="rId118" Type="http://schemas.openxmlformats.org/officeDocument/2006/relationships/image" Target="media/image103.png"/><Relationship Id="rId85" Type="http://schemas.openxmlformats.org/officeDocument/2006/relationships/image" Target="media/image74.png"/><Relationship Id="rId150" Type="http://schemas.openxmlformats.org/officeDocument/2006/relationships/image" Target="media/image133.png"/><Relationship Id="rId171" Type="http://schemas.openxmlformats.org/officeDocument/2006/relationships/image" Target="media/image154.png"/><Relationship Id="rId192" Type="http://schemas.openxmlformats.org/officeDocument/2006/relationships/hyperlink" Target="http://www.dawliatraining.com/" TargetMode="External"/><Relationship Id="rId206" Type="http://schemas.openxmlformats.org/officeDocument/2006/relationships/hyperlink" Target="http://www.dawliatraining.com/" TargetMode="External"/><Relationship Id="rId12" Type="http://schemas.openxmlformats.org/officeDocument/2006/relationships/hyperlink" Target="http://www.dawliatraining.com/" TargetMode="External"/><Relationship Id="rId33" Type="http://schemas.openxmlformats.org/officeDocument/2006/relationships/image" Target="media/image21.png"/><Relationship Id="rId108" Type="http://schemas.openxmlformats.org/officeDocument/2006/relationships/header" Target="header3.xml"/><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5.svg"/><Relationship Id="rId161" Type="http://schemas.openxmlformats.org/officeDocument/2006/relationships/image" Target="media/image144.png"/><Relationship Id="rId182" Type="http://schemas.openxmlformats.org/officeDocument/2006/relationships/image" Target="media/image161.png"/><Relationship Id="rId217" Type="http://schemas.openxmlformats.org/officeDocument/2006/relationships/hyperlink" Target="http://www.dawliatraining.com/" TargetMode="External"/><Relationship Id="rId6" Type="http://schemas.openxmlformats.org/officeDocument/2006/relationships/webSettings" Target="webSettings.xml"/><Relationship Id="rId23" Type="http://schemas.openxmlformats.org/officeDocument/2006/relationships/image" Target="media/image16.png"/><Relationship Id="rId119" Type="http://schemas.openxmlformats.org/officeDocument/2006/relationships/image" Target="media/image104.png"/><Relationship Id="rId44" Type="http://schemas.openxmlformats.org/officeDocument/2006/relationships/image" Target="media/image33.png"/><Relationship Id="rId65" Type="http://schemas.openxmlformats.org/officeDocument/2006/relationships/image" Target="media/image55.png"/><Relationship Id="rId86" Type="http://schemas.openxmlformats.org/officeDocument/2006/relationships/image" Target="media/image75.png"/><Relationship Id="rId130" Type="http://schemas.openxmlformats.org/officeDocument/2006/relationships/image" Target="media/image115.png"/><Relationship Id="rId151" Type="http://schemas.openxmlformats.org/officeDocument/2006/relationships/image" Target="media/image134.png"/><Relationship Id="rId172" Type="http://schemas.openxmlformats.org/officeDocument/2006/relationships/image" Target="media/image155.png"/><Relationship Id="rId193" Type="http://schemas.openxmlformats.org/officeDocument/2006/relationships/hyperlink" Target="http://www.dawliatraining.com/" TargetMode="External"/><Relationship Id="rId207" Type="http://schemas.openxmlformats.org/officeDocument/2006/relationships/hyperlink" Target="http://www.dawliatraining.com/" TargetMode="External"/><Relationship Id="rId13" Type="http://schemas.openxmlformats.org/officeDocument/2006/relationships/hyperlink" Target="http://www.dawliatraining.com/" TargetMode="External"/><Relationship Id="rId109" Type="http://schemas.openxmlformats.org/officeDocument/2006/relationships/footer" Target="footer2.xml"/><Relationship Id="rId34" Type="http://schemas.openxmlformats.org/officeDocument/2006/relationships/image" Target="media/image3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5.png"/><Relationship Id="rId120" Type="http://schemas.openxmlformats.org/officeDocument/2006/relationships/image" Target="media/image105.png"/><Relationship Id="rId141" Type="http://schemas.openxmlformats.org/officeDocument/2006/relationships/image" Target="media/image124.png"/><Relationship Id="rId7" Type="http://schemas.openxmlformats.org/officeDocument/2006/relationships/footnotes" Target="footnotes.xml"/><Relationship Id="rId162" Type="http://schemas.openxmlformats.org/officeDocument/2006/relationships/image" Target="media/image145.png"/><Relationship Id="rId183" Type="http://schemas.openxmlformats.org/officeDocument/2006/relationships/image" Target="media/image162.png"/><Relationship Id="rId218" Type="http://schemas.openxmlformats.org/officeDocument/2006/relationships/hyperlink" Target="http://www.dawliatraining.com/" TargetMode="External"/><Relationship Id="rId24" Type="http://schemas.openxmlformats.org/officeDocument/2006/relationships/image" Target="media/image20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6.png"/><Relationship Id="rId131" Type="http://schemas.openxmlformats.org/officeDocument/2006/relationships/image" Target="media/image116.png"/><Relationship Id="rId152" Type="http://schemas.openxmlformats.org/officeDocument/2006/relationships/image" Target="media/image135.png"/><Relationship Id="rId173" Type="http://schemas.openxmlformats.org/officeDocument/2006/relationships/image" Target="media/image156.png"/><Relationship Id="rId194" Type="http://schemas.openxmlformats.org/officeDocument/2006/relationships/hyperlink" Target="http://www.dawliatraining.com/" TargetMode="External"/><Relationship Id="rId208" Type="http://schemas.openxmlformats.org/officeDocument/2006/relationships/hyperlink" Target="http://www.dawliatraining.com/" TargetMode="External"/><Relationship Id="rId14" Type="http://schemas.openxmlformats.org/officeDocument/2006/relationships/image" Target="media/image7.png"/><Relationship Id="rId30" Type="http://schemas.openxmlformats.org/officeDocument/2006/relationships/image" Target="media/image26.png"/><Relationship Id="rId35" Type="http://schemas.openxmlformats.org/officeDocument/2006/relationships/image" Target="media/image23.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1.png"/><Relationship Id="rId147" Type="http://schemas.openxmlformats.org/officeDocument/2006/relationships/image" Target="media/image130.png"/><Relationship Id="rId168" Type="http://schemas.openxmlformats.org/officeDocument/2006/relationships/image" Target="media/image15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98" Type="http://schemas.openxmlformats.org/officeDocument/2006/relationships/image" Target="media/image86.png"/><Relationship Id="rId121" Type="http://schemas.openxmlformats.org/officeDocument/2006/relationships/image" Target="media/image106.png"/><Relationship Id="rId142" Type="http://schemas.openxmlformats.org/officeDocument/2006/relationships/image" Target="media/image125.png"/><Relationship Id="rId163" Type="http://schemas.openxmlformats.org/officeDocument/2006/relationships/image" Target="media/image146.png"/><Relationship Id="rId184" Type="http://schemas.openxmlformats.org/officeDocument/2006/relationships/image" Target="media/image163.png"/><Relationship Id="rId189" Type="http://schemas.openxmlformats.org/officeDocument/2006/relationships/hyperlink" Target="http://www.dawliatraining.com/" TargetMode="External"/><Relationship Id="rId21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hyperlink" Target="http://www.dawliatraining.com/" TargetMode="External"/><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1.png"/><Relationship Id="rId20" Type="http://schemas.openxmlformats.org/officeDocument/2006/relationships/image" Target="media/image13.png"/><Relationship Id="rId41" Type="http://schemas.openxmlformats.org/officeDocument/2006/relationships/footer" Target="footer1.xml"/><Relationship Id="rId62" Type="http://schemas.openxmlformats.org/officeDocument/2006/relationships/image" Target="media/image52.png"/><Relationship Id="rId83" Type="http://schemas.openxmlformats.org/officeDocument/2006/relationships/image" Target="media/image72.png"/><Relationship Id="rId88" Type="http://schemas.openxmlformats.org/officeDocument/2006/relationships/image" Target="media/image77.png"/><Relationship Id="rId132" Type="http://schemas.openxmlformats.org/officeDocument/2006/relationships/image" Target="media/image117.png"/><Relationship Id="rId153" Type="http://schemas.openxmlformats.org/officeDocument/2006/relationships/image" Target="media/image136.png"/><Relationship Id="rId174" Type="http://schemas.openxmlformats.org/officeDocument/2006/relationships/image" Target="media/image157.png"/><Relationship Id="rId179" Type="http://schemas.openxmlformats.org/officeDocument/2006/relationships/image" Target="media/image161.svg"/><Relationship Id="rId195" Type="http://schemas.openxmlformats.org/officeDocument/2006/relationships/hyperlink" Target="http://www.dawliatraining.com/" TargetMode="External"/><Relationship Id="rId209" Type="http://schemas.openxmlformats.org/officeDocument/2006/relationships/hyperlink" Target="http://www.dawliatraining.com/" TargetMode="External"/><Relationship Id="rId190" Type="http://schemas.openxmlformats.org/officeDocument/2006/relationships/hyperlink" Target="http://www.dawliatraining.com/" TargetMode="External"/><Relationship Id="rId204" Type="http://schemas.openxmlformats.org/officeDocument/2006/relationships/image" Target="media/image173.png"/><Relationship Id="rId220" Type="http://schemas.openxmlformats.org/officeDocument/2006/relationships/fontTable" Target="fontTable.xml"/><Relationship Id="rId15" Type="http://schemas.openxmlformats.org/officeDocument/2006/relationships/image" Target="media/image8.png"/><Relationship Id="rId36" Type="http://schemas.openxmlformats.org/officeDocument/2006/relationships/image" Target="media/image32.png"/><Relationship Id="rId57" Type="http://schemas.openxmlformats.org/officeDocument/2006/relationships/image" Target="media/image47.png"/><Relationship Id="rId106" Type="http://schemas.openxmlformats.org/officeDocument/2006/relationships/image" Target="media/image94.png"/><Relationship Id="rId127" Type="http://schemas.openxmlformats.org/officeDocument/2006/relationships/image" Target="media/image112.png"/><Relationship Id="rId10" Type="http://schemas.openxmlformats.org/officeDocument/2006/relationships/hyperlink" Target="http://www.dawliatraining.com/" TargetMode="External"/><Relationship Id="rId31" Type="http://schemas.openxmlformats.org/officeDocument/2006/relationships/image" Target="media/image20.png"/><Relationship Id="rId52" Type="http://schemas.openxmlformats.org/officeDocument/2006/relationships/image" Target="media/image42.png"/><Relationship Id="rId73" Type="http://schemas.microsoft.com/office/2007/relationships/hdphoto" Target="media/hdphoto2.wdp"/><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7.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4.png"/><Relationship Id="rId4" Type="http://schemas.microsoft.com/office/2007/relationships/stylesWithEffects" Target="stylesWithEffects.xml"/><Relationship Id="rId9" Type="http://schemas.openxmlformats.org/officeDocument/2006/relationships/hyperlink" Target="http://www.dawliatraining.com/" TargetMode="External"/><Relationship Id="rId180" Type="http://schemas.openxmlformats.org/officeDocument/2006/relationships/image" Target="media/image160.png"/><Relationship Id="rId210" Type="http://schemas.openxmlformats.org/officeDocument/2006/relationships/hyperlink" Target="http://www.dawliatraining.com/" TargetMode="External"/><Relationship Id="rId215" Type="http://schemas.openxmlformats.org/officeDocument/2006/relationships/image" Target="media/image176.jpeg"/><Relationship Id="rId26" Type="http://schemas.openxmlformats.org/officeDocument/2006/relationships/image" Target="media/image22.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98.png"/><Relationship Id="rId133" Type="http://schemas.openxmlformats.org/officeDocument/2006/relationships/image" Target="media/image118.png"/><Relationship Id="rId154" Type="http://schemas.openxmlformats.org/officeDocument/2006/relationships/image" Target="media/image137.png"/><Relationship Id="rId175" Type="http://schemas.openxmlformats.org/officeDocument/2006/relationships/image" Target="media/image158.png"/><Relationship Id="rId196" Type="http://schemas.openxmlformats.org/officeDocument/2006/relationships/hyperlink" Target="http://www.dawliatraining.com/" TargetMode="External"/><Relationship Id="rId200" Type="http://schemas.microsoft.com/office/2007/relationships/hdphoto" Target="media/hdphoto3.wdp"/><Relationship Id="rId16" Type="http://schemas.openxmlformats.org/officeDocument/2006/relationships/image" Target="media/image9.png"/><Relationship Id="rId221" Type="http://schemas.openxmlformats.org/officeDocument/2006/relationships/theme" Target="theme/theme1.xml"/><Relationship Id="rId37" Type="http://schemas.openxmlformats.org/officeDocument/2006/relationships/image" Target="media/image25.png"/><Relationship Id="rId58" Type="http://schemas.openxmlformats.org/officeDocument/2006/relationships/image" Target="media/image51.png"/><Relationship Id="rId79" Type="http://schemas.openxmlformats.org/officeDocument/2006/relationships/image" Target="media/image68.png"/><Relationship Id="rId102" Type="http://schemas.openxmlformats.org/officeDocument/2006/relationships/image" Target="media/image90.png"/><Relationship Id="rId123" Type="http://schemas.openxmlformats.org/officeDocument/2006/relationships/image" Target="media/image108.png"/><Relationship Id="rId144" Type="http://schemas.openxmlformats.org/officeDocument/2006/relationships/image" Target="media/image127.png"/><Relationship Id="rId90" Type="http://schemas.openxmlformats.org/officeDocument/2006/relationships/image" Target="media/image79.png"/><Relationship Id="rId165" Type="http://schemas.openxmlformats.org/officeDocument/2006/relationships/image" Target="media/image148.png"/><Relationship Id="rId186" Type="http://schemas.openxmlformats.org/officeDocument/2006/relationships/image" Target="media/image165.png"/><Relationship Id="rId211" Type="http://schemas.openxmlformats.org/officeDocument/2006/relationships/image" Target="media/image174.jpeg"/><Relationship Id="rId27" Type="http://schemas.openxmlformats.org/officeDocument/2006/relationships/image" Target="media/image18.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97.png"/><Relationship Id="rId134" Type="http://schemas.openxmlformats.org/officeDocument/2006/relationships/image" Target="media/image119.jpeg"/><Relationship Id="rId80" Type="http://schemas.openxmlformats.org/officeDocument/2006/relationships/image" Target="media/image69.png"/><Relationship Id="rId155" Type="http://schemas.openxmlformats.org/officeDocument/2006/relationships/image" Target="media/image138.png"/><Relationship Id="rId197" Type="http://schemas.openxmlformats.org/officeDocument/2006/relationships/image" Target="media/image168.png"/><Relationship Id="rId201" Type="http://schemas.openxmlformats.org/officeDocument/2006/relationships/image" Target="media/image170.png"/><Relationship Id="rId17" Type="http://schemas.openxmlformats.org/officeDocument/2006/relationships/image" Target="media/image10.png"/><Relationship Id="rId38" Type="http://schemas.openxmlformats.org/officeDocument/2006/relationships/image" Target="media/image34.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09.pn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8.png"/><Relationship Id="rId166" Type="http://schemas.openxmlformats.org/officeDocument/2006/relationships/image" Target="media/image149.jpeg"/><Relationship Id="rId187" Type="http://schemas.openxmlformats.org/officeDocument/2006/relationships/image" Target="media/image166.png"/><Relationship Id="rId1" Type="http://schemas.openxmlformats.org/officeDocument/2006/relationships/customXml" Target="../customXml/item1.xml"/><Relationship Id="rId212" Type="http://schemas.openxmlformats.org/officeDocument/2006/relationships/hyperlink" Target="http://www.dawliatraining.com/" TargetMode="External"/><Relationship Id="rId28" Type="http://schemas.openxmlformats.org/officeDocument/2006/relationships/image" Target="media/image24.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0.png"/><Relationship Id="rId156" Type="http://schemas.openxmlformats.org/officeDocument/2006/relationships/image" Target="media/image139.png"/><Relationship Id="rId177" Type="http://schemas.openxmlformats.org/officeDocument/2006/relationships/image" Target="media/image156.svg"/><Relationship Id="rId198" Type="http://schemas.openxmlformats.org/officeDocument/2006/relationships/hyperlink" Target="http://www.dawliatraining.com/" TargetMode="External"/><Relationship Id="rId202" Type="http://schemas.openxmlformats.org/officeDocument/2006/relationships/image" Target="media/image171.png"/><Relationship Id="rId18" Type="http://schemas.openxmlformats.org/officeDocument/2006/relationships/image" Target="media/image11.png"/><Relationship Id="rId39" Type="http://schemas.openxmlformats.org/officeDocument/2006/relationships/header" Target="header1.xml"/><Relationship Id="rId50" Type="http://schemas.openxmlformats.org/officeDocument/2006/relationships/image" Target="media/image40.png"/><Relationship Id="rId104" Type="http://schemas.openxmlformats.org/officeDocument/2006/relationships/image" Target="media/image92.png"/><Relationship Id="rId125" Type="http://schemas.openxmlformats.org/officeDocument/2006/relationships/image" Target="media/image110.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image" Target="media/image167.png"/><Relationship Id="rId71" Type="http://schemas.openxmlformats.org/officeDocument/2006/relationships/image" Target="media/image61.png"/><Relationship Id="rId92" Type="http://schemas.openxmlformats.org/officeDocument/2006/relationships/image" Target="media/image81.png"/><Relationship Id="rId213" Type="http://schemas.openxmlformats.org/officeDocument/2006/relationships/image" Target="media/image175.jpeg"/><Relationship Id="rId2" Type="http://schemas.openxmlformats.org/officeDocument/2006/relationships/numbering" Target="numbering.xml"/><Relationship Id="rId29" Type="http://schemas.openxmlformats.org/officeDocument/2006/relationships/image" Target="media/image19.png"/><Relationship Id="rId40" Type="http://schemas.openxmlformats.org/officeDocument/2006/relationships/header" Target="header2.xml"/><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0.png"/><Relationship Id="rId178" Type="http://schemas.openxmlformats.org/officeDocument/2006/relationships/image" Target="media/image159.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69.png"/><Relationship Id="rId203" Type="http://schemas.openxmlformats.org/officeDocument/2006/relationships/image" Target="media/image172.png"/><Relationship Id="rId19" Type="http://schemas.openxmlformats.org/officeDocument/2006/relationships/image" Target="media/image12.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7.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81E9BEED-4ECB-422F-889C-5ECE2A09BB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29</TotalTime>
  <Pages>116</Pages>
  <Words>7409</Words>
  <Characters>42233</Characters>
  <Application>Microsoft Office Word</Application>
  <DocSecurity>0</DocSecurity>
  <Lines>351</Lines>
  <Paragraphs>99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49543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user</cp:lastModifiedBy>
  <cp:revision>5</cp:revision>
  <cp:lastPrinted>2024-08-17T08:59:00Z</cp:lastPrinted>
  <dcterms:created xsi:type="dcterms:W3CDTF">2024-08-18T05:08:00Z</dcterms:created>
  <dcterms:modified xsi:type="dcterms:W3CDTF">2024-09-15T06:04:00Z</dcterms:modified>
</cp:coreProperties>
</file>